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b751" w14:paraId="bc8b751" w:rsidRDefault="001A164E" w:rsidP="001A164E" w:rsidR="001A164E">
      <w:pPr>
        <w:jc w:val="both"/>
        <w15:collapsed w:val="false"/>
      </w:pPr>
      <w:bookmarkStart w:name="_GoBack" w:id="0"/>
      <w:bookmarkEnd w:id="0"/>
    </w:p>
    <w:p w:rsidRDefault="001A164E" w:rsidP="001A164E" w:rsidR="001A164E">
      <w:pPr>
        <w:jc w:val="both"/>
      </w:pPr>
    </w:p>
    <w:p w:rsidRDefault="00F86486" w:rsidP="001A164E" w:rsidR="0070589A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7D84" w:rsidRPr="00467D84">
        <w:rPr>
          <w:b/>
        </w:rPr>
        <w:t xml:space="preserve"> </w:t>
      </w:r>
      <w:r w:rsidR="00467D84">
        <w:rPr>
          <w:b/>
        </w:rPr>
        <w:tab/>
      </w:r>
      <w:r w:rsidR="00467D84">
        <w:rPr>
          <w:b/>
        </w:rPr>
        <w:tab/>
      </w:r>
      <w:r w:rsidR="00467D84">
        <w:rPr>
          <w:b/>
        </w:rPr>
        <w:tab/>
      </w:r>
      <w:r w:rsidR="00467D84">
        <w:rPr>
          <w:b/>
        </w:rPr>
        <w:tab/>
      </w:r>
      <w:r w:rsidR="00467D84">
        <w:rPr>
          <w:b/>
        </w:rPr>
        <w:tab/>
      </w:r>
      <w:r w:rsidR="00467D84">
        <w:rPr>
          <w:b/>
        </w:rPr>
        <w:tab/>
      </w:r>
      <w:r w:rsidR="00467D84">
        <w:rPr>
          <w:b/>
        </w:rPr>
        <w:tab/>
      </w:r>
      <w:r w:rsidR="00467D84">
        <w:rPr>
          <w:b/>
        </w:rPr>
        <w:tab/>
      </w:r>
      <w:r w:rsidR="00467D84" w:rsidRPr="00467D84">
        <w:rPr>
          <w:b/>
        </w:rPr>
        <w:t>Broj: 7/St-</w:t>
      </w:r>
      <w:r w:rsidR="0026394E">
        <w:rPr>
          <w:b/>
        </w:rPr>
        <w:t>21</w:t>
      </w:r>
      <w:r w:rsidR="00467D84" w:rsidRPr="00467D84">
        <w:rPr>
          <w:b/>
        </w:rPr>
        <w:t>/201</w:t>
      </w:r>
      <w:r w:rsidR="0026394E">
        <w:rPr>
          <w:b/>
        </w:rPr>
        <w:t>1</w:t>
      </w:r>
      <w:r w:rsidR="00467D84" w:rsidRPr="00467D84">
        <w:rPr>
          <w:b/>
        </w:rPr>
        <w:t>-</w:t>
      </w:r>
      <w:r w:rsidR="0006161B">
        <w:rPr>
          <w:b/>
        </w:rPr>
        <w:t>300</w:t>
      </w:r>
    </w:p>
    <w:p w:rsidRDefault="001A164E" w:rsidP="001A164E" w:rsidR="001A164E" w:rsidRPr="001A164E">
      <w:pPr>
        <w:jc w:val="both"/>
        <w:rPr>
          <w:b/>
        </w:rPr>
      </w:pPr>
      <w:r w:rsidRPr="001A164E">
        <w:rPr>
          <w:b/>
        </w:rPr>
        <w:t>REPUBLIKA HRVATSKA</w:t>
      </w:r>
    </w:p>
    <w:p w:rsidRDefault="001A164E" w:rsidP="001A164E" w:rsidR="001A164E" w:rsidRPr="001A164E">
      <w:pPr>
        <w:jc w:val="both"/>
        <w:rPr>
          <w:b/>
        </w:rPr>
      </w:pPr>
      <w:r w:rsidRPr="001A164E">
        <w:rPr>
          <w:b/>
        </w:rPr>
        <w:t>TRGOVAČKI SUD U OSIJEKU</w:t>
      </w:r>
    </w:p>
    <w:p w:rsidRDefault="001A164E" w:rsidP="0068695C" w:rsidR="001A164E" w:rsidRPr="001A164E">
      <w:pPr>
        <w:jc w:val="both"/>
        <w:rPr>
          <w:b/>
        </w:rPr>
      </w:pPr>
      <w:r w:rsidRPr="001A164E">
        <w:rPr>
          <w:b/>
        </w:rPr>
        <w:t xml:space="preserve">STALNA SLUŽBA </w:t>
      </w:r>
      <w:r w:rsidR="0068695C">
        <w:rPr>
          <w:b/>
        </w:rPr>
        <w:t>U SLAVONSKOM BRODU</w:t>
      </w:r>
      <w:r w:rsidR="00CC45D4">
        <w:rPr>
          <w:b/>
        </w:rPr>
        <w:t xml:space="preserve">                                         </w:t>
      </w:r>
      <w:r w:rsidRPr="001A164E">
        <w:rPr>
          <w:b/>
        </w:rPr>
        <w:t xml:space="preserve">            </w:t>
      </w:r>
      <w:r w:rsidR="00B00D68">
        <w:rPr>
          <w:b/>
        </w:rPr>
        <w:t xml:space="preserve">     </w:t>
      </w:r>
      <w:r w:rsidR="00CC45D4">
        <w:rPr>
          <w:b/>
        </w:rPr>
        <w:t xml:space="preserve">        </w:t>
      </w:r>
      <w:r w:rsidR="004E6DF7">
        <w:rPr>
          <w:b/>
        </w:rPr>
        <w:t xml:space="preserve">        </w:t>
      </w:r>
    </w:p>
    <w:p w:rsidRDefault="001A164E" w:rsidP="001A164E" w:rsidR="002515D4">
      <w:pPr>
        <w:jc w:val="both"/>
        <w:rPr>
          <w:b/>
        </w:rPr>
      </w:pPr>
      <w:r w:rsidRPr="001A164E">
        <w:rPr>
          <w:b/>
        </w:rPr>
        <w:t xml:space="preserve">Trg pobjede 13 </w:t>
      </w:r>
      <w:r w:rsidR="0068695C">
        <w:rPr>
          <w:b/>
        </w:rPr>
        <w:tab/>
      </w:r>
      <w:r w:rsidR="0068695C">
        <w:rPr>
          <w:b/>
        </w:rPr>
        <w:tab/>
      </w:r>
      <w:r w:rsidR="0068695C">
        <w:rPr>
          <w:b/>
        </w:rPr>
        <w:tab/>
      </w:r>
      <w:r w:rsidRPr="001A164E">
        <w:rPr>
          <w:b/>
        </w:rPr>
        <w:t xml:space="preserve"> </w:t>
      </w:r>
      <w:r w:rsidR="0068695C">
        <w:rPr>
          <w:b/>
        </w:rPr>
        <w:tab/>
      </w:r>
      <w:r w:rsidR="0068695C">
        <w:rPr>
          <w:b/>
        </w:rPr>
        <w:tab/>
      </w:r>
      <w:r w:rsidR="0068695C">
        <w:rPr>
          <w:b/>
        </w:rPr>
        <w:tab/>
      </w:r>
      <w:r w:rsidR="0068695C">
        <w:rPr>
          <w:b/>
        </w:rPr>
        <w:tab/>
      </w:r>
    </w:p>
    <w:p w:rsidRDefault="002515D4" w:rsidP="001A164E" w:rsidR="001A164E">
      <w:pPr>
        <w:jc w:val="both"/>
        <w:rPr>
          <w:b/>
        </w:rPr>
      </w:pPr>
      <w:r>
        <w:rPr>
          <w:b/>
        </w:rPr>
        <w:t>Slavonski Brod</w:t>
      </w:r>
      <w:r w:rsidR="001A164E" w:rsidRPr="001A164E">
        <w:rPr>
          <w:b/>
        </w:rPr>
        <w:t xml:space="preserve"> </w:t>
      </w:r>
    </w:p>
    <w:p w:rsidRDefault="001A164E" w:rsidP="001A164E" w:rsidR="001A164E" w:rsidRPr="001A164E">
      <w:pPr>
        <w:jc w:val="both"/>
        <w:rPr>
          <w:b/>
        </w:rPr>
      </w:pPr>
    </w:p>
    <w:p w:rsidRDefault="001A164E" w:rsidP="001A164E" w:rsidR="001A164E">
      <w:pPr>
        <w:jc w:val="center"/>
        <w:rPr>
          <w:b/>
        </w:rPr>
      </w:pPr>
      <w:r w:rsidRPr="001A164E">
        <w:rPr>
          <w:b/>
        </w:rPr>
        <w:t>R E P U B L I K A  H R V A T S KA</w:t>
      </w:r>
    </w:p>
    <w:p w:rsidRDefault="0070589A" w:rsidP="001A164E" w:rsidR="0070589A" w:rsidRPr="001A164E">
      <w:pPr>
        <w:jc w:val="center"/>
        <w:rPr>
          <w:b/>
        </w:rPr>
      </w:pPr>
    </w:p>
    <w:p w:rsidRDefault="001A164E" w:rsidP="001A164E" w:rsidR="001A164E" w:rsidRPr="001A164E">
      <w:pPr>
        <w:jc w:val="center"/>
        <w:rPr>
          <w:b/>
        </w:rPr>
      </w:pPr>
      <w:r w:rsidRPr="001A164E">
        <w:rPr>
          <w:b/>
        </w:rPr>
        <w:t>R</w:t>
      </w:r>
      <w:r w:rsidR="0006161B">
        <w:rPr>
          <w:b/>
        </w:rPr>
        <w:t xml:space="preserve"> </w:t>
      </w:r>
      <w:r w:rsidRPr="001A164E">
        <w:rPr>
          <w:b/>
        </w:rPr>
        <w:t>J</w:t>
      </w:r>
      <w:r w:rsidR="0006161B">
        <w:rPr>
          <w:b/>
        </w:rPr>
        <w:t xml:space="preserve"> </w:t>
      </w:r>
      <w:r w:rsidRPr="001A164E">
        <w:rPr>
          <w:b/>
        </w:rPr>
        <w:t>E</w:t>
      </w:r>
      <w:r w:rsidR="0006161B">
        <w:rPr>
          <w:b/>
        </w:rPr>
        <w:t xml:space="preserve"> </w:t>
      </w:r>
      <w:r w:rsidRPr="001A164E">
        <w:rPr>
          <w:b/>
        </w:rPr>
        <w:t>Š</w:t>
      </w:r>
      <w:r w:rsidR="0006161B">
        <w:rPr>
          <w:b/>
        </w:rPr>
        <w:t xml:space="preserve"> </w:t>
      </w:r>
      <w:r w:rsidRPr="001A164E">
        <w:rPr>
          <w:b/>
        </w:rPr>
        <w:t>E</w:t>
      </w:r>
      <w:r w:rsidR="0006161B">
        <w:rPr>
          <w:b/>
        </w:rPr>
        <w:t xml:space="preserve"> </w:t>
      </w:r>
      <w:r w:rsidRPr="001A164E">
        <w:rPr>
          <w:b/>
        </w:rPr>
        <w:t>N</w:t>
      </w:r>
      <w:r w:rsidR="0006161B">
        <w:rPr>
          <w:b/>
        </w:rPr>
        <w:t xml:space="preserve"> </w:t>
      </w:r>
      <w:r w:rsidRPr="001A164E">
        <w:rPr>
          <w:b/>
        </w:rPr>
        <w:t>J</w:t>
      </w:r>
      <w:r w:rsidR="0006161B">
        <w:rPr>
          <w:b/>
        </w:rPr>
        <w:t xml:space="preserve"> </w:t>
      </w:r>
      <w:r w:rsidRPr="001A164E">
        <w:rPr>
          <w:b/>
        </w:rPr>
        <w:t>E</w:t>
      </w:r>
    </w:p>
    <w:p w:rsidRDefault="001A164E" w:rsidP="001A164E" w:rsidR="001A164E">
      <w:pPr>
        <w:jc w:val="both"/>
      </w:pPr>
    </w:p>
    <w:p w:rsidRDefault="001A164E" w:rsidP="00CC45D4" w:rsidR="001A164E">
      <w:pPr>
        <w:ind w:firstLine="1440"/>
        <w:jc w:val="both"/>
      </w:pPr>
      <w:r>
        <w:t>TRGOVAČKI SUD U OSIJEKU, STALNA SLUŽBA</w:t>
      </w:r>
      <w:r w:rsidR="00CC45D4">
        <w:t xml:space="preserve"> </w:t>
      </w:r>
      <w:r w:rsidR="0068695C">
        <w:t>U SLAVONSKOM BRODU</w:t>
      </w:r>
      <w:r>
        <w:t xml:space="preserve"> po stečajnoj sutkinji Mirni Vujčić u stečajnom postupku nad stečajnim dužnikom</w:t>
      </w:r>
      <w:r w:rsidR="00CC45D4">
        <w:t xml:space="preserve"> </w:t>
      </w:r>
      <w:r w:rsidR="0026394E" w:rsidRPr="0026394E">
        <w:t>SUŠIONICA društvo s ograničenom odgovornošću za proizvodnju i sušenje povrća i voća "u stečaju",</w:t>
      </w:r>
      <w:r w:rsidR="0026394E">
        <w:t xml:space="preserve"> skraćena tvrtka: SUŠIONICA d.o.o. "u stečaju",</w:t>
      </w:r>
      <w:r w:rsidR="0026394E" w:rsidRPr="0026394E">
        <w:t xml:space="preserve"> Vrpolje, Ivana Meštrovića bb, OIB 91980151189</w:t>
      </w:r>
      <w:r w:rsidR="00DE19DC">
        <w:t xml:space="preserve">, dana </w:t>
      </w:r>
      <w:r w:rsidR="005324EA">
        <w:t>03. listopada</w:t>
      </w:r>
      <w:r w:rsidR="00E9734F">
        <w:t xml:space="preserve"> </w:t>
      </w:r>
      <w:r w:rsidR="00DE19DC">
        <w:t>201</w:t>
      </w:r>
      <w:r w:rsidR="0068695C">
        <w:t>6</w:t>
      </w:r>
      <w:r w:rsidR="00DE19DC">
        <w:t>. godine</w:t>
      </w:r>
    </w:p>
    <w:p w:rsidRDefault="001A164E" w:rsidP="001A164E" w:rsidR="001A164E">
      <w:pPr>
        <w:jc w:val="both"/>
      </w:pPr>
    </w:p>
    <w:p w:rsidRDefault="0068695C" w:rsidP="001A164E" w:rsidR="0068695C">
      <w:pPr>
        <w:jc w:val="both"/>
      </w:pPr>
    </w:p>
    <w:p w:rsidRDefault="001A164E" w:rsidP="001A164E" w:rsidR="001A164E">
      <w:pPr>
        <w:jc w:val="center"/>
      </w:pPr>
      <w:r>
        <w:t>r i j e š i o    j e</w:t>
      </w:r>
    </w:p>
    <w:p w:rsidRDefault="001A164E" w:rsidP="001A164E" w:rsidR="001A164E">
      <w:pPr>
        <w:jc w:val="both"/>
      </w:pPr>
    </w:p>
    <w:p w:rsidRDefault="001A164E" w:rsidP="00CC45D4" w:rsidR="001A164E">
      <w:pPr>
        <w:ind w:firstLine="1440"/>
        <w:jc w:val="both"/>
      </w:pPr>
      <w:r>
        <w:t>I</w:t>
      </w:r>
      <w:r w:rsidR="0068695C">
        <w:t>.</w:t>
      </w:r>
      <w:r>
        <w:t xml:space="preserve"> </w:t>
      </w:r>
      <w:r w:rsidR="0026394E">
        <w:t>R</w:t>
      </w:r>
      <w:r w:rsidR="0006161B">
        <w:t>azriješenom</w:t>
      </w:r>
      <w:r w:rsidR="0026394E">
        <w:t xml:space="preserve"> s</w:t>
      </w:r>
      <w:r>
        <w:t xml:space="preserve">tečajnom upravitelju </w:t>
      </w:r>
      <w:r w:rsidR="0026394E">
        <w:t xml:space="preserve">Miroslavu Mikić, </w:t>
      </w:r>
      <w:r w:rsidR="0026394E" w:rsidRPr="0026394E">
        <w:t>dipl.ing.</w:t>
      </w:r>
      <w:r w:rsidR="0006161B">
        <w:t xml:space="preserve"> </w:t>
      </w:r>
      <w:r w:rsidR="0026394E" w:rsidRPr="0026394E">
        <w:t>iz Slavonskog Broda, Petra Krešimira IV 25, OIB 72990296304</w:t>
      </w:r>
      <w:r w:rsidR="00CC45D4">
        <w:t xml:space="preserve"> </w:t>
      </w:r>
      <w:r>
        <w:t>određuje se naknada stvarnih troškova u iznosu od</w:t>
      </w:r>
      <w:r w:rsidR="00613972">
        <w:t xml:space="preserve"> </w:t>
      </w:r>
      <w:r w:rsidR="005324EA">
        <w:t>2.800</w:t>
      </w:r>
      <w:r w:rsidR="00EB549F">
        <w:t>,00</w:t>
      </w:r>
      <w:r w:rsidR="00304401">
        <w:t xml:space="preserve"> </w:t>
      </w:r>
      <w:r w:rsidR="008C140E">
        <w:t>Kn</w:t>
      </w:r>
      <w:r w:rsidR="0068695C">
        <w:t>.</w:t>
      </w:r>
    </w:p>
    <w:p w:rsidRDefault="001A164E" w:rsidP="001A164E" w:rsidR="001A164E">
      <w:pPr>
        <w:jc w:val="both"/>
      </w:pPr>
    </w:p>
    <w:p w:rsidRDefault="001A164E" w:rsidP="00CB17E9" w:rsidR="001A164E">
      <w:pPr>
        <w:ind w:firstLine="1440"/>
        <w:jc w:val="both"/>
      </w:pPr>
      <w:r>
        <w:t>II</w:t>
      </w:r>
      <w:r w:rsidR="0068695C">
        <w:t>.</w:t>
      </w:r>
      <w:r>
        <w:t xml:space="preserve"> Naknada troškova iz točke I</w:t>
      </w:r>
      <w:r w:rsidR="005324EA">
        <w:t>.</w:t>
      </w:r>
      <w:r>
        <w:t xml:space="preserve"> ovoga rješenja će se isplatiti na teret troškova stečajnog postupka, a po pravomoćnosti ovoga rješenja.</w:t>
      </w:r>
    </w:p>
    <w:p w:rsidRDefault="001A164E" w:rsidP="001A164E" w:rsidR="001A164E">
      <w:pPr>
        <w:jc w:val="both"/>
      </w:pPr>
    </w:p>
    <w:p w:rsidRDefault="001758AD" w:rsidP="001A164E" w:rsidR="001758AD">
      <w:pPr>
        <w:jc w:val="both"/>
      </w:pPr>
    </w:p>
    <w:p w:rsidRDefault="001A164E" w:rsidP="00613972" w:rsidR="001A164E">
      <w:pPr>
        <w:jc w:val="center"/>
      </w:pPr>
      <w:r>
        <w:t>Obrazloženje</w:t>
      </w:r>
    </w:p>
    <w:p w:rsidRDefault="001A164E" w:rsidP="001A164E" w:rsidR="001A164E">
      <w:pPr>
        <w:jc w:val="both"/>
      </w:pPr>
    </w:p>
    <w:p w:rsidRDefault="001A164E" w:rsidP="0026394E" w:rsidR="00132329">
      <w:pPr>
        <w:ind w:firstLine="1440"/>
        <w:jc w:val="both"/>
      </w:pPr>
      <w:r>
        <w:t>Rješenjem Trgovačkog suda u Osijeku, Stalne službe  u Slavons</w:t>
      </w:r>
      <w:r w:rsidR="00132329">
        <w:t>kom Brodu poslovni broj 7/St-</w:t>
      </w:r>
      <w:r w:rsidR="0026394E">
        <w:t>19</w:t>
      </w:r>
      <w:r w:rsidR="005324EA">
        <w:t>/201</w:t>
      </w:r>
      <w:r w:rsidR="0026394E">
        <w:t>0</w:t>
      </w:r>
      <w:r w:rsidR="005324EA">
        <w:t>-</w:t>
      </w:r>
      <w:r w:rsidR="0026394E">
        <w:t>8 od 24. rujna 2010.</w:t>
      </w:r>
      <w:r w:rsidR="0006161B">
        <w:t xml:space="preserve"> </w:t>
      </w:r>
      <w:r w:rsidR="0026394E">
        <w:t xml:space="preserve">godine </w:t>
      </w:r>
      <w:r>
        <w:t xml:space="preserve">otvoren je stečajni postupak nad stečajnim dužnikom </w:t>
      </w:r>
      <w:r w:rsidR="0026394E" w:rsidRPr="0026394E">
        <w:t>SUŠIONICA društvo s ograničenom odgovornošću za proizvodnju i sušenje povrća i voća "u stečaju", skraćena tvrtka: SUŠIONICA d.o.o. "u stečaju", Vrpolje, Ivana Meštrovića bb, OIB 91980151189</w:t>
      </w:r>
      <w:r>
        <w:t>, a za stečajnog upravitelja imenovan je</w:t>
      </w:r>
      <w:r w:rsidR="00CC45D4">
        <w:t xml:space="preserve"> </w:t>
      </w:r>
      <w:r w:rsidR="0026394E">
        <w:t>Miroslav Mikić, dipl. ing. iz Slavonskog Broda</w:t>
      </w:r>
      <w:r w:rsidR="008B7131">
        <w:t>, te je rješenjem posl.br.</w:t>
      </w:r>
      <w:r w:rsidR="0024356A">
        <w:t xml:space="preserve"> 7/St-21/2011-236 od 14. rujna 2015. godine</w:t>
      </w:r>
      <w:r w:rsidR="008B7131">
        <w:t xml:space="preserve"> stečajni upravitelj Miroslav Mikić razriješen dužnosti stečajnog upravitelja </w:t>
      </w:r>
      <w:r w:rsidR="0024356A">
        <w:t>na vlastiti zahtjev.</w:t>
      </w:r>
    </w:p>
    <w:p w:rsidRDefault="00664794" w:rsidP="00664794" w:rsidR="00664794">
      <w:pPr>
        <w:ind w:firstLine="1440"/>
        <w:jc w:val="both"/>
      </w:pPr>
      <w:r>
        <w:t xml:space="preserve"> </w:t>
      </w:r>
      <w:r w:rsidR="00132329">
        <w:t>Podneskom</w:t>
      </w:r>
      <w:r w:rsidR="003A74CD">
        <w:t xml:space="preserve"> kojeg je sud zap</w:t>
      </w:r>
      <w:r w:rsidR="00132329">
        <w:t>r</w:t>
      </w:r>
      <w:r w:rsidR="003A74CD">
        <w:t>i</w:t>
      </w:r>
      <w:r w:rsidR="008E4CF7">
        <w:t>mio</w:t>
      </w:r>
      <w:r w:rsidR="00F464A7">
        <w:t xml:space="preserve"> dana</w:t>
      </w:r>
      <w:r w:rsidR="0006161B">
        <w:t xml:space="preserve"> 10. kolovoza 201</w:t>
      </w:r>
      <w:r w:rsidR="009B485F">
        <w:t>5</w:t>
      </w:r>
      <w:r w:rsidR="0006161B">
        <w:t xml:space="preserve">. </w:t>
      </w:r>
      <w:r w:rsidR="009B485F">
        <w:t>godine</w:t>
      </w:r>
      <w:r w:rsidR="0006161B">
        <w:t xml:space="preserve"> te dana</w:t>
      </w:r>
      <w:r w:rsidR="00F464A7">
        <w:t xml:space="preserve"> </w:t>
      </w:r>
      <w:r w:rsidR="0024356A">
        <w:t xml:space="preserve">09. rujna </w:t>
      </w:r>
      <w:r w:rsidR="00F464A7">
        <w:t>201</w:t>
      </w:r>
      <w:r w:rsidR="009B485F">
        <w:t>6</w:t>
      </w:r>
      <w:r w:rsidR="00F464A7">
        <w:t>.</w:t>
      </w:r>
      <w:r w:rsidR="009B485F">
        <w:t xml:space="preserve"> </w:t>
      </w:r>
      <w:r w:rsidR="008E4CF7" w:rsidRPr="003904FC">
        <w:t>godine</w:t>
      </w:r>
      <w:r w:rsidR="0024356A">
        <w:t xml:space="preserve"> razriješeni</w:t>
      </w:r>
      <w:r w:rsidR="00132329">
        <w:t xml:space="preserve"> ste</w:t>
      </w:r>
      <w:r w:rsidR="003A74CD">
        <w:t>čajni</w:t>
      </w:r>
      <w:r w:rsidR="00132329">
        <w:t xml:space="preserve"> upravitelj</w:t>
      </w:r>
      <w:r w:rsidR="0024356A">
        <w:t xml:space="preserve"> Miroslav Mikić</w:t>
      </w:r>
      <w:r w:rsidR="00132329">
        <w:t xml:space="preserve"> </w:t>
      </w:r>
      <w:r w:rsidR="003A74CD">
        <w:t>potraživao</w:t>
      </w:r>
      <w:r w:rsidR="00132329">
        <w:t xml:space="preserve"> je naknadu stvarnih troškova</w:t>
      </w:r>
      <w:r w:rsidR="005E63EE">
        <w:t xml:space="preserve"> koje je imao </w:t>
      </w:r>
      <w:r w:rsidR="0024356A">
        <w:t>za vrijeme obnašanja dužnosti stečajnog upravitelja u vremenskom razdoblju od 24. rujna 2010. do 30. studenog 2014. godine</w:t>
      </w:r>
      <w:r w:rsidR="0006161B">
        <w:t>,</w:t>
      </w:r>
      <w:r w:rsidR="0024356A">
        <w:t xml:space="preserve"> a po </w:t>
      </w:r>
      <w:r w:rsidR="00132329">
        <w:t xml:space="preserve"> osnovi </w:t>
      </w:r>
      <w:r w:rsidR="003A74CD">
        <w:t>korištenja</w:t>
      </w:r>
      <w:r w:rsidR="00132329">
        <w:t xml:space="preserve"> osobno</w:t>
      </w:r>
      <w:r w:rsidR="00A73516">
        <w:t xml:space="preserve">g automobila </w:t>
      </w:r>
      <w:r w:rsidR="0024356A">
        <w:t>u</w:t>
      </w:r>
      <w:r w:rsidR="00A73516">
        <w:t xml:space="preserve"> službene svrhe</w:t>
      </w:r>
      <w:r w:rsidR="0006161B">
        <w:t xml:space="preserve"> koje troškove je</w:t>
      </w:r>
      <w:r w:rsidR="009B485F">
        <w:t xml:space="preserve"> naknadno</w:t>
      </w:r>
      <w:r w:rsidR="0006161B">
        <w:t xml:space="preserve"> dokumentirao putnim nalozima </w:t>
      </w:r>
      <w:r w:rsidR="009B485F">
        <w:t>priloženim uz podnesak od 21. rujna 2016. godine.</w:t>
      </w:r>
    </w:p>
    <w:p w:rsidRDefault="009B485F" w:rsidP="00664794" w:rsidR="009B485F">
      <w:pPr>
        <w:ind w:firstLine="1440"/>
        <w:jc w:val="both"/>
      </w:pPr>
    </w:p>
    <w:p w:rsidRDefault="009B485F" w:rsidP="009B485F" w:rsidR="009B485F">
      <w:pPr>
        <w:ind w:firstLine="1440"/>
        <w:jc w:val="right"/>
        <w:rPr>
          <w:b/>
        </w:rPr>
      </w:pPr>
      <w:r w:rsidRPr="009B485F">
        <w:rPr>
          <w:b/>
        </w:rPr>
        <w:lastRenderedPageBreak/>
        <w:t>Broj: 7/St-21/2011-300</w:t>
      </w:r>
    </w:p>
    <w:p w:rsidRDefault="009B485F" w:rsidP="009B485F" w:rsidR="009B485F">
      <w:pPr>
        <w:ind w:firstLine="1440"/>
        <w:jc w:val="right"/>
      </w:pPr>
    </w:p>
    <w:p w:rsidRDefault="009B485F" w:rsidP="00664794" w:rsidR="009B485F">
      <w:pPr>
        <w:ind w:firstLine="1440"/>
        <w:jc w:val="both"/>
      </w:pPr>
    </w:p>
    <w:p w:rsidRDefault="00664794" w:rsidP="00CE1AA8" w:rsidR="001111E9">
      <w:pPr>
        <w:ind w:firstLine="1440"/>
        <w:jc w:val="both"/>
      </w:pPr>
      <w:r>
        <w:t>Kako je</w:t>
      </w:r>
      <w:r w:rsidR="009B485F">
        <w:t xml:space="preserve"> razriješeni</w:t>
      </w:r>
      <w:r>
        <w:t xml:space="preserve"> stečajni upravi</w:t>
      </w:r>
      <w:r w:rsidR="0068695C">
        <w:t xml:space="preserve">telj </w:t>
      </w:r>
      <w:r w:rsidR="00CE1AA8">
        <w:t xml:space="preserve">za vrijeme obnašanja dužnosti </w:t>
      </w:r>
      <w:r w:rsidR="0068695C">
        <w:t>imao putne troškove vezano uz</w:t>
      </w:r>
      <w:r w:rsidR="0024356A">
        <w:t xml:space="preserve"> preuzimanje imovine</w:t>
      </w:r>
      <w:r w:rsidR="009B485F">
        <w:t xml:space="preserve"> stečajnog dužnika</w:t>
      </w:r>
      <w:r w:rsidR="0024356A">
        <w:t xml:space="preserve">, </w:t>
      </w:r>
      <w:r w:rsidR="00CE1AA8">
        <w:t>razrješenje radnih odnosa s radnicima, uviđaje uz nazočnost policijskih djelatnika</w:t>
      </w:r>
      <w:r w:rsidR="009B485F">
        <w:t xml:space="preserve"> zbog otuđenja imovine dužnika</w:t>
      </w:r>
      <w:r w:rsidR="00CE1AA8">
        <w:t>, preuzimanja ukradene imovine,</w:t>
      </w:r>
      <w:r w:rsidR="009B485F">
        <w:t xml:space="preserve"> te</w:t>
      </w:r>
      <w:r w:rsidR="00CE1AA8">
        <w:t xml:space="preserve"> prezentaciju imovine potencijalnim kupcima koje je argumentirano obrazložio te v</w:t>
      </w:r>
      <w:r w:rsidR="00F10691">
        <w:t>isinu kojih troškova</w:t>
      </w:r>
      <w:r w:rsidR="00CA3084">
        <w:t xml:space="preserve"> je dokazao putn</w:t>
      </w:r>
      <w:r w:rsidR="0021708F">
        <w:t>im nalozima iz kojih je vidljiv</w:t>
      </w:r>
      <w:r w:rsidR="00CA3084">
        <w:t xml:space="preserve"> broj prijeđenih kilometara i cijena </w:t>
      </w:r>
      <w:r w:rsidR="0084327B">
        <w:t>prijevoza po kilometru</w:t>
      </w:r>
      <w:r w:rsidR="000E533A">
        <w:t>, a</w:t>
      </w:r>
      <w:r w:rsidR="00CE1AA8">
        <w:t xml:space="preserve"> radi se o troškovima</w:t>
      </w:r>
      <w:r w:rsidR="008E27FA">
        <w:t xml:space="preserve"> koji </w:t>
      </w:r>
      <w:r w:rsidR="00CF24BB">
        <w:t xml:space="preserve"> </w:t>
      </w:r>
      <w:r w:rsidR="00CA3084">
        <w:t>su bili potrebni za vođenje stečajnog postupka</w:t>
      </w:r>
      <w:r w:rsidR="00CF347A">
        <w:t xml:space="preserve"> kako bi se unovčila</w:t>
      </w:r>
      <w:r w:rsidR="00CE1AA8">
        <w:t xml:space="preserve"> i zaštitila</w:t>
      </w:r>
      <w:r w:rsidR="005E63EE">
        <w:t xml:space="preserve"> imovina</w:t>
      </w:r>
      <w:r w:rsidR="00CF347A">
        <w:t xml:space="preserve"> stečajnog dužnika</w:t>
      </w:r>
      <w:r w:rsidR="00CA3084">
        <w:t>, to je na temelju odredbe</w:t>
      </w:r>
      <w:r w:rsidR="004B2146">
        <w:t xml:space="preserve"> čl</w:t>
      </w:r>
      <w:r w:rsidR="005324EA">
        <w:t>.</w:t>
      </w:r>
      <w:r w:rsidR="004B2146">
        <w:t xml:space="preserve"> 94.</w:t>
      </w:r>
      <w:r w:rsidR="00CE1AA8">
        <w:t xml:space="preserve"> </w:t>
      </w:r>
      <w:r w:rsidR="004B2146">
        <w:t>st. 3</w:t>
      </w:r>
      <w:r w:rsidR="00096DFB">
        <w:t>.</w:t>
      </w:r>
      <w:r w:rsidR="00CE1AA8">
        <w:t xml:space="preserve"> </w:t>
      </w:r>
      <w:r w:rsidR="004B2146">
        <w:t xml:space="preserve"> i </w:t>
      </w:r>
      <w:r w:rsidR="00CA3084">
        <w:t xml:space="preserve"> </w:t>
      </w:r>
      <w:r w:rsidR="0030471F">
        <w:t>odredbe čl.</w:t>
      </w:r>
      <w:r w:rsidR="001111E9">
        <w:t xml:space="preserve"> </w:t>
      </w:r>
      <w:smartTag w:element="metricconverter" w:uri="urn:schemas-microsoft-com:office:smarttags">
        <w:smartTagPr>
          <w:attr w:val="441. st" w:name="ProductID"/>
        </w:smartTagPr>
        <w:r w:rsidR="001111E9">
          <w:t>441. st</w:t>
        </w:r>
      </w:smartTag>
      <w:r w:rsidR="001111E9">
        <w:t xml:space="preserve">. </w:t>
      </w:r>
      <w:r w:rsidR="00096DFB">
        <w:t>2.</w:t>
      </w:r>
      <w:r w:rsidR="001111E9">
        <w:t xml:space="preserve"> Stečajnog zakona (</w:t>
      </w:r>
      <w:r w:rsidR="001111E9" w:rsidRPr="00F64722">
        <w:t xml:space="preserve">dalje SZ, NN </w:t>
      </w:r>
      <w:r w:rsidR="00713AA8">
        <w:t>7</w:t>
      </w:r>
      <w:r w:rsidR="004B2146">
        <w:t>1/15)</w:t>
      </w:r>
      <w:r w:rsidR="00096DFB">
        <w:t xml:space="preserve">, </w:t>
      </w:r>
      <w:r w:rsidR="001111E9">
        <w:t xml:space="preserve">odlučeno kao u izreci rješenja. </w:t>
      </w:r>
    </w:p>
    <w:p w:rsidRDefault="001111E9" w:rsidP="00664794" w:rsidR="001111E9">
      <w:pPr>
        <w:ind w:firstLine="1440"/>
        <w:jc w:val="both"/>
      </w:pPr>
    </w:p>
    <w:p w:rsidRDefault="001A164E" w:rsidP="001A164E" w:rsidR="001A164E">
      <w:pPr>
        <w:jc w:val="both"/>
      </w:pPr>
    </w:p>
    <w:p w:rsidRDefault="001A164E" w:rsidP="00FF2239" w:rsidR="001A164E">
      <w:pPr>
        <w:ind w:firstLine="708" w:left="708"/>
        <w:jc w:val="both"/>
      </w:pPr>
      <w:r>
        <w:t>U</w:t>
      </w:r>
      <w:r w:rsidR="00FF2239">
        <w:t xml:space="preserve"> Slavonskom Br</w:t>
      </w:r>
      <w:r w:rsidR="00E9734F">
        <w:t xml:space="preserve">odu, </w:t>
      </w:r>
      <w:r w:rsidR="005324EA">
        <w:t>03. listopada</w:t>
      </w:r>
      <w:r w:rsidR="00FF2239">
        <w:t xml:space="preserve"> 201</w:t>
      </w:r>
      <w:r w:rsidR="0068695C">
        <w:t>6</w:t>
      </w:r>
      <w:r>
        <w:t>. godine</w:t>
      </w:r>
    </w:p>
    <w:p w:rsidRDefault="001A164E" w:rsidP="001A164E" w:rsidR="001A164E">
      <w:pPr>
        <w:jc w:val="both"/>
      </w:pPr>
    </w:p>
    <w:p w:rsidRDefault="002F4AB8" w:rsidP="001A164E" w:rsidR="002F4AB8">
      <w:pPr>
        <w:jc w:val="both"/>
      </w:pPr>
    </w:p>
    <w:p w:rsidRDefault="001A164E" w:rsidP="001A164E" w:rsidR="001A164E">
      <w:pPr>
        <w:jc w:val="both"/>
      </w:pPr>
      <w:r>
        <w:t xml:space="preserve">                    </w:t>
      </w:r>
      <w:r w:rsidR="00F55CA1">
        <w:tab/>
      </w:r>
      <w:r w:rsidR="00F55CA1">
        <w:tab/>
      </w:r>
      <w:r w:rsidR="00F55CA1">
        <w:tab/>
      </w:r>
      <w:r w:rsidR="00F55CA1">
        <w:tab/>
      </w:r>
      <w:r w:rsidR="00F55CA1">
        <w:tab/>
      </w:r>
      <w:r w:rsidR="00F55CA1">
        <w:tab/>
      </w:r>
      <w:r>
        <w:t xml:space="preserve">   </w:t>
      </w:r>
      <w:r w:rsidR="00501852">
        <w:t xml:space="preserve">                </w:t>
      </w:r>
      <w:r w:rsidR="001512A3">
        <w:t xml:space="preserve">   </w:t>
      </w:r>
      <w:r>
        <w:t>Stečajna sutkinja:</w:t>
      </w:r>
    </w:p>
    <w:p w:rsidRDefault="001A164E" w:rsidP="00096DFB" w:rsidR="00501852">
      <w:pPr>
        <w:jc w:val="both"/>
      </w:pPr>
      <w:r>
        <w:t xml:space="preserve">                                   </w:t>
      </w:r>
      <w:r w:rsidR="00F55CA1">
        <w:tab/>
      </w:r>
      <w:r w:rsidR="00F55CA1">
        <w:tab/>
      </w:r>
      <w:r w:rsidR="00F55CA1">
        <w:tab/>
      </w:r>
      <w:r w:rsidR="00F55CA1">
        <w:tab/>
      </w:r>
      <w:r w:rsidR="00F55CA1">
        <w:tab/>
        <w:t xml:space="preserve">   </w:t>
      </w:r>
      <w:r>
        <w:t xml:space="preserve"> </w:t>
      </w:r>
      <w:r w:rsidR="00501852">
        <w:t xml:space="preserve">             </w:t>
      </w:r>
      <w:r w:rsidR="004E2C58">
        <w:t xml:space="preserve"> </w:t>
      </w:r>
      <w:r w:rsidR="00501852">
        <w:t xml:space="preserve"> </w:t>
      </w:r>
      <w:r w:rsidR="001512A3">
        <w:t xml:space="preserve"> </w:t>
      </w:r>
      <w:r w:rsidR="005324EA">
        <w:t xml:space="preserve"> </w:t>
      </w:r>
      <w:r w:rsidR="00096DFB">
        <w:t xml:space="preserve">   </w:t>
      </w:r>
      <w:r w:rsidR="005324EA">
        <w:t xml:space="preserve"> </w:t>
      </w:r>
      <w:r>
        <w:t>Mirna Vujčić</w:t>
      </w:r>
      <w:r w:rsidR="00501852">
        <w:t xml:space="preserve"> </w:t>
      </w:r>
    </w:p>
    <w:p w:rsidRDefault="001A164E" w:rsidP="001A164E" w:rsidR="009C6A04" w:rsidRPr="00AC3FF0">
      <w:pPr>
        <w:jc w:val="both"/>
      </w:pPr>
      <w:r>
        <w:t xml:space="preserve">                                                                               </w:t>
      </w:r>
    </w:p>
    <w:p w:rsidRDefault="009C6A04" w:rsidP="001A164E" w:rsidR="009C6A04">
      <w:pPr>
        <w:jc w:val="both"/>
        <w:rPr>
          <w:b/>
          <w:sz w:val="20"/>
          <w:szCs w:val="20"/>
        </w:rPr>
      </w:pPr>
    </w:p>
    <w:p w:rsidRDefault="00F55CA1" w:rsidP="001A164E" w:rsidR="001A164E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</w:t>
      </w:r>
      <w:r w:rsidR="001A164E" w:rsidRPr="00F55CA1">
        <w:rPr>
          <w:b/>
          <w:sz w:val="20"/>
          <w:szCs w:val="20"/>
        </w:rPr>
        <w:t xml:space="preserve"> lijeku</w:t>
      </w:r>
      <w:r w:rsidR="001A164E" w:rsidRPr="00F55CA1">
        <w:rPr>
          <w:sz w:val="20"/>
          <w:szCs w:val="20"/>
        </w:rPr>
        <w:t>:</w:t>
      </w:r>
    </w:p>
    <w:p w:rsidRDefault="001A164E" w:rsidP="001A164E" w:rsidR="005324EA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Protiv ovog rješenja pravo na žalbu ima stečajni upravitelj i svaki stečajni </w:t>
      </w:r>
    </w:p>
    <w:p w:rsidRDefault="001A164E" w:rsidP="001A164E" w:rsidR="005324EA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vjerovnik.</w:t>
      </w:r>
      <w:r w:rsidR="005324EA"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 w:rsidR="004E7B44">
        <w:rPr>
          <w:sz w:val="20"/>
          <w:szCs w:val="20"/>
        </w:rPr>
        <w:t xml:space="preserve"> isteka osmog dana od </w:t>
      </w:r>
    </w:p>
    <w:p w:rsidRDefault="004E7B44" w:rsidP="001A164E" w:rsidR="005324EA">
      <w:pPr>
        <w:jc w:val="both"/>
        <w:rPr>
          <w:sz w:val="20"/>
          <w:szCs w:val="20"/>
        </w:rPr>
      </w:pPr>
      <w:r>
        <w:rPr>
          <w:sz w:val="20"/>
          <w:szCs w:val="20"/>
        </w:rPr>
        <w:t>dana objave</w:t>
      </w:r>
      <w:r w:rsidR="005324E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rješenja na mrežnoj strani</w:t>
      </w:r>
      <w:r w:rsidR="0030471F">
        <w:rPr>
          <w:sz w:val="20"/>
          <w:szCs w:val="20"/>
        </w:rPr>
        <w:t>ci</w:t>
      </w:r>
      <w:r>
        <w:rPr>
          <w:sz w:val="20"/>
          <w:szCs w:val="20"/>
        </w:rPr>
        <w:t xml:space="preserve"> e-Oglasna ploča sudova</w:t>
      </w:r>
      <w:r w:rsidR="00CF1348">
        <w:rPr>
          <w:sz w:val="20"/>
          <w:szCs w:val="20"/>
        </w:rPr>
        <w:t xml:space="preserve"> </w:t>
      </w:r>
      <w:r w:rsidR="001A164E" w:rsidRPr="00F55CA1">
        <w:rPr>
          <w:sz w:val="20"/>
          <w:szCs w:val="20"/>
        </w:rPr>
        <w:t xml:space="preserve">Visokom </w:t>
      </w:r>
    </w:p>
    <w:p w:rsidRDefault="001A164E" w:rsidP="001A164E" w:rsidR="001A164E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 w:rsidR="00D1046C">
        <w:rPr>
          <w:sz w:val="20"/>
          <w:szCs w:val="20"/>
        </w:rPr>
        <w:t>Hrvatske Zagreb putem ovog suda,a u tri primjerka.</w:t>
      </w:r>
    </w:p>
    <w:p w:rsidRDefault="001A164E" w:rsidP="001A164E" w:rsidR="001A164E" w:rsidRPr="00F55CA1">
      <w:pPr>
        <w:jc w:val="both"/>
        <w:rPr>
          <w:sz w:val="20"/>
          <w:szCs w:val="20"/>
        </w:rPr>
      </w:pPr>
    </w:p>
    <w:p w:rsidRDefault="001A164E" w:rsidP="001A164E" w:rsidR="001A164E">
      <w:pPr>
        <w:jc w:val="both"/>
      </w:pPr>
    </w:p>
    <w:p w:rsidRDefault="006D163F" w:rsidP="001A164E" w:rsidR="006D163F">
      <w:pPr>
        <w:jc w:val="both"/>
      </w:pPr>
    </w:p>
    <w:p w:rsidRDefault="00467D84" w:rsidP="001A164E" w:rsidR="00467D84">
      <w:pPr>
        <w:jc w:val="both"/>
      </w:pPr>
    </w:p>
    <w:p w:rsidRDefault="00467D84" w:rsidP="001A164E" w:rsidR="00467D84">
      <w:pPr>
        <w:jc w:val="both"/>
      </w:pPr>
    </w:p>
    <w:p w:rsidRDefault="001A164E" w:rsidP="001A164E" w:rsidR="001A164E">
      <w:pPr>
        <w:jc w:val="both"/>
      </w:pPr>
      <w:r>
        <w:t>DNA:</w:t>
      </w:r>
    </w:p>
    <w:p w:rsidRDefault="001A164E" w:rsidP="001A164E" w:rsidR="001A164E">
      <w:pPr>
        <w:jc w:val="both"/>
      </w:pPr>
      <w:r>
        <w:t>1.Rješenje nepravomoćno</w:t>
      </w:r>
    </w:p>
    <w:p w:rsidRDefault="001A164E" w:rsidP="001A164E" w:rsidR="001A164E">
      <w:pPr>
        <w:jc w:val="both"/>
      </w:pPr>
      <w:r>
        <w:t>2.Dostaviti:</w:t>
      </w:r>
    </w:p>
    <w:p w:rsidRDefault="005324EA" w:rsidP="005324EA" w:rsidR="005324EA" w:rsidRPr="005324EA">
      <w:pPr>
        <w:jc w:val="both"/>
      </w:pPr>
      <w:r w:rsidRPr="005324EA">
        <w:t xml:space="preserve">- objaviti na mrežnoj stranici e- Oglasna ploča sudova                   </w:t>
      </w:r>
    </w:p>
    <w:p w:rsidRDefault="0023759A" w:rsidP="001A164E" w:rsidR="001A164E">
      <w:pPr>
        <w:jc w:val="both"/>
      </w:pPr>
      <w:r>
        <w:t>-</w:t>
      </w:r>
      <w:r w:rsidR="00096DFB">
        <w:t xml:space="preserve"> razrješenom </w:t>
      </w:r>
      <w:r w:rsidR="001A164E">
        <w:t>stečajn</w:t>
      </w:r>
      <w:r w:rsidR="00167631">
        <w:t>om</w:t>
      </w:r>
      <w:r w:rsidR="006B5C53">
        <w:t xml:space="preserve"> upravitelju </w:t>
      </w:r>
      <w:r w:rsidR="00096DFB">
        <w:t>Miroslavu Mikić</w:t>
      </w:r>
    </w:p>
    <w:p w:rsidRDefault="0066642C" w:rsidP="001A164E" w:rsidR="0066642C">
      <w:pPr>
        <w:jc w:val="both"/>
      </w:pPr>
      <w:r>
        <w:t>- sadašnjem stečajnom upravitelju Nikoli Bojanić</w:t>
      </w:r>
    </w:p>
    <w:p w:rsidRDefault="006D163F" w:rsidP="001A164E" w:rsidR="006D163F">
      <w:pPr>
        <w:jc w:val="both"/>
      </w:pPr>
      <w:r>
        <w:t>-</w:t>
      </w:r>
      <w:r w:rsidR="005324EA">
        <w:t xml:space="preserve"> </w:t>
      </w:r>
      <w:r>
        <w:t>računovodstvu suda po pravomoćnosti</w:t>
      </w:r>
    </w:p>
    <w:p w:rsidRDefault="001A164E" w:rsidP="001A164E" w:rsidR="001A164E">
      <w:pPr>
        <w:jc w:val="both"/>
      </w:pPr>
    </w:p>
    <w:p w:rsidRDefault="001A164E" w:rsidP="001A164E" w:rsidR="001A164E">
      <w:pPr>
        <w:jc w:val="both"/>
      </w:pPr>
    </w:p>
    <w:p w:rsidRDefault="001A164E" w:rsidP="001A164E" w:rsidR="001A164E">
      <w:pPr>
        <w:jc w:val="both"/>
      </w:pPr>
    </w:p>
    <w:sectPr w:rsidSect="001574A2" w:rsidR="001A164E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D00" w:rsidR="00A54D00">
      <w:r>
        <w:separator/>
      </w:r>
    </w:p>
  </w:endnote>
  <w:endnote w:id="0" w:type="continuationSeparator">
    <w:p w:rsidRDefault="00A54D00" w:rsidR="00A54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D00" w:rsidR="00A54D00">
      <w:r>
        <w:separator/>
      </w:r>
    </w:p>
  </w:footnote>
  <w:footnote w:id="0" w:type="continuationSeparator">
    <w:p w:rsidRDefault="00A54D00" w:rsidR="00A54D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8C0" w:rsidP="002E028B" w:rsidR="000C48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48C0" w:rsidR="000C48C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48C0" w:rsidP="002E028B" w:rsidR="000C48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3B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C48C0" w:rsidR="000C48C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164E"/>
    <w:rsid w:val="0001078B"/>
    <w:rsid w:val="00050E45"/>
    <w:rsid w:val="00061250"/>
    <w:rsid w:val="0006161B"/>
    <w:rsid w:val="00096DFB"/>
    <w:rsid w:val="000B74E2"/>
    <w:rsid w:val="000C48C0"/>
    <w:rsid w:val="000E533A"/>
    <w:rsid w:val="001111E9"/>
    <w:rsid w:val="00132329"/>
    <w:rsid w:val="001512A3"/>
    <w:rsid w:val="00155159"/>
    <w:rsid w:val="001574A2"/>
    <w:rsid w:val="00167631"/>
    <w:rsid w:val="0017360B"/>
    <w:rsid w:val="001758AD"/>
    <w:rsid w:val="001A164E"/>
    <w:rsid w:val="001A1AAD"/>
    <w:rsid w:val="001E53B5"/>
    <w:rsid w:val="001E6091"/>
    <w:rsid w:val="0021708F"/>
    <w:rsid w:val="0023759A"/>
    <w:rsid w:val="0024356A"/>
    <w:rsid w:val="002515D4"/>
    <w:rsid w:val="0026394E"/>
    <w:rsid w:val="0027218A"/>
    <w:rsid w:val="00274A2C"/>
    <w:rsid w:val="002B4453"/>
    <w:rsid w:val="002C1DC6"/>
    <w:rsid w:val="002D58E1"/>
    <w:rsid w:val="002E028B"/>
    <w:rsid w:val="002E0440"/>
    <w:rsid w:val="002F4AB8"/>
    <w:rsid w:val="00304401"/>
    <w:rsid w:val="0030471F"/>
    <w:rsid w:val="003904FC"/>
    <w:rsid w:val="003A1304"/>
    <w:rsid w:val="003A3D52"/>
    <w:rsid w:val="003A74CD"/>
    <w:rsid w:val="004251D8"/>
    <w:rsid w:val="00447EDF"/>
    <w:rsid w:val="00453E9B"/>
    <w:rsid w:val="00467D84"/>
    <w:rsid w:val="004A3932"/>
    <w:rsid w:val="004B2146"/>
    <w:rsid w:val="004E0E23"/>
    <w:rsid w:val="004E2C58"/>
    <w:rsid w:val="004E368A"/>
    <w:rsid w:val="004E6DF7"/>
    <w:rsid w:val="004E7B44"/>
    <w:rsid w:val="004F5F70"/>
    <w:rsid w:val="00501852"/>
    <w:rsid w:val="00531B17"/>
    <w:rsid w:val="005324EA"/>
    <w:rsid w:val="0053725D"/>
    <w:rsid w:val="00573B90"/>
    <w:rsid w:val="005B38AA"/>
    <w:rsid w:val="005D6EA3"/>
    <w:rsid w:val="005E63EE"/>
    <w:rsid w:val="005F7CE5"/>
    <w:rsid w:val="00605D38"/>
    <w:rsid w:val="00613972"/>
    <w:rsid w:val="00664794"/>
    <w:rsid w:val="0066642C"/>
    <w:rsid w:val="0067111C"/>
    <w:rsid w:val="006750AF"/>
    <w:rsid w:val="0067529D"/>
    <w:rsid w:val="0068695C"/>
    <w:rsid w:val="006A03C5"/>
    <w:rsid w:val="006A587A"/>
    <w:rsid w:val="006B5C53"/>
    <w:rsid w:val="006D163F"/>
    <w:rsid w:val="0070589A"/>
    <w:rsid w:val="00713AA8"/>
    <w:rsid w:val="007716B7"/>
    <w:rsid w:val="007850E9"/>
    <w:rsid w:val="00791B06"/>
    <w:rsid w:val="0084327B"/>
    <w:rsid w:val="00856BA8"/>
    <w:rsid w:val="008B7131"/>
    <w:rsid w:val="008C140E"/>
    <w:rsid w:val="008D4A43"/>
    <w:rsid w:val="008D59F2"/>
    <w:rsid w:val="008E27FA"/>
    <w:rsid w:val="008E2A0F"/>
    <w:rsid w:val="008E4CF7"/>
    <w:rsid w:val="009229D3"/>
    <w:rsid w:val="00963072"/>
    <w:rsid w:val="009B485F"/>
    <w:rsid w:val="009C6A04"/>
    <w:rsid w:val="009F26B6"/>
    <w:rsid w:val="00A20245"/>
    <w:rsid w:val="00A54D00"/>
    <w:rsid w:val="00A63611"/>
    <w:rsid w:val="00A636C5"/>
    <w:rsid w:val="00A73516"/>
    <w:rsid w:val="00AC3FF0"/>
    <w:rsid w:val="00AC4B1C"/>
    <w:rsid w:val="00AE28D9"/>
    <w:rsid w:val="00AE4E0B"/>
    <w:rsid w:val="00AF63B6"/>
    <w:rsid w:val="00B00D68"/>
    <w:rsid w:val="00B1071D"/>
    <w:rsid w:val="00BB7315"/>
    <w:rsid w:val="00BF0D4F"/>
    <w:rsid w:val="00C65188"/>
    <w:rsid w:val="00CA3084"/>
    <w:rsid w:val="00CB17E9"/>
    <w:rsid w:val="00CC32F0"/>
    <w:rsid w:val="00CC45D4"/>
    <w:rsid w:val="00CC690E"/>
    <w:rsid w:val="00CE1AA8"/>
    <w:rsid w:val="00CE6133"/>
    <w:rsid w:val="00CE6259"/>
    <w:rsid w:val="00CF1348"/>
    <w:rsid w:val="00CF24BB"/>
    <w:rsid w:val="00CF347A"/>
    <w:rsid w:val="00D1046C"/>
    <w:rsid w:val="00D43387"/>
    <w:rsid w:val="00D503BE"/>
    <w:rsid w:val="00D549C7"/>
    <w:rsid w:val="00D616A5"/>
    <w:rsid w:val="00D653C5"/>
    <w:rsid w:val="00D97F45"/>
    <w:rsid w:val="00DD4AFA"/>
    <w:rsid w:val="00DE19DC"/>
    <w:rsid w:val="00E037EA"/>
    <w:rsid w:val="00E05BAF"/>
    <w:rsid w:val="00E119C6"/>
    <w:rsid w:val="00E36698"/>
    <w:rsid w:val="00E619A0"/>
    <w:rsid w:val="00E810E6"/>
    <w:rsid w:val="00E9734F"/>
    <w:rsid w:val="00EB549F"/>
    <w:rsid w:val="00F10691"/>
    <w:rsid w:val="00F150AC"/>
    <w:rsid w:val="00F152C1"/>
    <w:rsid w:val="00F26414"/>
    <w:rsid w:val="00F464A7"/>
    <w:rsid w:val="00F55CA1"/>
    <w:rsid w:val="00F86486"/>
    <w:rsid w:val="00FA201C"/>
    <w:rsid w:val="00FD7C57"/>
    <w:rsid w:val="00FF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574A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74A2"/>
  </w:style>
  <w:style w:styleId="Tekstbalonia" w:type="paragraph">
    <w:name w:val="Balloon Text"/>
    <w:basedOn w:val="Normal"/>
    <w:link w:val="TekstbaloniaChar"/>
    <w:rsid w:val="006869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69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2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2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2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2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574A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74A2"/>
  </w:style>
  <w:style w:styleId="Tekstbalonia" w:type="paragraph">
    <w:name w:val="Balloon Text"/>
    <w:basedOn w:val="Normal"/>
    <w:link w:val="TekstbaloniaChar"/>
    <w:rsid w:val="006869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69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5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2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2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2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2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St-21/2011</izvorni_sadrzaj>
    <derivirana_varijabla naziv="DomainObject.Predmet.OznakaBroj_1">St-21/2011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 -dio kod Tome u ormaru   V iVI dio u 24.5.</izvorni_sadrzaj>
    <derivirana_varijabla naziv="DomainObject.Predmet.PrimjedbaSuca_1">I,II,III,IV  -dio kod Tome u ormaru   V iVI dio u 24.5.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SUŠIONICA društvo s ograničenom odgovornošću za proizvodnju i sušenje povrća i voća "u stečaju"</izvorni_sadrzaj>
    <derivirana_varijabla naziv="DomainObject.Predmet.ProtustrankaFormated_1">  SUŠIONICA društvo s ograničenom odgovornošću za proizvodnju i sušenje povrća i voća "u stečaju"</derivirana_varijabla>
  </DomainObject.Predmet.ProtustrankaFormated>
  <DomainObject.Predmet.ProtustrankaFormatedOIB>
    <izvorni_sadrzaj>  SUŠIONICA društvo s ograničenom odgovornošću za proizvodnju i sušenje povrća i voća "u stečaju", OIB 91980151189</izvorni_sadrzaj>
    <derivirana_varijabla naziv="DomainObject.Predmet.ProtustrankaFormatedOIB_1">  SUŠIONICA društvo s ograničenom odgovornošću za proizvodnju i sušenje povrća i voća "u stečaju", OIB 91980151189</derivirana_varijabla>
  </DomainObject.Predmet.ProtustrankaFormatedOIB>
  <DomainObject.Predmet.ProtustrankaFormatedWithAdress>
    <izvorni_sadrzaj> SUŠIONICA društvo s ograničenom odgovornošću za proizvodnju i sušenje povrća i voća "u stečaju", Ivana Meštrovića/bb, Vrpolje</izvorni_sadrzaj>
    <derivirana_varijabla naziv="DomainObject.Predmet.ProtustrankaFormatedWithAdress_1"> SUŠIONICA društvo s ograničenom odgovornošću za proizvodnju i sušenje povrća i voća "u stečaju", Ivana Meštrovića/bb, Vrpolje</derivirana_varijabla>
  </DomainObject.Predmet.ProtustrankaFormatedWithAdress>
  <DomainObject.Predmet.ProtustrankaFormatedWithAdressOIB>
    <izvorni_sadrzaj> SUŠIONICA društvo s ograničenom odgovornošću za proizvodnju i sušenje povrća i voća "u stečaju", OIB 91980151189, Ivana Meštrovića/bb, Vrpolje</izvorni_sadrzaj>
    <derivirana_varijabla naziv="DomainObject.Predmet.ProtustrankaFormatedWithAdressOIB_1"> SUŠIONICA društvo s ograničenom odgovornošću za proizvodnju i sušenje povrća i voća "u stečaju", OIB 91980151189, Ivana Meštrovića/bb, Vrpolje</derivirana_varijabla>
  </DomainObject.Predmet.ProtustrankaFormatedWithAdressOIB>
  <DomainObject.Predmet.ProtustrankaWithAdress>
    <izvorni_sadrzaj>SUŠIONICA društvo s ograničenom odgovornošću za proizvodnju i sušenje povrća i voća "u stečaju" Ivana Meštrovića/bb, Vrpolje</izvorni_sadrzaj>
    <derivirana_varijabla naziv="DomainObject.Predmet.ProtustrankaWithAdress_1">SUŠIONICA društvo s ograničenom odgovornošću za proizvodnju i sušenje povrća i voća "u stečaju" Ivana Meštrovića/bb, Vrpolje</derivirana_varijabla>
  </DomainObject.Predmet.ProtustrankaWithAdress>
  <DomainObject.Predmet.ProtustrankaWithAdressOIB>
    <izvorni_sadrzaj>SUŠIONICA društvo s ograničenom odgovornošću za proizvodnju i sušenje povrća i voća "u stečaju", OIB 91980151189, Ivana Meštrovića/bb, Vrpolje</izvorni_sadrzaj>
    <derivirana_varijabla naziv="DomainObject.Predmet.ProtustrankaWithAdressOIB_1">SUŠIONICA društvo s ograničenom odgovornošću za proizvodnju i sušenje povrća i voća "u stečaju", OIB 91980151189, Ivana Meštrovića/bb, Vrpolje</derivirana_varijabla>
  </DomainObject.Predmet.ProtustrankaWithAdressOIB>
  <DomainObject.Predmet.ProtustrankaNazivFormated>
    <izvorni_sadrzaj>SUŠIONICA društvo s ograničenom odgovornošću za proizvodnju i sušenje povrća i voća "u stečaju"</izvorni_sadrzaj>
    <derivirana_varijabla naziv="DomainObject.Predmet.ProtustrankaNazivFormated_1">SUŠIONICA društvo s ograničenom odgovornošću za proizvodnju i sušenje povrća i voća "u stečaju"</derivirana_varijabla>
  </DomainObject.Predmet.ProtustrankaNazivFormated>
  <DomainObject.Predmet.ProtustrankaNazivFormatedOIB>
    <izvorni_sadrzaj>SUŠIONICA društvo s ograničenom odgovornošću za proizvodnju i sušenje povrća i voća "u stečaju", OIB 91980151189</izvorni_sadrzaj>
    <derivirana_varijabla naziv="DomainObject.Predmet.ProtustrankaNazivFormatedOIB_1">SUŠIONICA društvo s ograničenom odgovornošću za proizvodnju i sušenje povrća i voća "u stečaju", OIB 91980151189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SUŠIONICA društvo s ograničenom odgovornošću za proizvodnju i sušenje povrća i voća "u stečaju"</izvorni_sadrzaj>
    <derivirana_varijabla naziv="DomainObject.Predmet.StrankaFormated_1">  SUŠIONICA društvo s ograničenom odgovornošću za proizvodnju i sušenje povrća i voća "u stečaju"</derivirana_varijabla>
  </DomainObject.Predmet.StrankaFormated>
  <DomainObject.Predmet.StrankaFormatedOIB>
    <izvorni_sadrzaj>  SUŠIONICA društvo s ograničenom odgovornošću za proizvodnju i sušenje povrća i voća "u stečaju", OIB 91980151189</izvorni_sadrzaj>
    <derivirana_varijabla naziv="DomainObject.Predmet.StrankaFormatedOIB_1">  SUŠIONICA društvo s ograničenom odgovornošću za proizvodnju i sušenje povrća i voća "u stečaju", OIB 91980151189</derivirana_varijabla>
  </DomainObject.Predmet.StrankaFormatedOIB>
  <DomainObject.Predmet.StrankaFormatedWithAdress>
    <izvorni_sadrzaj> SUŠIONICA društvo s ograničenom odgovornošću za proizvodnju i sušenje povrća i voća "u stečaju", Ivana Meštrovića/bb, Vrpolje</izvorni_sadrzaj>
    <derivirana_varijabla naziv="DomainObject.Predmet.StrankaFormatedWithAdress_1"> SUŠIONICA društvo s ograničenom odgovornošću za proizvodnju i sušenje povrća i voća "u stečaju", Ivana Meštrovića/bb, Vrpolje</derivirana_varijabla>
  </DomainObject.Predmet.StrankaFormatedWithAdress>
  <DomainObject.Predmet.StrankaFormatedWithAdressOIB>
    <izvorni_sadrzaj> SUŠIONICA društvo s ograničenom odgovornošću za proizvodnju i sušenje povrća i voća "u stečaju", OIB 91980151189, Ivana Meštrovića/bb, Vrpolje</izvorni_sadrzaj>
    <derivirana_varijabla naziv="DomainObject.Predmet.StrankaFormatedWithAdressOIB_1"> SUŠIONICA društvo s ograničenom odgovornošću za proizvodnju i sušenje povrća i voća "u stečaju", OIB 91980151189, Ivana Meštrovića/bb, Vrpolje</derivirana_varijabla>
  </DomainObject.Predmet.StrankaFormatedWithAdressOIB>
  <DomainObject.Predmet.StrankaWithAdress>
    <izvorni_sadrzaj>SUŠIONICA društvo s ograničenom odgovornošću za proizvodnju i sušenje povrća i voća "u stečaju" Ivana Meštrovića/bb,Vrpolje</izvorni_sadrzaj>
    <derivirana_varijabla naziv="DomainObject.Predmet.StrankaWithAdress_1">SUŠIONICA društvo s ograničenom odgovornošću za proizvodnju i sušenje povrća i voća "u stečaju" Ivana Meštrovića/bb,Vrpolje</derivirana_varijabla>
  </DomainObject.Predmet.StrankaWithAdress>
  <DomainObject.Predmet.StrankaWithAdressOIB>
    <izvorni_sadrzaj>SUŠIONICA društvo s ograničenom odgovornošću za proizvodnju i sušenje povrća i voća "u stečaju", OIB 91980151189, Ivana Meštrovića/bb,Vrpolje</izvorni_sadrzaj>
    <derivirana_varijabla naziv="DomainObject.Predmet.StrankaWithAdressOIB_1">SUŠIONICA društvo s ograničenom odgovornošću za proizvodnju i sušenje povrća i voća "u stečaju", OIB 91980151189, Ivana Meštrovića/bb,Vrpolje</derivirana_varijabla>
  </DomainObject.Predmet.StrankaWithAdressOIB>
  <DomainObject.Predmet.StrankaNazivFormated>
    <izvorni_sadrzaj>SUŠIONICA društvo s ograničenom odgovornošću za proizvodnju i sušenje povrća i voća "u stečaju"</izvorni_sadrzaj>
    <derivirana_varijabla naziv="DomainObject.Predmet.StrankaNazivFormated_1">SUŠIONICA društvo s ograničenom odgovornošću za proizvodnju i sušenje povrća i voća "u stečaju"</derivirana_varijabla>
  </DomainObject.Predmet.StrankaNazivFormated>
  <DomainObject.Predmet.StrankaNazivFormatedOIB>
    <izvorni_sadrzaj>SUŠIONICA društvo s ograničenom odgovornošću za proizvodnju i sušenje povrća i voća "u stečaju", OIB 91980151189</izvorni_sadrzaj>
    <derivirana_varijabla naziv="DomainObject.Predmet.StrankaNazivFormatedOIB_1">SUŠIONICA društvo s ograničenom odgovornošću za proizvodnju i sušenje povrća i voća "u stečaju", OIB 91980151189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SUŠIONICA društvo s ograničenom odgovornošću za proizvodnju i sušenje povrća i voća "u stečaju"</item>
    </izvorni_sadrzaj>
    <derivirana_varijabla naziv="DomainObject.Predmet.StrankaListFormated_1">
      <item>SUŠIONICA društvo s ograničenom odgovornošću za proizvodnju i sušenje povrća i voća "u stečaju"</item>
    </derivirana_varijabla>
  </DomainObject.Predmet.StrankaListFormated>
  <DomainObject.Predmet.StrankaListFormatedOIB>
    <izvorni_sadrzaj>
      <item>SUŠIONICA društvo s ograničenom odgovornošću za proizvodnju i sušenje povrća i voća "u stečaju", OIB 91980151189</item>
    </izvorni_sadrzaj>
    <derivirana_varijabla naziv="DomainObject.Predmet.StrankaListFormatedOIB_1">
      <item>SUŠIONICA društvo s ograničenom odgovornošću za proizvodnju i sušenje povrća i voća "u stečaju", OIB 91980151189</item>
    </derivirana_varijabla>
  </DomainObject.Predmet.StrankaListFormatedOIB>
  <DomainObject.Predmet.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StrankaListFormatedWithAdress_1">
      <item>SUŠIONICA društvo s ograničenom odgovornošću za proizvodnju i sušenje povrća i voća "u stečaju", Ivana Meštrovića/bb, Vrpolje</item>
    </derivirana_varijabla>
  </DomainObject.Predmet.StrankaListFormatedWithAdress>
  <DomainObject.Predmet.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StrankaListFormatedWithAdressOIB_1">
      <item>SUŠIONICA društvo s ograničenom odgovornošću za proizvodnju i sušenje povrća i voća "u stečaju", OIB 91980151189, Ivana Meštrovića/bb, Vrpolje</item>
    </derivirana_varijabla>
  </DomainObject.Predmet.StrankaListFormatedWithAdressOIB>
  <DomainObject.Predmet.StrankaListNazivFormated>
    <izvorni_sadrzaj>
      <item>SUŠIONICA društvo s ograničenom odgovornošću za proizvodnju i sušenje povrća i voća "u stečaju"</item>
    </izvorni_sadrzaj>
    <derivirana_varijabla naziv="DomainObject.Predmet.StrankaListNazivFormated_1">
      <item>SUŠIONICA društvo s ograničenom odgovornošću za proizvodnju i sušenje povrća i voća "u stečaju"</item>
    </derivirana_varijabla>
  </DomainObject.Predmet.StrankaListNazivFormated>
  <DomainObject.Predmet.StrankaListNazivFormatedOIB>
    <izvorni_sadrzaj>
      <item>SUŠIONICA društvo s ograničenom odgovornošću za proizvodnju i sušenje povrća i voća "u stečaju", OIB 91980151189</item>
    </izvorni_sadrzaj>
    <derivirana_varijabla naziv="DomainObject.Predmet.StrankaListNazivFormatedOIB_1">
      <item>SUŠIONICA društvo s ograničenom odgovornošću za proizvodnju i sušenje povrća i voća "u stečaju", OIB 91980151189</item>
    </derivirana_varijabla>
  </DomainObject.Predmet.StrankaListNazivFormatedOIB>
  <DomainObject.Predmet.ProtuStrankaListFormated>
    <izvorni_sadrzaj>
      <item>SUŠIONICA društvo s ograničenom odgovornošću za proizvodnju i sušenje povrća i voća "u stečaju"</item>
    </izvorni_sadrzaj>
    <derivirana_varijabla naziv="DomainObject.Predmet.ProtuStrankaListFormated_1">
      <item>SUŠIONICA društvo s ograničenom odgovornošću za proizvodnju i sušenje povrća i voća "u stečaju"</item>
    </derivirana_varijabla>
  </DomainObject.Predmet.ProtuStrankaListFormated>
  <DomainObject.Predmet.ProtuStrankaListFormatedOIB>
    <izvorni_sadrzaj>
      <item>SUŠIONICA društvo s ograničenom odgovornošću za proizvodnju i sušenje povrća i voća "u stečaju", OIB 91980151189</item>
    </izvorni_sadrzaj>
    <derivirana_varijabla naziv="DomainObject.Predmet.ProtuStrankaListFormatedOIB_1">
      <item>SUŠIONICA društvo s ograničenom odgovornošću za proizvodnju i sušenje povrća i voća "u stečaju", OIB 91980151189</item>
    </derivirana_varijabla>
  </DomainObject.Predmet.ProtuStrankaListFormatedOIB>
  <DomainObject.Predmet.ProtuStrankaListFormatedWithAdress>
    <izvorni_sadrzaj>
      <item>SUŠIONICA društvo s ograničenom odgovornošću za proizvodnju i sušenje povrća i voća "u stečaju", Ivana Meštrovića/bb, Vrpolje</item>
    </izvorni_sadrzaj>
    <derivirana_varijabla naziv="DomainObject.Predmet.ProtuStrankaListFormatedWithAdress_1">
      <item>SUŠIONICA društvo s ograničenom odgovornošću za proizvodnju i sušenje povrća i voća "u stečaju", Ivana Meštrovića/bb, Vrpolje</item>
    </derivirana_varijabla>
  </DomainObject.Predmet.ProtuStrankaListFormatedWithAdress>
  <DomainObject.Predmet.ProtuStrankaListFormatedWithAdressOIB>
    <izvorni_sadrzaj>
      <item>SUŠIONICA društvo s ograničenom odgovornošću za proizvodnju i sušenje povrća i voća "u stečaju", OIB 91980151189, Ivana Meštrovića/bb, Vrpolje</item>
    </izvorni_sadrzaj>
    <derivirana_varijabla naziv="DomainObject.Predmet.ProtuStrankaListFormatedWithAdressOIB_1">
      <item>SUŠIONICA društvo s ograničenom odgovornošću za proizvodnju i sušenje povrća i voća "u stečaju", OIB 91980151189, Ivana Meštrovića/bb, Vrpolje</item>
    </derivirana_varijabla>
  </DomainObject.Predmet.ProtuStrankaListFormatedWithAdressOIB>
  <DomainObject.Predmet.ProtuStrankaListNazivFormated>
    <izvorni_sadrzaj>
      <item>SUŠIONICA društvo s ograničenom odgovornošću za proizvodnju i sušenje povrća i voća "u stečaju"</item>
    </izvorni_sadrzaj>
    <derivirana_varijabla naziv="DomainObject.Predmet.ProtuStrankaListNazivFormated_1">
      <item>SUŠIONICA društvo s ograničenom odgovornošću za proizvodnju i sušenje povrća i voća "u stečaju"</item>
    </derivirana_varijabla>
  </DomainObject.Predmet.ProtuStrankaListNazivFormated>
  <DomainObject.Predmet.ProtuStrankaListNazivFormatedOIB>
    <izvorni_sadrzaj>
      <item>SUŠIONICA društvo s ograničenom odgovornošću za proizvodnju i sušenje povrća i voća "u stečaju", OIB 91980151189</item>
    </izvorni_sadrzaj>
    <derivirana_varijabla naziv="DomainObject.Predmet.ProtuStrankaListNazivFormatedOIB_1">
      <item>SUŠIONICA društvo s ograničenom odgovornošću za proizvodnju i sušenje povrća i voća "u stečaju", OIB 91980151189</item>
    </derivirana_varijabla>
  </DomainObject.Predmet.ProtuStrankaListNazivFormatedOIB>
  <DomainObject.Predmet.OstaliList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Formated>
  <DomainObject.Predmet.OstaliList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FormatedOIB>
  <DomainObject.Predmet.OstaliListFormatedWithAdress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Bračka 179, 31000 Osijek</item>
      <item>BRAVAR-MONT d.o.o. za bravarske, limarske i krovopokrivačke radove, Kralja Tomislava 60, 31410 Strizivojna</item>
      <item>Mario Gavranović</item>
      <item>Zvonimir Jurić</item>
      <item>Krešimir Pencinger</item>
    </izvorni_sadrzaj>
    <derivirana_varijabla naziv="DomainObject.Predmet.OstaliListFormatedWithAdress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Bračka 179, 31000 Osijek</item>
      <item>BRAVAR-MONT d.o.o. za bravarske, limarske i krovopokrivačke radove, Kralja Tomislava 60, 31410 Strizivojna</item>
      <item>Mario Gavranović</item>
      <item>Zvonimir Jurić</item>
      <item>Krešimir Pencinger</item>
    </derivirana_varijabla>
  </DomainObject.Predmet.OstaliListFormatedWithAdress>
  <DomainObject.Predmet.OstaliListFormatedWithAdressOIB>
    <izvorni_sadrzaj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 31000 Osijek</item>
      <item>BRAVAR-MONT d.o.o. za bravarske, limarske i krovopokrivačke radove, OIB 39793820086, Kralja Tomislava 60, 31410 Strizivojna</item>
      <item>Mario Gavranović</item>
      <item>Zvonimir Jurić</item>
      <item>Krešimir Pencinger</item>
    </izvorni_sadrzaj>
    <derivirana_varijabla naziv="DomainObject.Predmet.OstaliListFormatedWithAdressOIB_1">
      <item>INES GAUS, odvjetnicca, 35000 Slavonski Brod</item>
      <item>RUŽICA ZMAIĆ, punomoćnica, 35000 Slavonski Brod</item>
      <item>JASNA ŠPIRANOVIĆ, odvjetnica, Trg pobjede, 35000 Slavonski Brod</item>
      <item>SLAVKO KOTROMANIĆ, PREDSTAVNIK SINDIKATA, 35000 Slavonski Brod</item>
      <item>IVAN OPAČAK, odvjetnik, A. Cesarca, 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 10000 Zagreb</item>
      <item>ŽUPANIJSKO DRŽAVNO ODVJETNIŠTVO - GRAĐANSKO UPRAVNI ODJEL, Trg pobjede, 35000 SLAOVNSKI BROD</item>
      <item>ZVONKO RAC, punomoćnik, 35000 SLAVONSK IBROD</item>
      <item>LJILJANA NIKŠIĆ, bivša zakonska zastupnica stečajnog dužnika, Ivana Meštrovića bb, 35210 VRPOLJE</item>
      <item>MIRA BULJAN, odvjetnica, VUkovarska 3, 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 35210 VRPOLJE</item>
      <item>ŠIMO OREŠKOVIĆ, tehničar, 35210 VRPOLJE</item>
      <item>DRAŽEN MARKOVIĆ dipl.ing., Gundulićeva 24, 35000 Slavonski Brod</item>
      <item>ĐURO ŠARIĆ dipl.ing., Slavonija I 1/2, 35000 SLAOVNSKI BROD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 31000 Osijek</item>
      <item>BRAVAR-MONT d.o.o. za bravarske, limarske i krovopokrivačke radove, OIB 39793820086, Kralja Tomislava 60, 31410 Strizivojna</item>
      <item>Mario Gavranović</item>
      <item>Zvonimir Jurić</item>
      <item>Krešimir Pencinger</item>
    </derivirana_varijabla>
  </DomainObject.Predmet.OstaliListFormatedWithAdressOIB>
  <DomainObject.Predmet.OstaliListNazivFormated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OstaliListNazivFormated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OstaliListNazivFormated>
  <DomainObject.Predmet.OstaliListNazivFormatedOIB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izvorni_sadrzaj>
    <derivirana_varijabla naziv="DomainObject.Predmet.OstaliListNazivFormatedOIB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Bojanić, OIB 32886956915</item>
      <item>BRAVAR-MONT d.o.o. za bravarske, limarske i krovopokrivačke radove, OIB 39793820086</item>
      <item>Mario Gavranović</item>
      <item>Zvonimir Jurić</item>
      <item>Krešimir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SUŠIONICA društvo s ograničenom odgovornošću za proizvodnju i sušenje povrća i voća "u stečaju"</izvorni_sadrzaj>
    <derivirana_varijabla naziv="DomainObject.Predmet.StrankaIDrugi_1">SUŠIONICA društvo s ograničenom odgovornošću za proizvodnju i sušenje povrća i voća "u stečaju"</derivirana_varijabla>
  </DomainObject.Predmet.StrankaIDrugi>
  <DomainObject.Predmet.ProtustrankaIDrugi>
    <izvorni_sadrzaj>SUŠIONICA društvo s ograničenom odgovornošću za proizvodnju i sušenje povrća i voća "u stečaju"</izvorni_sadrzaj>
    <derivirana_varijabla naziv="DomainObject.Predmet.ProtustrankaIDrugi_1">SUŠIONICA društvo s ograničenom odgovornošću za proizvodnju i sušenje povrća i voća "u stečaju"</derivirana_varijabla>
  </DomainObject.Predmet.ProtustrankaIDrugi>
  <DomainObject.Predmet.StrankaIDrugiAdressOIB>
    <izvorni_sadrzaj>SUŠIONICA društvo s ograničenom odgovornošću za proizvodnju i sušenje povrća i voća "u stečaju", OIB 91980151189, Ivana Meštrovića/bb, Vrpolje</izvorni_sadrzaj>
    <derivirana_varijabla naziv="DomainObject.Predmet.StrankaIDrugiAdressOIB_1">SUŠIONICA društvo s ograničenom odgovornošću za proizvodnju i sušenje povrća i voća "u stečaju", OIB 91980151189, Ivana Meštrovića/bb, Vrpolje</derivirana_varijabla>
  </DomainObject.Predmet.StrankaIDrugiAdressOIB>
  <DomainObject.Predmet.ProtustrankaIDrugiAdressOIB>
    <izvorni_sadrzaj>SUŠIONICA društvo s ograničenom odgovornošću za proizvodnju i sušenje povrća i voća "u stečaju", OIB 91980151189, Ivana Meštrovića/bb, Vrpolje</izvorni_sadrzaj>
    <derivirana_varijabla naziv="DomainObject.Predmet.ProtustrankaIDrugiAdressOIB_1">SUŠIONICA društvo s ograničenom odgovornošću za proizvodnju i sušenje povrća i voća "u stečaju", OIB 91980151189, Ivana Meštrovića/bb,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SUŠIONICA društvo s ograničenom odgovornošću za proizvodnju i sušenje povrća i voća "u stečaju"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izvorni_sadrzaj>
    <derivirana_varijabla naziv="DomainObject.Predmet.SudioniciListNaziv_1">
      <item>INES GAUS, odvjetnicca</item>
      <item>RUŽICA ZMAIĆ, punomoćnica</item>
      <item>JASNA ŠPIRANOVIĆ, odvjetnica</item>
      <item>SLAVKO KOTROMANIĆ, PREDSTAVNIK SINDIKATA</item>
      <item>IVAN OPAČAK, odvjetnik</item>
      <item>MINISTARSTVO FINANCIJA, POREZNA UPRAVA, PODRUČNI URED</item>
      <item>LJERKA LOVRIĆ, odvjetnica</item>
      <item>VESNA LAZARIĆ, zakonska zastupnica</item>
      <item>FRANJO MRVA</item>
      <item>PRIVREDNA BANKA d.d. ZAGREB</item>
      <item>ŽUPANIJSKO DRŽAVNO ODVJETNIŠTVO - GRAĐANSKO UPRAVNI ODJEL</item>
      <item>ZVONKO RAC, punomoćnik</item>
      <item>SUŠIONICA društvo s ograničenom odgovornošću za proizvodnju i sušenje povrća i voća "u stečaju"</item>
      <item>LJILJANA NIKŠIĆ, bivša zakonska zastupnica stečajnog dužnika</item>
      <item>MIRA BULJAN, odvjetnica</item>
      <item>AGENCIJA ZA UPRAVLJANJE DRŽAVNOM IMOVINOM ZAGREB</item>
      <item>POZRENA UPRAVA, ISPOSTAVA SLAVONSKI BROD</item>
      <item>SLAVKO DEVČIĆ, radnik stečajnog dužnika</item>
      <item>ANTO JELUUŠIĆ</item>
      <item>ŠIMO OREŠKOVIĆ, tehničar</item>
      <item>DRAŽEN MARKOVIĆ dipl.ing.</item>
      <item>ĐURO ŠARIĆ dipl.ing.</item>
      <item>SUŠIONICA društvo s ograničenom odgovornošću za proizvodnju i sušenje povrća i voća "u stečaju"</item>
      <item>novinarka / IVANA MISMER LULIĆ</item>
      <item>novinarka / VIŠNJA RUŽIČIĆ</item>
      <item>novinarka / MARIJA RADOŠEVIĆ</item>
      <item>predstavnik sindikata PPDIV / ŠIMO OREŠKOVIĆ</item>
      <item>ĐURO ĐAKOVIĆ KOTLOVI</item>
      <item>ĐURO ĐAKOIVĆ - MONTAŽA d.d.</item>
      <item>DOMIN ČALE d.o.o.</item>
      <item>STIPO MATIJEVIĆ</item>
      <item>ŽELJKA BRAND, odvjetnica</item>
      <item>JOSIP JELIĆ, odvjetnik</item>
      <item>ALMA OPAČAK, odvjetnica</item>
      <item>Gabriel Zovak</item>
      <item>Nikola Bojanić</item>
      <item>BRAVAR-MONT d.o.o. za bravarske, limarske i krovopokrivačke radove</item>
      <item>Mario Gavranović</item>
      <item>Zvonimir Jurić</item>
      <item>Krešimir Pencinger</item>
    </derivirana_varijabla>
  </DomainObject.Predmet.SudioniciListNaziv>
  <DomainObject.Predmet.SudioniciListAdressOIB>
    <izvorni_sadrzaj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SUŠIONICA društvo s ograničenom odgovornošću za proizvodnju i sušenje povrća i voća "u stečaju", OIB 91980151189, Ivana Meštrovića/bb,Vrpolje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179,31000 Osijek</item>
      <item>BRAVAR-MONT d.o.o. za bravarske, limarske i krovopokrivačke radove, OIB 39793820086, Kralja Tomislava 60,31410 Strizivojna</item>
      <item>Mario Gavranović</item>
      <item>Zvonimir Jurić</item>
      <item>Krešimir Pencinger</item>
    </izvorni_sadrzaj>
    <derivirana_varijabla naziv="DomainObject.Predmet.SudioniciListAdressOIB_1">
      <item>INES GAUS, odvjetnicca, 35000 Slavonski Brod</item>
      <item>RUŽICA ZMAIĆ, punomoćnica, 35000 Slavonski Brod</item>
      <item>JASNA ŠPIRANOVIĆ, odvjetnica, Trg pobjede,35000 Slavonski Brod</item>
      <item>SLAVKO KOTROMANIĆ, PREDSTAVNIK SINDIKATA, 35000 Slavonski Brod</item>
      <item>IVAN OPAČAK, odvjetnik, A. Cesarca,35000 SLAVONSK IBROD</item>
      <item>MINISTARSTVO FINANCIJA, POREZNA UPRAVA, PODRUČNI URED, 35000 Slavonski Brod</item>
      <item>LJERKA LOVRIĆ, odvjetnica, 35000 Slavonski Brod</item>
      <item>VESNA LAZARIĆ, zakonska zastupnica, 35000 SLAOVNSKI BROD</item>
      <item>FRANJO MRVA, 35210 VRPOLJE</item>
      <item>PRIVREDNA BANKA d.d. ZAGREB, Ul. grada Vukovara 271,10000 Zagreb</item>
      <item>ŽUPANIJSKO DRŽAVNO ODVJETNIŠTVO - GRAĐANSKO UPRAVNI ODJEL, Trg pobjede,35000 SLAOVNSKI BROD</item>
      <item>ZVONKO RAC, punomoćnik, 35000 SLAVONSK IBROD</item>
      <item>SUŠIONICA društvo s ograničenom odgovornošću za proizvodnju i sušenje povrća i voća "u stečaju", OIB 91980151189, Ivana Meštrovića/bb,Vrpolje</item>
      <item>LJILJANA NIKŠIĆ, bivša zakonska zastupnica stečajnog dužnika, Ivana Meštrovića bb,35210 VRPOLJE</item>
      <item>MIRA BULJAN, odvjetnica, VUkovarska 3,35000 Slavonski Brod</item>
      <item>AGENCIJA ZA UPRAVLJANJE DRŽAVNOM IMOVINOM ZAGREB, 10000 Zagreb</item>
      <item>POZRENA UPRAVA, ISPOSTAVA SLAVONSKI BROD, 35000 Slavonski Brod</item>
      <item>SLAVKO DEVČIĆ, radnik stečajnog dužnika, 35210 VRPOLJE</item>
      <item>ANTO JELUUŠIĆ, Meštrovićeva 31,35210 VRPOLJE</item>
      <item>ŠIMO OREŠKOVIĆ, tehničar, 35210 VRPOLJE</item>
      <item>DRAŽEN MARKOVIĆ dipl.ing., Gundulićeva 24,35000 Slavonski Brod</item>
      <item>ĐURO ŠARIĆ dipl.ing., Slavonija I 1/2,35000 SLAOVNSKI BROD</item>
      <item>SUŠIONICA društvo s ograničenom odgovornošću za proizvodnju i sušenje povrća i voća "u stečaju", OIB 91980151189, Ivana Meštrovića/bb,Vrpolje</item>
      <item>novinarka / IVANA MISMER LULIĆ, 35000 Slavonski Brod</item>
      <item>novinarka / VIŠNJA RUŽIČIĆ, 35000 Slavonski Brod</item>
      <item>novinarka / MARIJA RADOŠEVIĆ, 35000 Slavonski Brod</item>
      <item>predstavnik sindikata PPDIV / ŠIMO OREŠKOVIĆ, 35000 Slavonski Brod</item>
      <item>ĐURO ĐAKOVIĆ KOTLOVI, 35000 Slavonski Brod</item>
      <item>ĐURO ĐAKOIVĆ - MONTAŽA d.d., 35000 Slavonski Brod</item>
      <item>DOMIN ČALE d.o.o., 35000 Slavonski Brod</item>
      <item>STIPO MATIJEVIĆ, Gornja Vrba</item>
      <item>ŽELJKA BRAND, odvjetnica, 35000 Slavonski Brod</item>
      <item>JOSIP JELIĆ, odvjetnik, 35000 Slavonski Brod</item>
      <item>ALMA OPAČAK, odvjetnica, 35000 Slavonski Brod</item>
      <item>Gabriel Zovak</item>
      <item>Nikola Bojanić, OIB 32886956915, Bračka 179,31000 Osijek</item>
      <item>BRAVAR-MONT d.o.o. za bravarske, limarske i krovopokrivačke radove, OIB 39793820086, Kralja Tomislava 60,31410 Strizivojna</item>
      <item>Mario Gavranović</item>
      <item>Zvonimir Jurić</item>
      <item>Krešimir Pencinger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91980151189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32886956915</item>
      <item>, OIB 39793820086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512</properties:Words>
  <properties:Characters>2912</properties:Characters>
  <properties:Lines>87</properties:Lines>
  <properties:Paragraphs>32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2016-10-03T10:27:00Z</dcterms:created>
  <dc:creator>alet</dc:creator>
  <cp:lastModifiedBy>wsadmin</cp:lastModifiedBy>
  <cp:lastPrinted>2016-10-03T11:32:00Z</cp:lastPrinted>
  <dcterms:modified xmlns:xsi="http://www.w3.org/2001/XMLSchema-instance" xsi:type="dcterms:W3CDTF">2016-10-03T11:51:00Z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