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d190b" w14:paraId="b1d190b" w:rsidRDefault="00CD56B6" w:rsidP="00FF5397" w:rsidR="00CC75ED">
      <w:pPr>
        <w15:collapsed w:val="false"/>
        <w:rPr>
          <w:b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5397" w:rsidP="00FF5397" w:rsidR="00FF5397" w:rsidRPr="00F542E0">
      <w:pPr>
        <w:rPr>
          <w:b/>
        </w:rPr>
      </w:pPr>
      <w:r w:rsidRPr="00F542E0">
        <w:rPr>
          <w:b/>
        </w:rPr>
        <w:t xml:space="preserve">REPUBLIKA HRVATSKA </w:t>
      </w:r>
    </w:p>
    <w:p w:rsidRDefault="00B97B92" w:rsidP="00FF5397" w:rsidR="00FF5397" w:rsidRPr="00F542E0">
      <w:pPr>
        <w:rPr>
          <w:b/>
        </w:rPr>
      </w:pPr>
      <w:r>
        <w:rPr>
          <w:b/>
        </w:rPr>
        <w:t>TRGOVAČKI</w:t>
      </w:r>
      <w:r w:rsidR="00FF5397" w:rsidRPr="00F542E0">
        <w:rPr>
          <w:b/>
        </w:rPr>
        <w:t xml:space="preserve"> SUD U OSIJEKU</w:t>
      </w:r>
    </w:p>
    <w:p w:rsidRDefault="00FF5397" w:rsidP="001112F6" w:rsidR="00835870" w:rsidRPr="00F542E0">
      <w:pPr>
        <w:rPr>
          <w:b/>
        </w:rPr>
      </w:pPr>
      <w:r w:rsidRPr="00F542E0">
        <w:rPr>
          <w:b/>
        </w:rPr>
        <w:t xml:space="preserve">STALNA SLUŽBA </w:t>
      </w:r>
      <w:r w:rsidR="001112F6">
        <w:rPr>
          <w:b/>
        </w:rPr>
        <w:t>U SLAVONSKOM BRODU</w:t>
      </w:r>
      <w:r w:rsidR="001C79C9">
        <w:rPr>
          <w:b/>
        </w:rPr>
        <w:t xml:space="preserve">   </w:t>
      </w:r>
      <w:r w:rsidR="00C44096">
        <w:rPr>
          <w:b/>
        </w:rPr>
        <w:t xml:space="preserve">                  </w:t>
      </w:r>
      <w:r w:rsidR="00334DC6">
        <w:rPr>
          <w:b/>
        </w:rPr>
        <w:t xml:space="preserve"> </w:t>
      </w:r>
    </w:p>
    <w:p w:rsidRDefault="00FF5397" w:rsidP="00FF5397" w:rsidR="00FF5397">
      <w:pPr>
        <w:rPr>
          <w:b/>
        </w:rPr>
      </w:pPr>
      <w:r w:rsidRPr="00F542E0">
        <w:rPr>
          <w:b/>
        </w:rPr>
        <w:t>Trg pobjede 13</w:t>
      </w:r>
    </w:p>
    <w:p w:rsidRDefault="001C79C9" w:rsidP="00FF5397" w:rsidR="00CD56B6">
      <w:r>
        <w:rPr>
          <w:b/>
        </w:rPr>
        <w:t>Slavonski Brod</w:t>
      </w:r>
      <w:r w:rsidR="00760B34">
        <w:tab/>
      </w:r>
      <w:r w:rsidR="00760B34">
        <w:tab/>
      </w:r>
    </w:p>
    <w:p w:rsidRDefault="00760B34" w:rsidP="00FF5397" w:rsidR="00760B34"/>
    <w:p w:rsidRDefault="00E71524" w:rsidP="00E71524" w:rsidR="00FF5397">
      <w:pPr>
        <w:jc w:val="center"/>
        <w:rPr>
          <w:b/>
        </w:rPr>
      </w:pPr>
      <w:r w:rsidRPr="00E71524">
        <w:rPr>
          <w:b/>
        </w:rPr>
        <w:t>R E P U B L I K A   H R V A T S K A</w:t>
      </w:r>
    </w:p>
    <w:p w:rsidRDefault="002E79FB" w:rsidP="00E71524" w:rsidR="002E79FB" w:rsidRPr="00E71524">
      <w:pPr>
        <w:jc w:val="center"/>
        <w:rPr>
          <w:b/>
        </w:rPr>
      </w:pPr>
    </w:p>
    <w:p w:rsidRDefault="00FF5397" w:rsidP="00FF5397" w:rsidR="00FF5397">
      <w:pPr>
        <w:jc w:val="center"/>
        <w:rPr>
          <w:b/>
        </w:rPr>
      </w:pPr>
      <w:r>
        <w:rPr>
          <w:b/>
        </w:rPr>
        <w:t>R</w:t>
      </w:r>
      <w:r w:rsidR="002E79FB">
        <w:rPr>
          <w:b/>
        </w:rPr>
        <w:t xml:space="preserve"> </w:t>
      </w:r>
      <w:r>
        <w:rPr>
          <w:b/>
        </w:rPr>
        <w:t>J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Š</w:t>
      </w:r>
      <w:r w:rsidR="002E79FB">
        <w:rPr>
          <w:b/>
        </w:rPr>
        <w:t xml:space="preserve"> </w:t>
      </w:r>
      <w:r>
        <w:rPr>
          <w:b/>
        </w:rPr>
        <w:t>E</w:t>
      </w:r>
      <w:r w:rsidR="002E79FB">
        <w:rPr>
          <w:b/>
        </w:rPr>
        <w:t xml:space="preserve"> </w:t>
      </w:r>
      <w:r>
        <w:rPr>
          <w:b/>
        </w:rPr>
        <w:t>NJ</w:t>
      </w:r>
      <w:r w:rsidR="002E79FB">
        <w:rPr>
          <w:b/>
        </w:rPr>
        <w:t xml:space="preserve"> </w:t>
      </w:r>
      <w:r>
        <w:rPr>
          <w:b/>
        </w:rPr>
        <w:t>E</w:t>
      </w:r>
    </w:p>
    <w:p w:rsidRDefault="00FF5397" w:rsidP="00FF5397" w:rsidR="00FF5397">
      <w:pPr>
        <w:jc w:val="both"/>
      </w:pPr>
    </w:p>
    <w:p w:rsidRDefault="00FF5397" w:rsidP="00160B93" w:rsidR="00FF5397" w:rsidRPr="00160B93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661316">
        <w:rPr>
          <w:b/>
        </w:rPr>
        <w:t xml:space="preserve">TRGOVAČKI SUD U </w:t>
      </w:r>
      <w:r>
        <w:rPr>
          <w:b/>
        </w:rPr>
        <w:t>OSIJEKU, STALNA SLUŽBA</w:t>
      </w:r>
      <w:r w:rsidR="001C79C9">
        <w:rPr>
          <w:b/>
        </w:rPr>
        <w:t xml:space="preserve"> </w:t>
      </w:r>
      <w:r w:rsidR="001112F6">
        <w:rPr>
          <w:b/>
        </w:rPr>
        <w:t>U SLAVONSKOM BRODU</w:t>
      </w:r>
      <w:r>
        <w:rPr>
          <w:b/>
        </w:rPr>
        <w:t>,</w:t>
      </w:r>
      <w:r>
        <w:t xml:space="preserve"> po</w:t>
      </w:r>
      <w:r w:rsidR="00C44096">
        <w:t xml:space="preserve"> </w:t>
      </w:r>
      <w:r>
        <w:t>sutkinji Mirni Vujčić,</w:t>
      </w:r>
      <w:r w:rsidR="00760960">
        <w:t xml:space="preserve"> </w:t>
      </w:r>
      <w:r w:rsidR="00C871ED">
        <w:t xml:space="preserve">u </w:t>
      </w:r>
      <w:r w:rsidR="00AF2F8C">
        <w:t>pred</w:t>
      </w:r>
      <w:r w:rsidR="00C871ED">
        <w:t xml:space="preserve">stečajnom postupku nad </w:t>
      </w:r>
      <w:r w:rsidR="002E79FB" w:rsidRPr="00160B93">
        <w:t>dužnik</w:t>
      </w:r>
      <w:r w:rsidR="001112F6" w:rsidRPr="00160B93">
        <w:t>om</w:t>
      </w:r>
      <w:r w:rsidR="002E79FB" w:rsidRPr="00160B93">
        <w:t xml:space="preserve"> </w:t>
      </w:r>
      <w:r w:rsidR="00AF2F8C" w:rsidRPr="00AF2F8C">
        <w:t>BOŽIĆ- Company d.o.o. za proizvodnju, trgovinu i usluge, skraćena tvrtka:  BOŽIĆ- Company d.o.o.,  Slavonski Šamac, Kralja Zvonimira 18, OIB 80849495774</w:t>
      </w:r>
      <w:r w:rsidR="00C44096" w:rsidRPr="00160B93">
        <w:t xml:space="preserve">, </w:t>
      </w:r>
      <w:r w:rsidRPr="00160B93">
        <w:t>nakon o</w:t>
      </w:r>
      <w:r w:rsidR="00C44096" w:rsidRPr="00160B93">
        <w:t>držanog</w:t>
      </w:r>
      <w:r w:rsidR="00C44096" w:rsidRPr="005E5735">
        <w:t xml:space="preserve"> </w:t>
      </w:r>
      <w:r w:rsidR="00C44096">
        <w:t xml:space="preserve"> ročišta</w:t>
      </w:r>
      <w:r w:rsidR="009F7B52">
        <w:t xml:space="preserve"> za ispitivanje tražbina</w:t>
      </w:r>
      <w:r w:rsidR="00C44096">
        <w:t xml:space="preserve"> da</w:t>
      </w:r>
      <w:r w:rsidR="004D2BE8">
        <w:t xml:space="preserve">na </w:t>
      </w:r>
      <w:r w:rsidR="00B43751">
        <w:t>0</w:t>
      </w:r>
      <w:r w:rsidR="00252A65">
        <w:t>8</w:t>
      </w:r>
      <w:r w:rsidR="00B43751">
        <w:t>.</w:t>
      </w:r>
      <w:r w:rsidR="001112F6">
        <w:t xml:space="preserve"> </w:t>
      </w:r>
      <w:r w:rsidR="00AF2F8C">
        <w:t>kolovoza</w:t>
      </w:r>
      <w:r w:rsidR="002E79FB">
        <w:t xml:space="preserve"> 201</w:t>
      </w:r>
      <w:r w:rsidR="00AF2F8C">
        <w:t>7</w:t>
      </w:r>
      <w:r>
        <w:t>. godine i  na temelju Tablice</w:t>
      </w:r>
      <w:r>
        <w:rPr>
          <w:b/>
        </w:rPr>
        <w:t xml:space="preserve"> </w:t>
      </w:r>
      <w:r w:rsidR="00FB009E">
        <w:t xml:space="preserve">ispitanih tražbina, dana </w:t>
      </w:r>
      <w:r w:rsidR="00AF2F8C">
        <w:t>0</w:t>
      </w:r>
      <w:r w:rsidR="00C5021A">
        <w:t>9</w:t>
      </w:r>
      <w:r w:rsidR="001112F6">
        <w:t>.</w:t>
      </w:r>
      <w:r w:rsidR="009F7B52">
        <w:t xml:space="preserve"> </w:t>
      </w:r>
      <w:r w:rsidR="00AF2F8C">
        <w:t>kolovoza</w:t>
      </w:r>
      <w:r w:rsidR="00FB009E">
        <w:t xml:space="preserve"> 201</w:t>
      </w:r>
      <w:r w:rsidR="00AF2F8C">
        <w:t>7</w:t>
      </w:r>
      <w:r>
        <w:t>. godine</w:t>
      </w:r>
    </w:p>
    <w:p w:rsidRDefault="00760B34" w:rsidP="00CC75ED" w:rsidR="00760B34">
      <w:pPr>
        <w:jc w:val="both"/>
      </w:pPr>
    </w:p>
    <w:p w:rsidRDefault="00FF5397" w:rsidP="00FF5397" w:rsidR="00FF5397" w:rsidRPr="00E74E31">
      <w:pPr>
        <w:jc w:val="center"/>
      </w:pPr>
      <w:r w:rsidRPr="00E74E31">
        <w:t>r i j e š i o    j e</w:t>
      </w:r>
    </w:p>
    <w:p w:rsidRDefault="00CD56B6" w:rsidP="00A944CC" w:rsidR="00CD56B6">
      <w:pPr>
        <w:jc w:val="both"/>
        <w:rPr>
          <w:b/>
        </w:rPr>
      </w:pPr>
    </w:p>
    <w:p w:rsidRDefault="00A944CC" w:rsidP="00E54518" w:rsidR="0006366B">
      <w:pPr>
        <w:jc w:val="both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 </w:t>
      </w:r>
      <w:r w:rsidR="00E54518">
        <w:t xml:space="preserve"> </w:t>
      </w:r>
      <w:r w:rsidRPr="009F7B52">
        <w:t>Utvrđ</w:t>
      </w:r>
      <w:r w:rsidR="007D6839" w:rsidRPr="009F7B52">
        <w:t>ene</w:t>
      </w:r>
      <w:r w:rsidRPr="009F7B52">
        <w:t xml:space="preserve"> </w:t>
      </w:r>
      <w:r w:rsidR="007D6839">
        <w:t>su</w:t>
      </w:r>
      <w:r w:rsidR="00E54518">
        <w:t xml:space="preserve"> tražbine </w:t>
      </w:r>
      <w:r w:rsidR="007D6839">
        <w:t xml:space="preserve">vjerovnika </w:t>
      </w:r>
      <w:r w:rsidR="00E54518">
        <w:t xml:space="preserve">u iznosima kako slijedi: </w:t>
      </w:r>
    </w:p>
    <w:p w:rsidRDefault="00160B93" w:rsidP="00160B93" w:rsidR="00160B93">
      <w:pPr>
        <w:rPr>
          <w:szCs w:val="22"/>
        </w:rPr>
      </w:pPr>
    </w:p>
    <w:p w:rsidRDefault="00AF2F8C" w:rsidP="00AF2F8C" w:rsidR="00AF2F8C" w:rsidRPr="009F7B52">
      <w:pPr>
        <w:ind w:left="60"/>
        <w:jc w:val="both"/>
      </w:pPr>
      <w:r>
        <w:t>1.</w:t>
      </w:r>
      <w:r w:rsidRPr="00FF4586">
        <w:t>Ac Konim</w:t>
      </w:r>
      <w:r w:rsidRPr="009F7B52">
        <w:t xml:space="preserve"> d.o.o.,</w:t>
      </w:r>
    </w:p>
    <w:p w:rsidRDefault="00AF2F8C" w:rsidP="00AF2F8C" w:rsidR="00AF2F8C" w:rsidRPr="009F7B52">
      <w:pPr>
        <w:ind w:left="60"/>
        <w:jc w:val="both"/>
      </w:pPr>
      <w:r w:rsidRPr="009F7B52">
        <w:t>Baragova ulica 5, Ljubljana                                         u iznosu od             189.190,79 Kn</w:t>
      </w:r>
    </w:p>
    <w:p w:rsidRDefault="00AF2F8C" w:rsidP="00AF2F8C" w:rsidR="00AF2F8C" w:rsidRPr="009F7B52">
      <w:pPr>
        <w:ind w:left="60"/>
        <w:jc w:val="both"/>
      </w:pPr>
      <w:r w:rsidRPr="009F7B52">
        <w:t>Slovenija</w:t>
      </w:r>
      <w:r w:rsidR="009F7B52">
        <w:t>, OIB</w:t>
      </w:r>
      <w:r w:rsidR="00FF4586">
        <w:t xml:space="preserve"> SI23115203</w:t>
      </w:r>
    </w:p>
    <w:p w:rsidRDefault="00AF2F8C" w:rsidP="00AF2F8C" w:rsidR="00AF2F8C">
      <w:pPr>
        <w:ind w:left="60"/>
        <w:jc w:val="both"/>
      </w:pPr>
    </w:p>
    <w:p w:rsidRDefault="00AF2F8C" w:rsidP="00AF2F8C" w:rsidR="00412E60">
      <w:pPr>
        <w:ind w:left="60"/>
        <w:jc w:val="both"/>
      </w:pPr>
      <w:r>
        <w:t>2.</w:t>
      </w:r>
      <w:r w:rsidR="00412E60">
        <w:t xml:space="preserve">Andrijana Božić, </w:t>
      </w:r>
      <w:r w:rsidR="00412E60" w:rsidRPr="00412E60">
        <w:t>Slavonski Šamac</w:t>
      </w:r>
      <w:r w:rsidR="00412E60">
        <w:t xml:space="preserve">,                         </w:t>
      </w:r>
      <w:r w:rsidR="00412E60" w:rsidRPr="00412E60">
        <w:t>u iznosu od            1.555.809,78 Kn</w:t>
      </w:r>
      <w:r w:rsidR="00412E60">
        <w:t xml:space="preserve"> </w:t>
      </w:r>
    </w:p>
    <w:p w:rsidRDefault="00412E60" w:rsidP="00412E60" w:rsidR="00412E60" w:rsidRPr="00412E60">
      <w:pPr>
        <w:ind w:left="60"/>
        <w:jc w:val="both"/>
      </w:pPr>
      <w:r>
        <w:t xml:space="preserve">Kralja Zvonimira 16,   </w:t>
      </w:r>
      <w:r w:rsidRPr="00412E60">
        <w:t>OIB 15053611684</w:t>
      </w:r>
    </w:p>
    <w:p w:rsidRDefault="00412E60" w:rsidP="00FF4586" w:rsidR="00412E60">
      <w:pPr>
        <w:jc w:val="both"/>
      </w:pPr>
      <w:r>
        <w:t xml:space="preserve">                                                                              </w:t>
      </w:r>
    </w:p>
    <w:p w:rsidRDefault="00412E60" w:rsidP="00AF2F8C" w:rsidR="00412E60">
      <w:pPr>
        <w:ind w:left="60"/>
        <w:jc w:val="both"/>
      </w:pPr>
      <w:r>
        <w:t xml:space="preserve">3. Đuro Božić, Slavonski Šamac,                              </w:t>
      </w:r>
      <w:r w:rsidR="00A83E69">
        <w:t xml:space="preserve"> </w:t>
      </w:r>
      <w:r w:rsidRPr="00412E60">
        <w:t>u iznosu od             1.117.760,97 Kn</w:t>
      </w:r>
    </w:p>
    <w:p w:rsidRDefault="00412E60" w:rsidP="00412E60" w:rsidR="00412E60" w:rsidRPr="00412E60">
      <w:pPr>
        <w:ind w:left="60"/>
        <w:jc w:val="both"/>
      </w:pPr>
      <w:r>
        <w:t xml:space="preserve">Kralja Zvonimira 16,  </w:t>
      </w:r>
      <w:r w:rsidRPr="00412E60">
        <w:t>OIB 66043584462</w:t>
      </w:r>
    </w:p>
    <w:p w:rsidRDefault="00412E60" w:rsidP="00FF4586" w:rsidR="00412E60">
      <w:pPr>
        <w:ind w:left="60"/>
        <w:jc w:val="both"/>
      </w:pPr>
      <w:r>
        <w:t xml:space="preserve">                                                                           </w:t>
      </w:r>
    </w:p>
    <w:p w:rsidRDefault="00412E60" w:rsidP="00AF2F8C" w:rsidR="00412E60">
      <w:pPr>
        <w:ind w:left="60"/>
        <w:jc w:val="both"/>
      </w:pPr>
      <w:r>
        <w:t xml:space="preserve">4. Josip Božić, Slavonski Šamac,                        </w:t>
      </w:r>
      <w:r w:rsidR="00A83E69">
        <w:t xml:space="preserve">     </w:t>
      </w:r>
      <w:r>
        <w:t xml:space="preserve"> u iznosu od        </w:t>
      </w:r>
      <w:r w:rsidR="00A83E69">
        <w:t xml:space="preserve">  </w:t>
      </w:r>
      <w:r>
        <w:t xml:space="preserve">  </w:t>
      </w:r>
      <w:r w:rsidR="00A83E69">
        <w:t xml:space="preserve">   </w:t>
      </w:r>
      <w:r>
        <w:t xml:space="preserve"> 248.218,71 Kn</w:t>
      </w:r>
    </w:p>
    <w:p w:rsidRDefault="00412E60" w:rsidP="00AF2F8C" w:rsidR="00412E60">
      <w:pPr>
        <w:ind w:left="60"/>
        <w:jc w:val="both"/>
      </w:pPr>
      <w:r>
        <w:t>Savska cesta 13, OIB 13404576457</w:t>
      </w:r>
    </w:p>
    <w:p w:rsidRDefault="00412E60" w:rsidP="00AF2F8C" w:rsidR="00412E60">
      <w:pPr>
        <w:ind w:left="60"/>
        <w:jc w:val="both"/>
      </w:pPr>
    </w:p>
    <w:p w:rsidRDefault="00412E60" w:rsidP="00AF2F8C" w:rsidR="00412E60">
      <w:pPr>
        <w:ind w:left="60"/>
        <w:jc w:val="both"/>
      </w:pPr>
      <w:r>
        <w:t xml:space="preserve">5. Javni </w:t>
      </w:r>
      <w:r w:rsidR="00C5021A">
        <w:t>bilježnik</w:t>
      </w:r>
      <w:r>
        <w:t xml:space="preserve"> Bračun, Miroslav Bračun,</w:t>
      </w:r>
    </w:p>
    <w:p w:rsidRDefault="00A83E69" w:rsidP="00AF2F8C" w:rsidR="00A83E69">
      <w:pPr>
        <w:ind w:left="60"/>
        <w:jc w:val="both"/>
      </w:pPr>
      <w:r>
        <w:t>Silvija Strahimira Kranjčevića 3, Slavonski             u iznosu od                      1.380,00 Kn</w:t>
      </w:r>
    </w:p>
    <w:p w:rsidRDefault="00A83E69" w:rsidP="00AF2F8C" w:rsidR="00A83E69">
      <w:pPr>
        <w:ind w:left="60"/>
        <w:jc w:val="both"/>
      </w:pPr>
      <w:r>
        <w:t xml:space="preserve">Brod, OIB 77488320415 </w:t>
      </w:r>
    </w:p>
    <w:p w:rsidRDefault="00A83E69" w:rsidP="00AF2F8C" w:rsidR="00A83E69">
      <w:pPr>
        <w:ind w:left="60"/>
        <w:jc w:val="both"/>
      </w:pPr>
    </w:p>
    <w:p w:rsidRDefault="00A83E69" w:rsidP="00AF2F8C" w:rsidR="00A83E69">
      <w:pPr>
        <w:ind w:left="60"/>
        <w:jc w:val="both"/>
      </w:pPr>
      <w:r>
        <w:t>6. Croatia osiguranje d.d., Zagreb,</w:t>
      </w:r>
    </w:p>
    <w:p w:rsidRDefault="00A83E69" w:rsidP="00AF2F8C" w:rsidR="00A83E69">
      <w:pPr>
        <w:ind w:left="60"/>
        <w:jc w:val="both"/>
      </w:pPr>
      <w:r>
        <w:t xml:space="preserve">Vatroslava Jagića 33, OIB 26187994862                 u iznosu od                     </w:t>
      </w:r>
      <w:r w:rsidR="00FF4586">
        <w:t>4.600,22</w:t>
      </w:r>
      <w:r>
        <w:t xml:space="preserve"> Kn</w:t>
      </w:r>
    </w:p>
    <w:p w:rsidRDefault="00FF4586" w:rsidP="00AF2F8C" w:rsidR="00FF4586">
      <w:pPr>
        <w:ind w:left="60"/>
        <w:jc w:val="both"/>
      </w:pPr>
    </w:p>
    <w:p w:rsidRDefault="00FF4586" w:rsidP="00AF2F8C" w:rsidR="00FF4586">
      <w:pPr>
        <w:ind w:left="60"/>
        <w:jc w:val="both"/>
      </w:pPr>
    </w:p>
    <w:p w:rsidRDefault="00A83E69" w:rsidP="00AF2F8C" w:rsidR="00A83E69">
      <w:pPr>
        <w:ind w:left="60"/>
        <w:jc w:val="both"/>
      </w:pPr>
    </w:p>
    <w:p w:rsidRDefault="00A83E69" w:rsidP="00AF2F8C" w:rsidR="00A83E69">
      <w:pPr>
        <w:ind w:left="60"/>
        <w:jc w:val="both"/>
      </w:pPr>
      <w:r>
        <w:t xml:space="preserve">7. Financijska agencija, Zagreb, Ulica grada            u iznosu od                    </w:t>
      </w:r>
      <w:r w:rsidR="00FF4586">
        <w:t>193,09</w:t>
      </w:r>
      <w:r>
        <w:t xml:space="preserve"> Kn    </w:t>
      </w:r>
    </w:p>
    <w:p w:rsidRDefault="00A83E69" w:rsidP="00AF2F8C" w:rsidR="00A83E69">
      <w:pPr>
        <w:ind w:left="60"/>
        <w:jc w:val="both"/>
      </w:pPr>
      <w:r>
        <w:t>Vukovara 70, OIB 85821130368</w:t>
      </w:r>
    </w:p>
    <w:p w:rsidRDefault="00A83E69" w:rsidP="00AF2F8C" w:rsidR="00A83E69">
      <w:pPr>
        <w:ind w:left="60"/>
        <w:jc w:val="both"/>
      </w:pPr>
    </w:p>
    <w:p w:rsidRDefault="00A83E69" w:rsidP="00AF2F8C" w:rsidR="00A83E69">
      <w:pPr>
        <w:ind w:left="60"/>
        <w:jc w:val="both"/>
      </w:pPr>
      <w:r>
        <w:t xml:space="preserve">8. Hidrogradnja d.o.o., Osijek, </w:t>
      </w:r>
    </w:p>
    <w:p w:rsidRDefault="00A83E69" w:rsidP="00AF2F8C" w:rsidR="00A83E69">
      <w:pPr>
        <w:ind w:left="60"/>
        <w:jc w:val="both"/>
      </w:pPr>
      <w:r>
        <w:t>Hrv</w:t>
      </w:r>
      <w:r w:rsidR="0080773F">
        <w:t>atske</w:t>
      </w:r>
      <w:r>
        <w:t xml:space="preserve"> Republike 43,  </w:t>
      </w:r>
      <w:r w:rsidRPr="00A83E69">
        <w:t xml:space="preserve">OIB 91653866186 </w:t>
      </w:r>
      <w:r>
        <w:t xml:space="preserve">        </w:t>
      </w:r>
      <w:r w:rsidR="0080773F">
        <w:t xml:space="preserve"> </w:t>
      </w:r>
      <w:r>
        <w:t xml:space="preserve"> u iznosu od                     88.114,50 Kn</w:t>
      </w:r>
    </w:p>
    <w:p w:rsidRDefault="00A83E69" w:rsidP="00AF2F8C" w:rsidR="00A83E69">
      <w:pPr>
        <w:ind w:left="60"/>
        <w:jc w:val="both"/>
      </w:pPr>
    </w:p>
    <w:p w:rsidRDefault="00A83E69" w:rsidP="00AF2F8C" w:rsidR="00A83E69">
      <w:pPr>
        <w:ind w:left="60"/>
        <w:jc w:val="both"/>
      </w:pPr>
      <w:r>
        <w:t>9.Izgradnja Mađarević d.o.o. za građevinarstvo,</w:t>
      </w:r>
    </w:p>
    <w:p w:rsidRDefault="00A83E69" w:rsidP="00AF2F8C" w:rsidR="00A83E69">
      <w:pPr>
        <w:ind w:left="60"/>
        <w:jc w:val="both"/>
      </w:pPr>
      <w:r>
        <w:t xml:space="preserve">trgovinu, proizvodnju i usluge, Oprisavci,              u iznosu od                     18.268,82 Kn   </w:t>
      </w:r>
    </w:p>
    <w:p w:rsidRDefault="00A83E69" w:rsidP="00AF2F8C" w:rsidR="00A83E69">
      <w:pPr>
        <w:ind w:left="60"/>
        <w:jc w:val="both"/>
      </w:pPr>
      <w:r>
        <w:t>Oprisavci 210A, OIB 9826615517</w:t>
      </w:r>
    </w:p>
    <w:p w:rsidRDefault="00A83E69" w:rsidP="00AF2F8C" w:rsidR="00A83E69">
      <w:pPr>
        <w:ind w:left="60"/>
        <w:jc w:val="both"/>
      </w:pPr>
    </w:p>
    <w:p w:rsidRDefault="00A83E69" w:rsidP="00AF2F8C" w:rsidR="00A83E69">
      <w:pPr>
        <w:ind w:left="60"/>
        <w:jc w:val="both"/>
      </w:pPr>
      <w:r>
        <w:t>10. J&amp;T banka d.d., Varaždin,</w:t>
      </w:r>
    </w:p>
    <w:p w:rsidRDefault="00A83E69" w:rsidP="00AF2F8C" w:rsidR="00A83E69">
      <w:pPr>
        <w:ind w:left="60"/>
        <w:jc w:val="both"/>
      </w:pPr>
      <w:r>
        <w:t xml:space="preserve"> Kralja Zvonimira 1, OIB 38182927268               </w:t>
      </w:r>
      <w:r w:rsidR="00A07D3D">
        <w:t xml:space="preserve"> </w:t>
      </w:r>
      <w:r>
        <w:t xml:space="preserve"> u iznosu od                   283.577,10 Kn</w:t>
      </w:r>
    </w:p>
    <w:p w:rsidRDefault="00A60C57" w:rsidP="00AF2F8C" w:rsidR="00A60C57">
      <w:pPr>
        <w:ind w:left="60"/>
        <w:jc w:val="both"/>
      </w:pPr>
    </w:p>
    <w:p w:rsidRDefault="00A60C57" w:rsidP="00AF2F8C" w:rsidR="00A60C57">
      <w:pPr>
        <w:ind w:left="60"/>
        <w:jc w:val="both"/>
      </w:pPr>
      <w:r>
        <w:t>11. Jakob Becker d.o.o. Gornja Vrba,</w:t>
      </w:r>
    </w:p>
    <w:p w:rsidRDefault="00A60C57" w:rsidP="00AF2F8C" w:rsidR="00A60C57">
      <w:pPr>
        <w:ind w:left="60"/>
        <w:jc w:val="both"/>
      </w:pPr>
      <w:r>
        <w:t>Vrbska ulica 16, OIB 61584237142                       u iznosu od                        4.577,23 Kn</w:t>
      </w:r>
    </w:p>
    <w:p w:rsidRDefault="00A60C57" w:rsidP="00AF2F8C" w:rsidR="00A60C57">
      <w:pPr>
        <w:ind w:left="60"/>
        <w:jc w:val="both"/>
      </w:pPr>
    </w:p>
    <w:p w:rsidRDefault="00A60C57" w:rsidP="00AF2F8C" w:rsidR="00A60C57">
      <w:pPr>
        <w:ind w:left="60"/>
        <w:jc w:val="both"/>
      </w:pPr>
      <w:r>
        <w:t xml:space="preserve">12. Odvjetnik Josip Jelić, Slavonski Brod, </w:t>
      </w:r>
    </w:p>
    <w:p w:rsidRDefault="00A60C57" w:rsidP="00AF2F8C" w:rsidR="00A60C57">
      <w:pPr>
        <w:ind w:left="60"/>
        <w:jc w:val="both"/>
      </w:pPr>
      <w:r>
        <w:t>Vida Došena 1, OIB 59069997055                         u iznosu od                        1.557,25 Kn</w:t>
      </w:r>
    </w:p>
    <w:p w:rsidRDefault="00A60C57" w:rsidP="00AF2F8C" w:rsidR="00A60C57">
      <w:pPr>
        <w:ind w:left="60"/>
        <w:jc w:val="both"/>
      </w:pPr>
    </w:p>
    <w:p w:rsidRDefault="00A60C57" w:rsidP="00AF2F8C" w:rsidR="00A60C57">
      <w:pPr>
        <w:ind w:left="60"/>
        <w:jc w:val="both"/>
      </w:pPr>
      <w:r>
        <w:t>13. Autoprijevoznik Ivić Jerković, Slavonski</w:t>
      </w:r>
    </w:p>
    <w:p w:rsidRDefault="00A60C57" w:rsidP="00AF2F8C" w:rsidR="00A60C57">
      <w:pPr>
        <w:ind w:left="60"/>
        <w:jc w:val="both"/>
      </w:pPr>
      <w:r>
        <w:t xml:space="preserve">Brod, Augustina Jarića 74A, OIB 80468443335  </w:t>
      </w:r>
      <w:r w:rsidR="00A07D3D">
        <w:t xml:space="preserve"> </w:t>
      </w:r>
      <w:r>
        <w:t xml:space="preserve">  u iznosu od                          675,00 Kn</w:t>
      </w:r>
    </w:p>
    <w:p w:rsidRDefault="00A60C57" w:rsidP="00AF2F8C" w:rsidR="00A60C57">
      <w:pPr>
        <w:ind w:left="60"/>
        <w:jc w:val="both"/>
      </w:pPr>
    </w:p>
    <w:p w:rsidRDefault="00A60C57" w:rsidP="00AF2F8C" w:rsidR="00A07D3D">
      <w:pPr>
        <w:ind w:left="60"/>
        <w:jc w:val="both"/>
      </w:pPr>
      <w:r>
        <w:t>14. Koturić Toni d.o.o, B</w:t>
      </w:r>
      <w:r w:rsidR="00A07D3D">
        <w:t>osna i Hercegovina</w:t>
      </w:r>
      <w:r>
        <w:t>,</w:t>
      </w:r>
    </w:p>
    <w:p w:rsidRDefault="00A60C57" w:rsidP="00FF4586" w:rsidR="00FF4586">
      <w:pPr>
        <w:ind w:left="60"/>
        <w:jc w:val="both"/>
      </w:pPr>
      <w:r>
        <w:t xml:space="preserve"> Domaljevac,</w:t>
      </w:r>
      <w:r w:rsidR="00FF4586" w:rsidRPr="00FF4586">
        <w:t xml:space="preserve"> Posavskih branitelja 132,  </w:t>
      </w:r>
      <w:r w:rsidR="00FF4586">
        <w:t xml:space="preserve">                 </w:t>
      </w:r>
      <w:r w:rsidR="00FF4586" w:rsidRPr="00FF4586">
        <w:t>u iznosu od                     15.230,91 Kn</w:t>
      </w:r>
    </w:p>
    <w:p w:rsidRDefault="00FF4586" w:rsidP="00FF4586" w:rsidR="00FF4586" w:rsidRPr="00FF4586">
      <w:pPr>
        <w:ind w:left="60"/>
        <w:jc w:val="both"/>
      </w:pPr>
      <w:r>
        <w:t>OIB</w:t>
      </w:r>
      <w:r w:rsidR="00324846">
        <w:t xml:space="preserve"> 4254035090009</w:t>
      </w:r>
    </w:p>
    <w:p w:rsidRDefault="00A07D3D" w:rsidP="00AF2F8C" w:rsidR="00A60C57">
      <w:pPr>
        <w:ind w:left="60"/>
        <w:jc w:val="both"/>
      </w:pPr>
      <w:r>
        <w:t xml:space="preserve">                              </w:t>
      </w:r>
      <w:r w:rsidR="00A60C57">
        <w:t xml:space="preserve">  </w:t>
      </w:r>
    </w:p>
    <w:p w:rsidRDefault="00A60C57" w:rsidP="00AF2F8C" w:rsidR="00A60C57">
      <w:pPr>
        <w:ind w:left="60"/>
        <w:jc w:val="both"/>
      </w:pPr>
      <w:r>
        <w:t>15. Lučka uprava Slavonski Brod,</w:t>
      </w:r>
    </w:p>
    <w:p w:rsidRDefault="00A60C57" w:rsidP="00AF2F8C" w:rsidR="00A60C57">
      <w:pPr>
        <w:ind w:left="60"/>
        <w:jc w:val="both"/>
      </w:pPr>
      <w:r>
        <w:t xml:space="preserve"> Slavonski Brod, Šetalište Braće Radić 19a,     </w:t>
      </w:r>
      <w:r w:rsidR="00A07D3D">
        <w:t xml:space="preserve">   </w:t>
      </w:r>
      <w:r>
        <w:t xml:space="preserve"> </w:t>
      </w:r>
      <w:r w:rsidR="00A07D3D">
        <w:t xml:space="preserve"> </w:t>
      </w:r>
      <w:r>
        <w:t xml:space="preserve"> u iznosu od           </w:t>
      </w:r>
      <w:r w:rsidR="00A07D3D">
        <w:t xml:space="preserve">   </w:t>
      </w:r>
      <w:r>
        <w:t xml:space="preserve">         5.390,40 Kn</w:t>
      </w:r>
    </w:p>
    <w:p w:rsidRDefault="00A60C57" w:rsidP="00AF2F8C" w:rsidR="00A60C57">
      <w:pPr>
        <w:ind w:left="60"/>
        <w:jc w:val="both"/>
      </w:pPr>
      <w:r>
        <w:t xml:space="preserve">OIB 14562482156 </w:t>
      </w:r>
    </w:p>
    <w:p w:rsidRDefault="00A60C57" w:rsidP="00AF2F8C" w:rsidR="00A60C57">
      <w:pPr>
        <w:ind w:left="60"/>
        <w:jc w:val="both"/>
      </w:pPr>
    </w:p>
    <w:p w:rsidRDefault="00A60C57" w:rsidP="00AF2F8C" w:rsidR="00A60C57">
      <w:pPr>
        <w:ind w:left="60"/>
        <w:jc w:val="both"/>
      </w:pPr>
      <w:r>
        <w:t xml:space="preserve">16. Javni bilježnik Mario Lukačević, </w:t>
      </w:r>
    </w:p>
    <w:p w:rsidRDefault="00A60C57" w:rsidP="00AF2F8C" w:rsidR="00A60C57">
      <w:pPr>
        <w:ind w:left="60"/>
        <w:jc w:val="both"/>
      </w:pPr>
      <w:r>
        <w:t xml:space="preserve">Slavonski Brod, Augusta Cesarca 31,                 </w:t>
      </w:r>
      <w:r w:rsidR="00A07D3D">
        <w:t xml:space="preserve">    </w:t>
      </w:r>
      <w:r>
        <w:t xml:space="preserve">u iznosu od            </w:t>
      </w:r>
      <w:r w:rsidR="00A07D3D">
        <w:t xml:space="preserve">         </w:t>
      </w:r>
      <w:r>
        <w:t xml:space="preserve"> 1.000,00 Kn</w:t>
      </w:r>
    </w:p>
    <w:p w:rsidRDefault="00A60C57" w:rsidP="00AF2F8C" w:rsidR="00A60C57">
      <w:pPr>
        <w:ind w:left="60"/>
        <w:jc w:val="both"/>
      </w:pPr>
      <w:r>
        <w:t>OIB 68520791276</w:t>
      </w:r>
    </w:p>
    <w:p w:rsidRDefault="00A60C57" w:rsidP="00AF2F8C" w:rsidR="00A60C57">
      <w:pPr>
        <w:ind w:left="60"/>
        <w:jc w:val="both"/>
      </w:pPr>
    </w:p>
    <w:p w:rsidRDefault="00A60C57" w:rsidP="00AF2F8C" w:rsidR="00A60C57">
      <w:pPr>
        <w:ind w:left="60"/>
        <w:jc w:val="both"/>
      </w:pPr>
      <w:r>
        <w:t xml:space="preserve">17. Odvjetnik Jasenka Lukić, Slavonski Brod, </w:t>
      </w:r>
    </w:p>
    <w:p w:rsidRDefault="00A60C57" w:rsidP="00AF2F8C" w:rsidR="00A60C57">
      <w:pPr>
        <w:ind w:left="60"/>
        <w:jc w:val="both"/>
      </w:pPr>
      <w:r>
        <w:t xml:space="preserve">Grge Novaka 3, OIB 82149249849                         u iznosu od            </w:t>
      </w:r>
      <w:r w:rsidR="00A07D3D">
        <w:t xml:space="preserve">    </w:t>
      </w:r>
      <w:r>
        <w:t xml:space="preserve">   104.706,28 Kn</w:t>
      </w:r>
    </w:p>
    <w:p w:rsidRDefault="00A60C57" w:rsidP="00AF2F8C" w:rsidR="00A60C57">
      <w:pPr>
        <w:ind w:left="60"/>
        <w:jc w:val="both"/>
      </w:pPr>
    </w:p>
    <w:p w:rsidRDefault="00A60C57" w:rsidP="00AF2F8C" w:rsidR="00FF4586">
      <w:pPr>
        <w:ind w:left="60"/>
        <w:jc w:val="both"/>
      </w:pPr>
      <w:r>
        <w:t>18.</w:t>
      </w:r>
      <w:r w:rsidR="00324846">
        <w:t xml:space="preserve"> </w:t>
      </w:r>
      <w:r w:rsidR="00FF4586">
        <w:t>Republika Hrvatska</w:t>
      </w:r>
      <w:r>
        <w:t xml:space="preserve"> Ministarstvo financija</w:t>
      </w:r>
    </w:p>
    <w:p w:rsidRDefault="00FF4586" w:rsidP="00AF2F8C" w:rsidR="00A60C57">
      <w:pPr>
        <w:ind w:left="60"/>
        <w:jc w:val="both"/>
      </w:pPr>
      <w:r>
        <w:t xml:space="preserve"> </w:t>
      </w:r>
      <w:r w:rsidR="00A60C57">
        <w:t>Porezna uprava</w:t>
      </w:r>
      <w:r>
        <w:t xml:space="preserve"> </w:t>
      </w:r>
      <w:r w:rsidR="00A60C57">
        <w:t xml:space="preserve">Zagreb, Katančićeva 5,    </w:t>
      </w:r>
      <w:r>
        <w:t xml:space="preserve">           </w:t>
      </w:r>
      <w:r w:rsidR="00324846">
        <w:t xml:space="preserve"> </w:t>
      </w:r>
      <w:r w:rsidR="00A60C57">
        <w:t xml:space="preserve">  u iznosu od               </w:t>
      </w:r>
      <w:r>
        <w:t xml:space="preserve">   </w:t>
      </w:r>
      <w:r w:rsidR="00A60C57">
        <w:t>307.063,59 Kn</w:t>
      </w:r>
    </w:p>
    <w:p w:rsidRDefault="00FF4586" w:rsidP="00AF2F8C" w:rsidR="00FF4586">
      <w:pPr>
        <w:ind w:left="60"/>
        <w:jc w:val="both"/>
      </w:pPr>
      <w:r w:rsidRPr="00FF4586">
        <w:t>OIB 18683136487</w:t>
      </w:r>
    </w:p>
    <w:p w:rsidRDefault="00A07D3D" w:rsidP="00AF2F8C" w:rsidR="00A07D3D">
      <w:pPr>
        <w:ind w:left="60"/>
        <w:jc w:val="both"/>
      </w:pPr>
    </w:p>
    <w:p w:rsidRDefault="00A60C57" w:rsidP="00AF2F8C" w:rsidR="00A60C57">
      <w:pPr>
        <w:ind w:left="60"/>
        <w:jc w:val="both"/>
      </w:pPr>
      <w:r>
        <w:t>19. Njuškalo d.o.o., Zagreb, Oreškovićeva 3d,</w:t>
      </w:r>
    </w:p>
    <w:p w:rsidRDefault="00A60C57" w:rsidP="00AF2F8C" w:rsidR="00A60C57">
      <w:pPr>
        <w:ind w:left="60"/>
        <w:jc w:val="both"/>
      </w:pPr>
      <w:r>
        <w:t xml:space="preserve">OIB 94718723416                                                   </w:t>
      </w:r>
      <w:r w:rsidR="00A07D3D">
        <w:t xml:space="preserve">   </w:t>
      </w:r>
      <w:r>
        <w:t xml:space="preserve">u iznosu od              </w:t>
      </w:r>
      <w:r w:rsidR="00324846">
        <w:t xml:space="preserve">     </w:t>
      </w:r>
      <w:r>
        <w:t xml:space="preserve"> 3.038,10 Kn</w:t>
      </w:r>
    </w:p>
    <w:p w:rsidRDefault="00A60C57" w:rsidP="00AF2F8C" w:rsidR="00A60C57">
      <w:pPr>
        <w:ind w:left="60"/>
        <w:jc w:val="both"/>
      </w:pPr>
    </w:p>
    <w:p w:rsidRDefault="00FF4586" w:rsidP="00AF2F8C" w:rsidR="00FF4586">
      <w:pPr>
        <w:ind w:left="60"/>
        <w:jc w:val="both"/>
      </w:pPr>
    </w:p>
    <w:p w:rsidRDefault="00FF4586" w:rsidP="00AF2F8C" w:rsidR="00FF4586">
      <w:pPr>
        <w:ind w:left="60"/>
        <w:jc w:val="both"/>
      </w:pPr>
    </w:p>
    <w:p w:rsidRDefault="00324846" w:rsidP="00AF2F8C" w:rsidR="00324846">
      <w:pPr>
        <w:ind w:left="60"/>
        <w:jc w:val="both"/>
      </w:pPr>
    </w:p>
    <w:p w:rsidRDefault="00A60C57" w:rsidP="00AF2F8C" w:rsidR="00A60C57">
      <w:pPr>
        <w:ind w:left="60"/>
        <w:jc w:val="both"/>
      </w:pPr>
      <w:r>
        <w:t xml:space="preserve">20. Autoservisna oprema – PONOS d.o.o., </w:t>
      </w:r>
    </w:p>
    <w:p w:rsidRDefault="00A60C57" w:rsidP="00AF2F8C" w:rsidR="00A60C57">
      <w:pPr>
        <w:ind w:left="60"/>
        <w:jc w:val="both"/>
      </w:pPr>
      <w:r>
        <w:t xml:space="preserve">Krapina, Ul.Frana Galovića 13/A,                                 u iznosu od           </w:t>
      </w:r>
      <w:r w:rsidR="00A07D3D">
        <w:t xml:space="preserve"> </w:t>
      </w:r>
      <w:r>
        <w:t xml:space="preserve">   1.001,25 Kn</w:t>
      </w:r>
    </w:p>
    <w:p w:rsidRDefault="00A60C57" w:rsidP="00AF2F8C" w:rsidR="00A60C57">
      <w:pPr>
        <w:ind w:left="60"/>
        <w:jc w:val="both"/>
      </w:pPr>
      <w:r>
        <w:t>OIB 20399132458</w:t>
      </w:r>
    </w:p>
    <w:p w:rsidRDefault="00A60C57" w:rsidP="00AF2F8C" w:rsidR="00A60C57">
      <w:pPr>
        <w:ind w:left="60"/>
        <w:jc w:val="both"/>
      </w:pPr>
    </w:p>
    <w:p w:rsidRDefault="00A60C57" w:rsidP="00AF2F8C" w:rsidR="00A60C57">
      <w:pPr>
        <w:ind w:left="60"/>
        <w:jc w:val="both"/>
      </w:pPr>
      <w:r>
        <w:t xml:space="preserve">21. TBS d.o.o za proizvodnju, trgovinu i usluge, </w:t>
      </w:r>
    </w:p>
    <w:p w:rsidRDefault="00A60C57" w:rsidP="00AF2F8C" w:rsidR="00A60C57">
      <w:pPr>
        <w:ind w:left="60"/>
        <w:jc w:val="both"/>
      </w:pPr>
      <w:r>
        <w:t xml:space="preserve">Slavonski Brod, Posavska 29, OIB 41496651671        u iznosu od     </w:t>
      </w:r>
      <w:r w:rsidR="00C5021A">
        <w:t xml:space="preserve">          </w:t>
      </w:r>
      <w:r w:rsidR="00A07D3D">
        <w:t xml:space="preserve">  </w:t>
      </w:r>
      <w:r w:rsidR="00C5021A">
        <w:t xml:space="preserve"> </w:t>
      </w:r>
      <w:r>
        <w:t xml:space="preserve"> 601,25 Kn</w:t>
      </w:r>
    </w:p>
    <w:p w:rsidRDefault="00A60C57" w:rsidP="00AF2F8C" w:rsidR="00A60C57">
      <w:pPr>
        <w:ind w:left="60"/>
        <w:jc w:val="both"/>
      </w:pPr>
    </w:p>
    <w:p w:rsidRDefault="00A60C57" w:rsidP="00AF2F8C" w:rsidR="00C5021A">
      <w:pPr>
        <w:ind w:left="60"/>
        <w:jc w:val="both"/>
      </w:pPr>
      <w:r>
        <w:t xml:space="preserve">22. Tele 2 d.o.o., Zagreb, Ul.Grada </w:t>
      </w:r>
    </w:p>
    <w:p w:rsidRDefault="00A60C57" w:rsidP="00AF2F8C" w:rsidR="00A60C57">
      <w:pPr>
        <w:ind w:left="60"/>
        <w:jc w:val="both"/>
      </w:pPr>
      <w:r>
        <w:t>Vukovara 269D</w:t>
      </w:r>
      <w:r w:rsidR="00C5021A">
        <w:t xml:space="preserve">, OIB 70133616033                             u iznosu od         </w:t>
      </w:r>
      <w:r w:rsidR="00A07D3D">
        <w:t xml:space="preserve">   </w:t>
      </w:r>
      <w:r w:rsidR="00C5021A">
        <w:t xml:space="preserve">     8.597,37 Kn</w:t>
      </w:r>
    </w:p>
    <w:p w:rsidRDefault="00C5021A" w:rsidP="00AF2F8C" w:rsidR="00C5021A">
      <w:pPr>
        <w:ind w:left="60"/>
        <w:jc w:val="both"/>
      </w:pPr>
    </w:p>
    <w:p w:rsidRDefault="00C5021A" w:rsidP="00AF2F8C" w:rsidR="00C5021A">
      <w:pPr>
        <w:ind w:left="60"/>
        <w:jc w:val="both"/>
      </w:pPr>
      <w:r>
        <w:t xml:space="preserve">23. Uniter Consulting, Slavonski Brod, </w:t>
      </w:r>
    </w:p>
    <w:p w:rsidRDefault="00C5021A" w:rsidP="00AF2F8C" w:rsidR="00C5021A">
      <w:pPr>
        <w:ind w:left="60"/>
        <w:jc w:val="both"/>
      </w:pPr>
      <w:r>
        <w:t xml:space="preserve">Trešnjica 2, OIB 52339285069                                    u iznosu od             </w:t>
      </w:r>
      <w:r w:rsidR="00A07D3D">
        <w:t xml:space="preserve">   </w:t>
      </w:r>
      <w:r>
        <w:t xml:space="preserve">    500,00 Kn</w:t>
      </w:r>
    </w:p>
    <w:p w:rsidRDefault="00C5021A" w:rsidP="00AF2F8C" w:rsidR="00C5021A">
      <w:pPr>
        <w:ind w:left="60"/>
        <w:jc w:val="both"/>
      </w:pPr>
    </w:p>
    <w:p w:rsidRDefault="00C5021A" w:rsidP="00AF2F8C" w:rsidR="00C5021A">
      <w:pPr>
        <w:ind w:left="60"/>
        <w:jc w:val="both"/>
      </w:pPr>
      <w:r>
        <w:t xml:space="preserve">24. Vidović Promet Slavonski Brod, </w:t>
      </w:r>
    </w:p>
    <w:p w:rsidRDefault="00C5021A" w:rsidP="00AF2F8C" w:rsidR="00C5021A">
      <w:pPr>
        <w:ind w:left="60"/>
        <w:jc w:val="both"/>
      </w:pPr>
      <w:r>
        <w:t xml:space="preserve">Ante Starčevića 54, OIB 88319947442                       u iznosu od          </w:t>
      </w:r>
      <w:r w:rsidR="00A07D3D">
        <w:t xml:space="preserve">    </w:t>
      </w:r>
      <w:r>
        <w:t xml:space="preserve">  10.223,79 Kn</w:t>
      </w:r>
    </w:p>
    <w:p w:rsidRDefault="00C5021A" w:rsidP="00AF2F8C" w:rsidR="00C5021A">
      <w:pPr>
        <w:ind w:left="60"/>
        <w:jc w:val="both"/>
      </w:pPr>
    </w:p>
    <w:p w:rsidRDefault="00C5021A" w:rsidP="00AF2F8C" w:rsidR="00C5021A">
      <w:pPr>
        <w:ind w:left="60"/>
        <w:jc w:val="both"/>
      </w:pPr>
      <w:r>
        <w:t xml:space="preserve">25. Waner Marker GMBH, Njemačka,                        u iznosu od            </w:t>
      </w:r>
      <w:r w:rsidR="00A07D3D">
        <w:t xml:space="preserve">  </w:t>
      </w:r>
      <w:r>
        <w:t xml:space="preserve">  10.726,45 Kn</w:t>
      </w:r>
    </w:p>
    <w:p w:rsidRDefault="00324846" w:rsidP="00AF2F8C" w:rsidR="00324846">
      <w:pPr>
        <w:ind w:left="60"/>
        <w:jc w:val="both"/>
      </w:pPr>
      <w:r>
        <w:t>,Bundesstrasse 26714 Nuziders Osterreich</w:t>
      </w:r>
    </w:p>
    <w:p w:rsidRDefault="00324846" w:rsidP="00AF2F8C" w:rsidR="00324846">
      <w:pPr>
        <w:ind w:left="60"/>
        <w:jc w:val="both"/>
      </w:pPr>
      <w:r w:rsidRPr="00324846">
        <w:t>OIB ATU54404504</w:t>
      </w:r>
    </w:p>
    <w:p w:rsidRDefault="00324846" w:rsidP="00AF2F8C" w:rsidR="00324846">
      <w:pPr>
        <w:ind w:left="60"/>
        <w:jc w:val="both"/>
      </w:pPr>
    </w:p>
    <w:p w:rsidRDefault="00C5021A" w:rsidP="00AF2F8C" w:rsidR="00C5021A">
      <w:pPr>
        <w:ind w:left="60"/>
        <w:jc w:val="both"/>
      </w:pPr>
      <w:r>
        <w:t>26. Z.T.R. Marketing d.o.o., Slavonski</w:t>
      </w:r>
    </w:p>
    <w:p w:rsidRDefault="00C5021A" w:rsidP="00AF2F8C" w:rsidR="00C5021A">
      <w:pPr>
        <w:ind w:left="60"/>
        <w:jc w:val="both"/>
      </w:pPr>
      <w:r>
        <w:t xml:space="preserve">Brod, Aleja Miroslava Krleže 5,                              </w:t>
      </w:r>
      <w:r w:rsidR="00A07D3D">
        <w:t xml:space="preserve">  </w:t>
      </w:r>
      <w:r>
        <w:t xml:space="preserve">  u iznosu od              </w:t>
      </w:r>
      <w:r w:rsidR="00A07D3D">
        <w:t xml:space="preserve"> </w:t>
      </w:r>
      <w:r>
        <w:t xml:space="preserve">    9.092,85 Kn</w:t>
      </w:r>
    </w:p>
    <w:p w:rsidRDefault="00C5021A" w:rsidP="00AF2F8C" w:rsidR="00C5021A">
      <w:pPr>
        <w:ind w:left="60"/>
        <w:jc w:val="both"/>
      </w:pPr>
      <w:r>
        <w:t>OIB 4595601735</w:t>
      </w:r>
    </w:p>
    <w:p w:rsidRDefault="00324846" w:rsidP="00AF2F8C" w:rsidR="00324846">
      <w:pPr>
        <w:ind w:left="60"/>
        <w:jc w:val="both"/>
      </w:pPr>
    </w:p>
    <w:p w:rsidRDefault="00A83E69" w:rsidP="00A07D3D" w:rsidR="00FF1D4E">
      <w:pPr>
        <w:ind w:left="60"/>
        <w:jc w:val="both"/>
      </w:pPr>
      <w:r>
        <w:t xml:space="preserve"> </w:t>
      </w:r>
    </w:p>
    <w:p w:rsidRDefault="00595CB9" w:rsidP="00A368D4" w:rsidR="00CF4B5F" w:rsidRPr="0080773F">
      <w:pPr>
        <w:jc w:val="both"/>
      </w:pPr>
      <w:r w:rsidRPr="0080773F">
        <w:t>UKUPNO:</w:t>
      </w:r>
      <w:r w:rsidRPr="0080773F">
        <w:tab/>
      </w:r>
      <w:r w:rsidRPr="0080773F">
        <w:tab/>
      </w:r>
      <w:r w:rsidRPr="0080773F">
        <w:tab/>
      </w:r>
      <w:r w:rsidRPr="0080773F">
        <w:tab/>
      </w:r>
      <w:r w:rsidRPr="0080773F">
        <w:tab/>
        <w:t xml:space="preserve">   </w:t>
      </w:r>
      <w:r w:rsidR="00EF36E3" w:rsidRPr="0080773F">
        <w:t xml:space="preserve"> </w:t>
      </w:r>
      <w:r w:rsidR="0067239B" w:rsidRPr="0080773F">
        <w:t xml:space="preserve"> </w:t>
      </w:r>
      <w:r w:rsidR="00FB1C7C" w:rsidRPr="0080773F">
        <w:t xml:space="preserve">        </w:t>
      </w:r>
      <w:r w:rsidR="0057107F" w:rsidRPr="0080773F">
        <w:t xml:space="preserve"> </w:t>
      </w:r>
      <w:r w:rsidRPr="0080773F">
        <w:t xml:space="preserve">u iznosu od </w:t>
      </w:r>
      <w:r w:rsidR="0032488A" w:rsidRPr="0080773F">
        <w:t xml:space="preserve"> </w:t>
      </w:r>
      <w:r w:rsidR="00B04E6A" w:rsidRPr="0080773F">
        <w:t xml:space="preserve">  </w:t>
      </w:r>
      <w:r w:rsidR="005E5735" w:rsidRPr="0080773F">
        <w:t xml:space="preserve">  </w:t>
      </w:r>
      <w:r w:rsidR="0009249A" w:rsidRPr="0080773F">
        <w:t xml:space="preserve"> </w:t>
      </w:r>
      <w:r w:rsidR="009F7B52" w:rsidRPr="0080773F">
        <w:t xml:space="preserve">   </w:t>
      </w:r>
      <w:r w:rsidR="00324846" w:rsidRPr="0080773F">
        <w:t>3.991.095,70</w:t>
      </w:r>
      <w:r w:rsidR="009F7B52" w:rsidRPr="0080773F">
        <w:t xml:space="preserve">  </w:t>
      </w:r>
      <w:r w:rsidR="00324846" w:rsidRPr="0080773F">
        <w:t>Kn</w:t>
      </w:r>
      <w:r w:rsidR="009F7B52" w:rsidRPr="0080773F">
        <w:t xml:space="preserve">             </w:t>
      </w:r>
    </w:p>
    <w:p w:rsidRDefault="00C80AB6" w:rsidP="004F1773" w:rsidR="00324846">
      <w:pPr>
        <w:jc w:val="both"/>
      </w:pPr>
      <w:r w:rsidRPr="0080773F">
        <w:tab/>
      </w:r>
      <w:r w:rsidRPr="0080773F">
        <w:tab/>
      </w:r>
      <w:r w:rsidR="00961C13" w:rsidRPr="0080773F">
        <w:t xml:space="preserve"> </w:t>
      </w:r>
    </w:p>
    <w:p w:rsidRDefault="001D5104" w:rsidP="005C1325" w:rsidR="001D5104" w:rsidRPr="00441221">
      <w:pPr>
        <w:ind w:hanging="720" w:left="720"/>
        <w:jc w:val="center"/>
      </w:pPr>
      <w:r w:rsidRPr="00441221">
        <w:t>Obrazloženje</w:t>
      </w:r>
    </w:p>
    <w:p w:rsidRDefault="001D5104" w:rsidP="004F1773" w:rsidR="001D5104">
      <w:pPr>
        <w:jc w:val="both"/>
        <w:rPr>
          <w:b/>
        </w:rPr>
      </w:pPr>
    </w:p>
    <w:p w:rsidRDefault="00FA6A11" w:rsidP="00FA6A11" w:rsidR="00FA6A11" w:rsidRPr="00FA6A11">
      <w:pPr>
        <w:jc w:val="both"/>
      </w:pPr>
      <w:r>
        <w:t xml:space="preserve"> </w:t>
      </w:r>
      <w:r>
        <w:tab/>
        <w:t xml:space="preserve"> </w:t>
      </w:r>
      <w:r>
        <w:tab/>
      </w:r>
      <w:r w:rsidRPr="00FA6A11">
        <w:t>Rješenjem poslovni broj 7/St-</w:t>
      </w:r>
      <w:r w:rsidR="00C5021A">
        <w:t>537</w:t>
      </w:r>
      <w:r w:rsidRPr="00FA6A11">
        <w:t>/201</w:t>
      </w:r>
      <w:r w:rsidR="00C5021A">
        <w:t>7</w:t>
      </w:r>
      <w:r w:rsidRPr="00FA6A11">
        <w:t>-</w:t>
      </w:r>
      <w:r w:rsidR="00C5021A">
        <w:t>4</w:t>
      </w:r>
      <w:r w:rsidRPr="00FA6A11">
        <w:t xml:space="preserve"> od </w:t>
      </w:r>
      <w:r w:rsidR="00A24913">
        <w:t>24</w:t>
      </w:r>
      <w:r w:rsidR="00226C44">
        <w:t>. svibnja</w:t>
      </w:r>
      <w:r w:rsidRPr="00FA6A11">
        <w:t xml:space="preserve"> 201</w:t>
      </w:r>
      <w:r w:rsidR="00C5021A">
        <w:t>7</w:t>
      </w:r>
      <w:r w:rsidRPr="00FA6A11">
        <w:t xml:space="preserve">. godine otvoren je </w:t>
      </w:r>
      <w:r w:rsidR="00C5021A">
        <w:t>pred</w:t>
      </w:r>
      <w:r w:rsidRPr="00FA6A11">
        <w:t xml:space="preserve">stečajni postupak nad dužnikom </w:t>
      </w:r>
      <w:r w:rsidR="00C5021A" w:rsidRPr="00C5021A">
        <w:t>BOŽIĆ- Company d.o.o. za proizvodnju, trgovinu i usluge, skraćena tvrtka:  BOŽIĆ- Company d.o.o., Slavonski Šamac, Kralja Zvonimira 18, OIB 80849495774</w:t>
      </w:r>
      <w:r w:rsidR="009F7B52">
        <w:t>, te je za pov</w:t>
      </w:r>
      <w:r w:rsidR="001816CA">
        <w:t>jerenika imenovan Marko Tominac iz Vinkovaca, V. Nazora 3.</w:t>
      </w:r>
    </w:p>
    <w:p w:rsidRDefault="006261B8" w:rsidP="00CF4B5F" w:rsidR="00324846">
      <w:pPr>
        <w:jc w:val="both"/>
      </w:pPr>
      <w:r>
        <w:tab/>
      </w:r>
      <w:r>
        <w:tab/>
      </w:r>
      <w:r w:rsidR="001D5104">
        <w:t>Na</w:t>
      </w:r>
      <w:r w:rsidR="001816CA">
        <w:t xml:space="preserve"> </w:t>
      </w:r>
      <w:r w:rsidR="001D5104">
        <w:t>ročištu</w:t>
      </w:r>
      <w:r w:rsidR="001816CA">
        <w:t xml:space="preserve"> radi ispitivanja tražbina</w:t>
      </w:r>
      <w:r w:rsidR="001D5104">
        <w:t xml:space="preserve"> </w:t>
      </w:r>
      <w:r>
        <w:t>održanom dana</w:t>
      </w:r>
      <w:r w:rsidR="00515EE8">
        <w:t xml:space="preserve"> </w:t>
      </w:r>
      <w:r w:rsidR="00B07D34">
        <w:t>0</w:t>
      </w:r>
      <w:r w:rsidR="00C5021A">
        <w:t>8</w:t>
      </w:r>
      <w:r w:rsidR="00B07D34">
        <w:t xml:space="preserve">. </w:t>
      </w:r>
      <w:r w:rsidR="00C5021A">
        <w:t>kolovoza</w:t>
      </w:r>
      <w:r w:rsidR="00515EE8">
        <w:t xml:space="preserve"> 201</w:t>
      </w:r>
      <w:r w:rsidR="00C5021A">
        <w:t>7</w:t>
      </w:r>
      <w:r w:rsidR="00515EE8">
        <w:t>.</w:t>
      </w:r>
      <w:r w:rsidR="001D5104">
        <w:t xml:space="preserve"> godine ispitane su sve</w:t>
      </w:r>
      <w:r w:rsidR="00FF3A6E">
        <w:t xml:space="preserve"> </w:t>
      </w:r>
      <w:r w:rsidR="001816CA">
        <w:t xml:space="preserve">prijavljene </w:t>
      </w:r>
      <w:r w:rsidR="001D5104">
        <w:t>tražbine</w:t>
      </w:r>
      <w:r w:rsidR="00C77087">
        <w:t xml:space="preserve"> vjerovnika</w:t>
      </w:r>
      <w:r w:rsidR="001816CA">
        <w:t xml:space="preserve"> ( tražbine </w:t>
      </w:r>
      <w:r w:rsidR="000F23F9">
        <w:t xml:space="preserve"> koje je dužnik iskazao u prijedlogu za otvaranje predstečajnog postupka </w:t>
      </w:r>
      <w:r w:rsidR="001816CA">
        <w:t>kao i tražbine</w:t>
      </w:r>
      <w:r w:rsidR="000F23F9">
        <w:t xml:space="preserve"> koje su prijavili vjerovnici</w:t>
      </w:r>
      <w:r w:rsidR="001816CA">
        <w:t xml:space="preserve"> )</w:t>
      </w:r>
      <w:r w:rsidR="000F23F9">
        <w:t>,</w:t>
      </w:r>
      <w:r w:rsidR="009F7B52">
        <w:t xml:space="preserve"> </w:t>
      </w:r>
      <w:r w:rsidR="00FF3A6E">
        <w:t>te je sukladno</w:t>
      </w:r>
      <w:r w:rsidR="00A41421">
        <w:t xml:space="preserve"> odredbi čl. </w:t>
      </w:r>
      <w:r w:rsidR="008A37ED" w:rsidRPr="008A37ED">
        <w:t>49</w:t>
      </w:r>
      <w:r w:rsidR="00A41421">
        <w:t xml:space="preserve">. </w:t>
      </w:r>
      <w:r w:rsidR="00A944CC">
        <w:t>Stečajnog zakona (NN 71/15</w:t>
      </w:r>
      <w:r w:rsidR="00590791">
        <w:t>, dalje: SZ</w:t>
      </w:r>
      <w:r w:rsidR="00A944CC">
        <w:t>)</w:t>
      </w:r>
      <w:r w:rsidR="00FF3A6E">
        <w:t xml:space="preserve"> sud sastavio</w:t>
      </w:r>
      <w:r w:rsidR="00A41421" w:rsidRPr="00A41421">
        <w:t xml:space="preserve"> </w:t>
      </w:r>
      <w:r w:rsidR="001816CA">
        <w:t>T</w:t>
      </w:r>
      <w:r w:rsidR="00A41421" w:rsidRPr="00A41421">
        <w:t>ablic</w:t>
      </w:r>
      <w:r w:rsidR="00FF3A6E">
        <w:t>u</w:t>
      </w:r>
      <w:r w:rsidR="00A41421" w:rsidRPr="00A41421">
        <w:t xml:space="preserve"> ispitanih tražbina</w:t>
      </w:r>
      <w:r w:rsidR="00A07D3D">
        <w:t xml:space="preserve"> i Tablicu razlučnih prava.</w:t>
      </w:r>
      <w:r w:rsidR="00A41421" w:rsidRPr="00A41421">
        <w:t xml:space="preserve"> </w:t>
      </w:r>
      <w:r w:rsidR="001816CA">
        <w:t>Kako</w:t>
      </w:r>
      <w:r w:rsidR="00FF4586">
        <w:t xml:space="preserve"> sve ispitane</w:t>
      </w:r>
      <w:r w:rsidR="001816CA">
        <w:t xml:space="preserve"> t</w:t>
      </w:r>
      <w:r w:rsidR="00A07D3D">
        <w:t xml:space="preserve">ražbine navedene </w:t>
      </w:r>
    </w:p>
    <w:p w:rsidRDefault="00A07D3D" w:rsidP="00CF4B5F" w:rsidR="0080773F">
      <w:pPr>
        <w:jc w:val="both"/>
      </w:pPr>
      <w:r>
        <w:t>u izreci rješenja nisu osporili dužnik, povjerenik niti vjerovnici nastupila</w:t>
      </w:r>
      <w:r w:rsidR="001816CA">
        <w:t xml:space="preserve"> je</w:t>
      </w:r>
      <w:r>
        <w:t xml:space="preserve"> zakonska presumpcija iz odredbe čl.47 SZ-a da se tražbine smatraju utvrđenim.</w:t>
      </w:r>
      <w:r w:rsidR="008F4D90">
        <w:t xml:space="preserve"> Tražbine radnika Andrijane Božić, Kate Mršić, Pere Radoš, Branka Šunić, Čedomira Mršić, Danijela Popović i Tome Peričević iz radnog odnosa nisu bile predmetom ispitivanja, jer se radi o prioritetnim tražbinama koje ne mogu biti predmetom predstečajnog sporazuma, a dužnik </w:t>
      </w:r>
    </w:p>
    <w:p w:rsidRDefault="0080773F" w:rsidP="00CF4B5F" w:rsidR="0080773F">
      <w:pPr>
        <w:jc w:val="both"/>
      </w:pPr>
    </w:p>
    <w:p w:rsidRDefault="008F4D90" w:rsidP="00CF4B5F" w:rsidR="00324846">
      <w:pPr>
        <w:jc w:val="both"/>
      </w:pPr>
      <w:r>
        <w:t>ih je iskazao u prijedlogu za otvaranje predstečajnog postupka</w:t>
      </w:r>
      <w:r w:rsidR="00BE2E9C">
        <w:t xml:space="preserve"> sukladno odredbi čl.37 SZ-a.</w:t>
      </w:r>
    </w:p>
    <w:p w:rsidRDefault="00BE2E9C" w:rsidP="00CF4B5F" w:rsidR="00BE2E9C">
      <w:pPr>
        <w:jc w:val="both"/>
      </w:pPr>
      <w:r>
        <w:t xml:space="preserve"> </w:t>
      </w:r>
      <w:r>
        <w:tab/>
      </w:r>
      <w:r>
        <w:tab/>
        <w:t>Stoga je uz poziv na citirane zakonske odredbe odlučeno kao u izreci rješenja.</w:t>
      </w:r>
    </w:p>
    <w:p w:rsidRDefault="001D5104" w:rsidP="00CF4B5F" w:rsidR="009F7B52">
      <w:pPr>
        <w:jc w:val="both"/>
      </w:pPr>
      <w:r>
        <w:tab/>
      </w:r>
    </w:p>
    <w:p w:rsidRDefault="001D5104" w:rsidP="00CF4B5F" w:rsidR="001D5104">
      <w:pPr>
        <w:jc w:val="both"/>
      </w:pPr>
      <w:r>
        <w:tab/>
      </w:r>
    </w:p>
    <w:p w:rsidRDefault="001D5104" w:rsidP="001D5104" w:rsidR="00A07D3D">
      <w:pPr>
        <w:jc w:val="both"/>
      </w:pPr>
      <w:r>
        <w:tab/>
        <w:t xml:space="preserve">   </w:t>
      </w:r>
      <w:r w:rsidR="00A34AB3">
        <w:t xml:space="preserve">          U Slavonskom Brodu, </w:t>
      </w:r>
      <w:r w:rsidR="00C5021A">
        <w:t>09</w:t>
      </w:r>
      <w:r w:rsidR="00FA6A11">
        <w:t>.</w:t>
      </w:r>
      <w:r w:rsidR="00C5021A">
        <w:t xml:space="preserve"> kolovoza</w:t>
      </w:r>
      <w:r w:rsidR="00A34AB3">
        <w:t xml:space="preserve"> 201</w:t>
      </w:r>
      <w:r w:rsidR="00C5021A">
        <w:t>7</w:t>
      </w:r>
      <w:r>
        <w:t>. godine</w:t>
      </w:r>
      <w:r w:rsidR="00CF4B5F">
        <w:t>.</w:t>
      </w:r>
    </w:p>
    <w:p w:rsidRDefault="00324846" w:rsidP="001D5104" w:rsidR="00324846">
      <w:pPr>
        <w:jc w:val="both"/>
      </w:pPr>
    </w:p>
    <w:p w:rsidRDefault="00324846" w:rsidP="001D5104" w:rsidR="00324846">
      <w:pPr>
        <w:jc w:val="both"/>
      </w:pPr>
    </w:p>
    <w:p w:rsidRDefault="0056431C" w:rsidP="001D5104" w:rsidR="001D5104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A07D3D">
        <w:t xml:space="preserve">            </w:t>
      </w:r>
      <w:r>
        <w:t xml:space="preserve">  </w:t>
      </w:r>
      <w:r w:rsidR="00A07D3D">
        <w:t xml:space="preserve">        </w:t>
      </w:r>
      <w:r w:rsidR="00AC523A">
        <w:t xml:space="preserve"> </w:t>
      </w:r>
      <w:r w:rsidR="001D5104">
        <w:t>Stečajna sutkinja</w:t>
      </w:r>
    </w:p>
    <w:p w:rsidRDefault="001D5104" w:rsidP="001D5104" w:rsidR="001D5104" w:rsidRPr="00760B34">
      <w:pPr>
        <w:jc w:val="both"/>
      </w:pPr>
      <w:r>
        <w:tab/>
      </w:r>
      <w:r>
        <w:tab/>
      </w:r>
      <w:r>
        <w:tab/>
        <w:t xml:space="preserve">                      </w:t>
      </w:r>
      <w:r w:rsidR="0056431C">
        <w:t xml:space="preserve">                        </w:t>
      </w:r>
      <w:r w:rsidR="00FA6A11">
        <w:t xml:space="preserve">   </w:t>
      </w:r>
      <w:r w:rsidR="00A07D3D">
        <w:t xml:space="preserve">                       </w:t>
      </w:r>
      <w:r w:rsidR="0056431C">
        <w:t xml:space="preserve"> </w:t>
      </w:r>
      <w:r w:rsidR="00A07D3D">
        <w:t xml:space="preserve">        </w:t>
      </w:r>
      <w:r>
        <w:t>Mirna Vujčić</w:t>
      </w:r>
      <w:r w:rsidR="00E65647">
        <w:t xml:space="preserve">                                                                                </w:t>
      </w:r>
    </w:p>
    <w:p w:rsidRDefault="001D5104" w:rsidP="001D5104" w:rsidR="001D5104" w:rsidRPr="00C5021A">
      <w:pPr>
        <w:jc w:val="both"/>
        <w:rPr>
          <w:b/>
          <w:sz w:val="18"/>
          <w:szCs w:val="18"/>
        </w:rPr>
      </w:pPr>
      <w:r w:rsidRPr="00C5021A">
        <w:rPr>
          <w:b/>
          <w:sz w:val="18"/>
          <w:szCs w:val="18"/>
        </w:rPr>
        <w:t>POUKA O PRAVNOM LIJEKU:</w:t>
      </w:r>
    </w:p>
    <w:p w:rsidRDefault="001D5104" w:rsidP="001D5104" w:rsidR="000F23F9">
      <w:pPr>
        <w:rPr>
          <w:sz w:val="16"/>
          <w:szCs w:val="16"/>
        </w:rPr>
      </w:pPr>
      <w:r w:rsidRPr="00C5021A">
        <w:rPr>
          <w:sz w:val="16"/>
          <w:szCs w:val="16"/>
        </w:rPr>
        <w:t xml:space="preserve">Protiv ovog rješenja </w:t>
      </w:r>
      <w:r w:rsidR="003A484A" w:rsidRPr="00C5021A">
        <w:rPr>
          <w:sz w:val="16"/>
          <w:szCs w:val="16"/>
        </w:rPr>
        <w:t xml:space="preserve"> pravo na </w:t>
      </w:r>
      <w:r w:rsidRPr="00C5021A">
        <w:rPr>
          <w:sz w:val="16"/>
          <w:szCs w:val="16"/>
        </w:rPr>
        <w:t>žalbu</w:t>
      </w:r>
      <w:r w:rsidR="003A484A" w:rsidRPr="00C5021A">
        <w:rPr>
          <w:sz w:val="16"/>
          <w:szCs w:val="16"/>
        </w:rPr>
        <w:t xml:space="preserve"> ima </w:t>
      </w:r>
      <w:r w:rsidR="000F23F9">
        <w:rPr>
          <w:sz w:val="16"/>
          <w:szCs w:val="16"/>
        </w:rPr>
        <w:t xml:space="preserve">dužnik i </w:t>
      </w:r>
      <w:r w:rsidR="003A484A" w:rsidRPr="00C5021A">
        <w:rPr>
          <w:sz w:val="16"/>
          <w:szCs w:val="16"/>
        </w:rPr>
        <w:t xml:space="preserve">svaki vjerovnik </w:t>
      </w:r>
      <w:r w:rsidRPr="00C5021A">
        <w:rPr>
          <w:sz w:val="16"/>
          <w:szCs w:val="16"/>
        </w:rPr>
        <w:t>u dijelu koj</w:t>
      </w:r>
      <w:r w:rsidR="000F23F9">
        <w:rPr>
          <w:sz w:val="16"/>
          <w:szCs w:val="16"/>
        </w:rPr>
        <w:t>a</w:t>
      </w:r>
    </w:p>
    <w:p w:rsidRDefault="000F23F9" w:rsidP="00AB54B9" w:rsidR="000F23F9">
      <w:pPr>
        <w:rPr>
          <w:sz w:val="16"/>
          <w:szCs w:val="16"/>
        </w:rPr>
      </w:pPr>
      <w:r>
        <w:rPr>
          <w:sz w:val="16"/>
          <w:szCs w:val="16"/>
        </w:rPr>
        <w:t xml:space="preserve">se odnosi na njegovu prijavljenu tražbinu i </w:t>
      </w:r>
      <w:r w:rsidR="003A484A" w:rsidRPr="00C5021A">
        <w:rPr>
          <w:sz w:val="16"/>
          <w:szCs w:val="16"/>
        </w:rPr>
        <w:t xml:space="preserve"> tražbin</w:t>
      </w:r>
      <w:r>
        <w:rPr>
          <w:sz w:val="16"/>
          <w:szCs w:val="16"/>
        </w:rPr>
        <w:t>u</w:t>
      </w:r>
      <w:r w:rsidR="003A484A" w:rsidRPr="00C5021A">
        <w:rPr>
          <w:sz w:val="16"/>
          <w:szCs w:val="16"/>
        </w:rPr>
        <w:t xml:space="preserve"> koju je osporio</w:t>
      </w:r>
      <w:r w:rsidR="001D5104" w:rsidRPr="00C5021A">
        <w:rPr>
          <w:sz w:val="16"/>
          <w:szCs w:val="16"/>
        </w:rPr>
        <w:t xml:space="preserve"> .</w:t>
      </w:r>
      <w:r w:rsidR="00CE440E" w:rsidRPr="00C5021A">
        <w:rPr>
          <w:sz w:val="16"/>
          <w:szCs w:val="16"/>
        </w:rPr>
        <w:t xml:space="preserve"> </w:t>
      </w:r>
    </w:p>
    <w:p w:rsidRDefault="001D5104" w:rsidP="00AB54B9" w:rsidR="00FF4586">
      <w:pPr>
        <w:rPr>
          <w:sz w:val="16"/>
          <w:szCs w:val="16"/>
        </w:rPr>
      </w:pPr>
      <w:r w:rsidRPr="00C5021A">
        <w:rPr>
          <w:sz w:val="16"/>
          <w:szCs w:val="16"/>
        </w:rPr>
        <w:t xml:space="preserve">Žalba se podnosi Viskom trgovačkom sudu Republike Hrvatske </w:t>
      </w:r>
    </w:p>
    <w:p w:rsidRDefault="001D5104" w:rsidP="00AB54B9" w:rsidR="00AB54B9" w:rsidRPr="00C5021A">
      <w:pPr>
        <w:rPr>
          <w:sz w:val="16"/>
          <w:szCs w:val="16"/>
        </w:rPr>
      </w:pPr>
      <w:r w:rsidRPr="00C5021A">
        <w:rPr>
          <w:sz w:val="16"/>
          <w:szCs w:val="16"/>
        </w:rPr>
        <w:t xml:space="preserve">putem ovoga suda </w:t>
      </w:r>
      <w:r w:rsidR="00AB54B9" w:rsidRPr="00C5021A">
        <w:rPr>
          <w:sz w:val="16"/>
          <w:szCs w:val="16"/>
        </w:rPr>
        <w:t xml:space="preserve">u roku od osam dana od isteka osmog dana od </w:t>
      </w:r>
    </w:p>
    <w:p w:rsidRDefault="00AB54B9" w:rsidP="001D5104" w:rsidR="00760B34">
      <w:pPr>
        <w:rPr>
          <w:sz w:val="20"/>
          <w:szCs w:val="20"/>
        </w:rPr>
      </w:pPr>
      <w:r w:rsidRPr="00C5021A">
        <w:rPr>
          <w:sz w:val="16"/>
          <w:szCs w:val="16"/>
        </w:rPr>
        <w:t>dana objave rješenja na mrežnoj stranici e-Oglasna ploča sudova</w:t>
      </w:r>
      <w:r w:rsidR="00F26EBD" w:rsidRPr="00C5021A">
        <w:rPr>
          <w:sz w:val="16"/>
          <w:szCs w:val="16"/>
        </w:rPr>
        <w:t>, u tri primjerka.</w:t>
      </w:r>
    </w:p>
    <w:p w:rsidRDefault="001D5104" w:rsidP="001D5104" w:rsidR="001D5104"/>
    <w:p w:rsidRDefault="004B4134" w:rsidP="001D5104" w:rsidR="004B4134"/>
    <w:p w:rsidRDefault="004B4134" w:rsidP="001D5104" w:rsidR="00CD56B6">
      <w:r>
        <w:t>DNA:</w:t>
      </w:r>
    </w:p>
    <w:p w:rsidRDefault="00AB54B9" w:rsidP="001D5104" w:rsidR="005B523C">
      <w:r>
        <w:t>-</w:t>
      </w:r>
      <w:r w:rsidR="005B523C">
        <w:t>Objaviti na mrežnoj stranici e-Oglasna ploča sudova</w:t>
      </w:r>
    </w:p>
    <w:sectPr w:rsidSect="00203A23" w:rsidR="005B523C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15F7" w:rsidR="00D515F7">
      <w:r>
        <w:separator/>
      </w:r>
    </w:p>
  </w:endnote>
  <w:endnote w:id="0" w:type="continuationSeparator">
    <w:p w:rsidRDefault="00D515F7" w:rsidR="00D515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15F7" w:rsidR="00D515F7">
      <w:r>
        <w:separator/>
      </w:r>
    </w:p>
  </w:footnote>
  <w:footnote w:id="0" w:type="continuationSeparator">
    <w:p w:rsidRDefault="00D515F7" w:rsidR="00D515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5647" w:rsidR="00E656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5647" w:rsidP="00686393" w:rsidR="00E6564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4DE">
      <w:rPr>
        <w:rStyle w:val="Brojstranice"/>
        <w:noProof/>
      </w:rPr>
      <w:t>- 4 -</w:t>
    </w:r>
    <w:r>
      <w:rPr>
        <w:rStyle w:val="Brojstranice"/>
      </w:rPr>
      <w:fldChar w:fldCharType="end"/>
    </w:r>
  </w:p>
  <w:p w:rsidRDefault="00760B34" w:rsidP="005E5735" w:rsidR="00E65647" w:rsidRPr="00760960">
    <w:pPr>
      <w:pStyle w:val="Zaglavlje"/>
      <w:jc w:val="right"/>
      <w:rPr>
        <w:b/>
      </w:rPr>
    </w:pPr>
    <w:r w:rsidRPr="00760B34">
      <w:rPr>
        <w:b/>
      </w:rPr>
      <w:t>Broj: 7/St-</w:t>
    </w:r>
    <w:r w:rsidR="005063EC">
      <w:rPr>
        <w:b/>
      </w:rPr>
      <w:t>537</w:t>
    </w:r>
    <w:r w:rsidRPr="00760B34">
      <w:rPr>
        <w:b/>
      </w:rPr>
      <w:t>/201</w:t>
    </w:r>
    <w:r w:rsidR="005063EC">
      <w:rPr>
        <w:b/>
      </w:rPr>
      <w:t>7</w:t>
    </w:r>
    <w:r w:rsidRPr="00760B34">
      <w:rPr>
        <w:b/>
      </w:rPr>
      <w:t>-</w:t>
    </w:r>
    <w:r w:rsidR="005063EC">
      <w:rPr>
        <w:b/>
      </w:rPr>
      <w:t>1</w:t>
    </w:r>
    <w:r w:rsidR="00BB1C39">
      <w:rPr>
        <w:b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0B34" w:rsidP="00760B34" w:rsidR="00760B34">
    <w:pPr>
      <w:pStyle w:val="Zaglavlje"/>
      <w:jc w:val="right"/>
    </w:pPr>
    <w:r w:rsidRPr="00760B34">
      <w:rPr>
        <w:b/>
      </w:rPr>
      <w:t>Broj: 7/St-</w:t>
    </w:r>
    <w:r w:rsidR="00AF2F8C">
      <w:rPr>
        <w:b/>
      </w:rPr>
      <w:t>537</w:t>
    </w:r>
    <w:r w:rsidRPr="00760B34">
      <w:rPr>
        <w:b/>
      </w:rPr>
      <w:t>/201</w:t>
    </w:r>
    <w:r w:rsidR="00AF2F8C">
      <w:rPr>
        <w:b/>
      </w:rPr>
      <w:t>7</w:t>
    </w:r>
    <w:r w:rsidRPr="00760B34">
      <w:rPr>
        <w:b/>
      </w:rPr>
      <w:t>-</w:t>
    </w:r>
    <w:r w:rsidR="005063EC">
      <w:t>1</w:t>
    </w:r>
    <w:r w:rsidR="00BB1C39"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44652"/>
    <w:multiLevelType w:val="hybridMultilevel"/>
    <w:tmpl w:val="F8B270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623D5A"/>
    <w:multiLevelType w:val="hybridMultilevel"/>
    <w:tmpl w:val="E0D62A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DB54AF"/>
    <w:multiLevelType w:val="hybridMultilevel"/>
    <w:tmpl w:val="55065A2A"/>
    <w:lvl w:tplc="16B21476" w:ilvl="0">
      <w:start w:val="1"/>
      <w:numFmt w:val="decimal"/>
      <w:lvlText w:val="%1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3">
    <w:nsid w:val="35AD7A11"/>
    <w:multiLevelType w:val="hybridMultilevel"/>
    <w:tmpl w:val="42FE9234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5F11661"/>
    <w:multiLevelType w:val="hybridMultilevel"/>
    <w:tmpl w:val="2F6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830893"/>
    <w:multiLevelType w:val="hybridMultilevel"/>
    <w:tmpl w:val="C4C8DCA0"/>
    <w:lvl w:tplc="041A000F"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A772B5D"/>
    <w:multiLevelType w:val="hybridMultilevel"/>
    <w:tmpl w:val="AD2C27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35F6F1D"/>
    <w:multiLevelType w:val="hybridMultilevel"/>
    <w:tmpl w:val="07E069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5A06980"/>
    <w:multiLevelType w:val="hybridMultilevel"/>
    <w:tmpl w:val="9986304A"/>
    <w:lvl w:tplc="C732713C" w:ilvl="0">
      <w:start w:val="1"/>
      <w:numFmt w:val="upperRoman"/>
      <w:lvlText w:val="%1."/>
      <w:lvlJc w:val="left"/>
      <w:pPr>
        <w:ind w:hanging="720" w:left="21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4"/>
  </w:num>
  <w:num w:numId="5">
    <w:abstractNumId w:val="8"/>
  </w:num>
  <w:num w:numId="6">
    <w:abstractNumId w:val="0"/>
  </w:num>
  <w:num w:numId="7">
    <w:abstractNumId w:val="7"/>
  </w:num>
  <w:num w:numId="8">
    <w:abstractNumId w:val="1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5397"/>
    <w:rsid w:val="00002FD1"/>
    <w:rsid w:val="00006780"/>
    <w:rsid w:val="000128EB"/>
    <w:rsid w:val="00046955"/>
    <w:rsid w:val="000600E4"/>
    <w:rsid w:val="00061F36"/>
    <w:rsid w:val="000624D0"/>
    <w:rsid w:val="0006366B"/>
    <w:rsid w:val="00067870"/>
    <w:rsid w:val="0009249A"/>
    <w:rsid w:val="000A2F0D"/>
    <w:rsid w:val="000F0FCD"/>
    <w:rsid w:val="000F23F9"/>
    <w:rsid w:val="001028F4"/>
    <w:rsid w:val="001112F6"/>
    <w:rsid w:val="001219BB"/>
    <w:rsid w:val="001373D4"/>
    <w:rsid w:val="00155CEB"/>
    <w:rsid w:val="00160B93"/>
    <w:rsid w:val="001715D0"/>
    <w:rsid w:val="001816CA"/>
    <w:rsid w:val="0018553C"/>
    <w:rsid w:val="001C6D7E"/>
    <w:rsid w:val="001C79C9"/>
    <w:rsid w:val="001D5104"/>
    <w:rsid w:val="001E1EB6"/>
    <w:rsid w:val="001F529C"/>
    <w:rsid w:val="001F5308"/>
    <w:rsid w:val="00203A23"/>
    <w:rsid w:val="00226C44"/>
    <w:rsid w:val="00231D19"/>
    <w:rsid w:val="00241FFB"/>
    <w:rsid w:val="00252A65"/>
    <w:rsid w:val="00253557"/>
    <w:rsid w:val="002774DE"/>
    <w:rsid w:val="002A1F76"/>
    <w:rsid w:val="002B0525"/>
    <w:rsid w:val="002B3E5E"/>
    <w:rsid w:val="002B45D8"/>
    <w:rsid w:val="002E0AD2"/>
    <w:rsid w:val="002E1104"/>
    <w:rsid w:val="002E79FB"/>
    <w:rsid w:val="002F42C3"/>
    <w:rsid w:val="00313D8F"/>
    <w:rsid w:val="00317E98"/>
    <w:rsid w:val="00324846"/>
    <w:rsid w:val="0032488A"/>
    <w:rsid w:val="00327943"/>
    <w:rsid w:val="0033254F"/>
    <w:rsid w:val="00334DC6"/>
    <w:rsid w:val="00336697"/>
    <w:rsid w:val="00353B47"/>
    <w:rsid w:val="00356088"/>
    <w:rsid w:val="00356C9E"/>
    <w:rsid w:val="00376ACA"/>
    <w:rsid w:val="003853AE"/>
    <w:rsid w:val="003933F1"/>
    <w:rsid w:val="003A484A"/>
    <w:rsid w:val="003D2ABA"/>
    <w:rsid w:val="004070EB"/>
    <w:rsid w:val="00412E60"/>
    <w:rsid w:val="00423106"/>
    <w:rsid w:val="00441221"/>
    <w:rsid w:val="0045505F"/>
    <w:rsid w:val="004565ED"/>
    <w:rsid w:val="00492EA6"/>
    <w:rsid w:val="004B4134"/>
    <w:rsid w:val="004C6175"/>
    <w:rsid w:val="004D2BE8"/>
    <w:rsid w:val="004E0A5C"/>
    <w:rsid w:val="004E2867"/>
    <w:rsid w:val="004F1773"/>
    <w:rsid w:val="004F2695"/>
    <w:rsid w:val="004F7E3E"/>
    <w:rsid w:val="005022FC"/>
    <w:rsid w:val="005042C8"/>
    <w:rsid w:val="00505926"/>
    <w:rsid w:val="005063EC"/>
    <w:rsid w:val="00515EE8"/>
    <w:rsid w:val="005168F2"/>
    <w:rsid w:val="005369A3"/>
    <w:rsid w:val="00551C85"/>
    <w:rsid w:val="0056431C"/>
    <w:rsid w:val="0057107F"/>
    <w:rsid w:val="00576E5B"/>
    <w:rsid w:val="00590791"/>
    <w:rsid w:val="00595CB9"/>
    <w:rsid w:val="005B0BF4"/>
    <w:rsid w:val="005B523C"/>
    <w:rsid w:val="005C1325"/>
    <w:rsid w:val="005C17D4"/>
    <w:rsid w:val="005C2234"/>
    <w:rsid w:val="005D0D79"/>
    <w:rsid w:val="005D225E"/>
    <w:rsid w:val="005D4FB4"/>
    <w:rsid w:val="005E4D9F"/>
    <w:rsid w:val="005E5735"/>
    <w:rsid w:val="005E5A66"/>
    <w:rsid w:val="005F58B7"/>
    <w:rsid w:val="00613263"/>
    <w:rsid w:val="00617119"/>
    <w:rsid w:val="006249E3"/>
    <w:rsid w:val="006261B8"/>
    <w:rsid w:val="006622AE"/>
    <w:rsid w:val="0067239B"/>
    <w:rsid w:val="00681510"/>
    <w:rsid w:val="00686393"/>
    <w:rsid w:val="00686DCE"/>
    <w:rsid w:val="006933FF"/>
    <w:rsid w:val="0069341B"/>
    <w:rsid w:val="006B3E36"/>
    <w:rsid w:val="006C033E"/>
    <w:rsid w:val="006D59CD"/>
    <w:rsid w:val="006D7BF5"/>
    <w:rsid w:val="00700125"/>
    <w:rsid w:val="0071153D"/>
    <w:rsid w:val="007140B8"/>
    <w:rsid w:val="00717E58"/>
    <w:rsid w:val="007314A7"/>
    <w:rsid w:val="00760960"/>
    <w:rsid w:val="00760B34"/>
    <w:rsid w:val="0077309D"/>
    <w:rsid w:val="00775F10"/>
    <w:rsid w:val="007B451E"/>
    <w:rsid w:val="007D6839"/>
    <w:rsid w:val="008065CE"/>
    <w:rsid w:val="0080773F"/>
    <w:rsid w:val="00807948"/>
    <w:rsid w:val="0083427E"/>
    <w:rsid w:val="00835870"/>
    <w:rsid w:val="008400B5"/>
    <w:rsid w:val="00841824"/>
    <w:rsid w:val="00844EDC"/>
    <w:rsid w:val="00845871"/>
    <w:rsid w:val="00852FC6"/>
    <w:rsid w:val="00855A99"/>
    <w:rsid w:val="008860B1"/>
    <w:rsid w:val="008A37ED"/>
    <w:rsid w:val="008A7A1E"/>
    <w:rsid w:val="008B1664"/>
    <w:rsid w:val="008B5FEB"/>
    <w:rsid w:val="008B6C52"/>
    <w:rsid w:val="008C1F91"/>
    <w:rsid w:val="008F4D90"/>
    <w:rsid w:val="00906D33"/>
    <w:rsid w:val="00914DF4"/>
    <w:rsid w:val="009238B1"/>
    <w:rsid w:val="0092627D"/>
    <w:rsid w:val="009262EC"/>
    <w:rsid w:val="00927BAD"/>
    <w:rsid w:val="0093515D"/>
    <w:rsid w:val="009422FF"/>
    <w:rsid w:val="00954CD1"/>
    <w:rsid w:val="0096192A"/>
    <w:rsid w:val="00961C13"/>
    <w:rsid w:val="00967F3E"/>
    <w:rsid w:val="009730B2"/>
    <w:rsid w:val="00981CD9"/>
    <w:rsid w:val="00986102"/>
    <w:rsid w:val="0098723A"/>
    <w:rsid w:val="00996E7F"/>
    <w:rsid w:val="009A2DDC"/>
    <w:rsid w:val="009D0415"/>
    <w:rsid w:val="009F7B52"/>
    <w:rsid w:val="00A03740"/>
    <w:rsid w:val="00A04D64"/>
    <w:rsid w:val="00A07D3D"/>
    <w:rsid w:val="00A24913"/>
    <w:rsid w:val="00A34AB3"/>
    <w:rsid w:val="00A368D4"/>
    <w:rsid w:val="00A41421"/>
    <w:rsid w:val="00A46155"/>
    <w:rsid w:val="00A505BA"/>
    <w:rsid w:val="00A60C57"/>
    <w:rsid w:val="00A7143C"/>
    <w:rsid w:val="00A83E69"/>
    <w:rsid w:val="00A944CC"/>
    <w:rsid w:val="00A94F79"/>
    <w:rsid w:val="00AB18C1"/>
    <w:rsid w:val="00AB54B9"/>
    <w:rsid w:val="00AC0A8C"/>
    <w:rsid w:val="00AC523A"/>
    <w:rsid w:val="00AE5D5E"/>
    <w:rsid w:val="00AF2245"/>
    <w:rsid w:val="00AF2F8C"/>
    <w:rsid w:val="00B04E6A"/>
    <w:rsid w:val="00B07D34"/>
    <w:rsid w:val="00B115FD"/>
    <w:rsid w:val="00B14292"/>
    <w:rsid w:val="00B34AC0"/>
    <w:rsid w:val="00B43751"/>
    <w:rsid w:val="00B7717C"/>
    <w:rsid w:val="00B86E6E"/>
    <w:rsid w:val="00B92C83"/>
    <w:rsid w:val="00B97B92"/>
    <w:rsid w:val="00BA3561"/>
    <w:rsid w:val="00BB1C39"/>
    <w:rsid w:val="00BB7793"/>
    <w:rsid w:val="00BD19CB"/>
    <w:rsid w:val="00BE2E9C"/>
    <w:rsid w:val="00C05676"/>
    <w:rsid w:val="00C0685D"/>
    <w:rsid w:val="00C0790C"/>
    <w:rsid w:val="00C23A65"/>
    <w:rsid w:val="00C44096"/>
    <w:rsid w:val="00C5021A"/>
    <w:rsid w:val="00C50B5D"/>
    <w:rsid w:val="00C55738"/>
    <w:rsid w:val="00C5665D"/>
    <w:rsid w:val="00C77087"/>
    <w:rsid w:val="00C80AB6"/>
    <w:rsid w:val="00C82135"/>
    <w:rsid w:val="00C871ED"/>
    <w:rsid w:val="00C9703B"/>
    <w:rsid w:val="00CC6A20"/>
    <w:rsid w:val="00CC75ED"/>
    <w:rsid w:val="00CD56B6"/>
    <w:rsid w:val="00CE440E"/>
    <w:rsid w:val="00CE7AF8"/>
    <w:rsid w:val="00CF2ACD"/>
    <w:rsid w:val="00CF4B5F"/>
    <w:rsid w:val="00CF5E03"/>
    <w:rsid w:val="00D229E7"/>
    <w:rsid w:val="00D35C59"/>
    <w:rsid w:val="00D44CF7"/>
    <w:rsid w:val="00D45417"/>
    <w:rsid w:val="00D515F7"/>
    <w:rsid w:val="00D52819"/>
    <w:rsid w:val="00D62348"/>
    <w:rsid w:val="00D717F8"/>
    <w:rsid w:val="00D74C16"/>
    <w:rsid w:val="00D946FD"/>
    <w:rsid w:val="00D95E6F"/>
    <w:rsid w:val="00DE358B"/>
    <w:rsid w:val="00DF0CEC"/>
    <w:rsid w:val="00E025A0"/>
    <w:rsid w:val="00E12C85"/>
    <w:rsid w:val="00E16E9E"/>
    <w:rsid w:val="00E16FBA"/>
    <w:rsid w:val="00E54518"/>
    <w:rsid w:val="00E617B5"/>
    <w:rsid w:val="00E65647"/>
    <w:rsid w:val="00E71524"/>
    <w:rsid w:val="00E74E31"/>
    <w:rsid w:val="00EC5315"/>
    <w:rsid w:val="00EE746C"/>
    <w:rsid w:val="00EF17AB"/>
    <w:rsid w:val="00EF36E3"/>
    <w:rsid w:val="00EF47B6"/>
    <w:rsid w:val="00F0373E"/>
    <w:rsid w:val="00F26EBD"/>
    <w:rsid w:val="00F34F87"/>
    <w:rsid w:val="00F4061E"/>
    <w:rsid w:val="00F50277"/>
    <w:rsid w:val="00F66DF2"/>
    <w:rsid w:val="00F93908"/>
    <w:rsid w:val="00F96CE1"/>
    <w:rsid w:val="00F97EBE"/>
    <w:rsid w:val="00FA6A11"/>
    <w:rsid w:val="00FB009E"/>
    <w:rsid w:val="00FB1C7C"/>
    <w:rsid w:val="00FC0401"/>
    <w:rsid w:val="00FC36EF"/>
    <w:rsid w:val="00FD51F8"/>
    <w:rsid w:val="00FE503F"/>
    <w:rsid w:val="00FF1D4E"/>
    <w:rsid w:val="00FF3A6E"/>
    <w:rsid w:val="00FF4586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5397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true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7D34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E5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4D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4D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4D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4D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5397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03A23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03A23"/>
  </w:style>
  <w:style w:styleId="Podnoje" w:type="paragraph">
    <w:name w:val="footer"/>
    <w:basedOn w:val="Normal"/>
    <w:rsid w:val="00F93908"/>
    <w:pPr>
      <w:tabs>
        <w:tab w:pos="4320" w:val="center"/>
        <w:tab w:pos="8640" w:val="right"/>
      </w:tabs>
    </w:pPr>
  </w:style>
  <w:style w:customStyle="1" w:styleId="Bezproreda1" w:type="paragraph">
    <w:name w:val="Bez proreda1"/>
    <w:rsid w:val="00BD19CB"/>
    <w:rPr>
      <w:sz w:val="24"/>
      <w:szCs w:val="22"/>
      <w:lang w:eastAsia="en-US"/>
    </w:rPr>
  </w:style>
  <w:style w:styleId="Tekstbalonia" w:type="paragraph">
    <w:name w:val="Balloon Text"/>
    <w:basedOn w:val="Normal"/>
    <w:link w:val="TekstbaloniaChar"/>
    <w:rsid w:val="00B07D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7D34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5E573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7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4D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4D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4D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4D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537</izvorni_sadrzaj>
    <derivirana_varijabla naziv="DomainObject.Predmet.Broj_1">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St-537/2017</izvorni_sadrzaj>
    <derivirana_varijabla naziv="DomainObject.Predmet.OznakaBroj_1">St-537/2017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BOŽIĆ-Company d.o.o. za proizvodnju, trgovinu i usluge</izvorni_sadrzaj>
    <derivirana_varijabla naziv="DomainObject.Predmet.ProtustrankaFormated_1">  BOŽIĆ-Company d.o.o. za proizvodnju, trgovinu i usluge</derivirana_varijabla>
  </DomainObject.Predmet.ProtustrankaFormated>
  <DomainObject.Predmet.ProtustrankaFormatedOIB>
    <izvorni_sadrzaj>  BOŽIĆ-Company d.o.o. za proizvodnju, trgovinu i usluge, OIB 80849495774</izvorni_sadrzaj>
    <derivirana_varijabla naziv="DomainObject.Predmet.ProtustrankaFormatedOIB_1">  BOŽIĆ-Company d.o.o. za proizvodnju, trgovinu i usluge, OIB 80849495774</derivirana_varijabla>
  </DomainObject.Predmet.ProtustrankaFormatedOIB>
  <DomainObject.Predmet.ProtustrankaFormatedWithAdress>
    <izvorni_sadrzaj> BOŽIĆ-Company d.o.o. za proizvodnju, trgovinu i usluge, Kralja Zvonimira 18, 35220 Slavonski Šamac</izvorni_sadrzaj>
    <derivirana_varijabla naziv="DomainObject.Predmet.ProtustrankaFormatedWithAdress_1"> BOŽIĆ-Company d.o.o. za proizvodnju, trgovinu i usluge, Kralja Zvonimira 18, 35220 Slavonski Šamac</derivirana_varijabla>
  </DomainObject.Predmet.ProtustrankaFormatedWithAdress>
  <DomainObject.Predmet.ProtustrankaFormatedWithAdressOIB>
    <izvorni_sadrzaj> BOŽIĆ-Company d.o.o. za proizvodnju, trgovinu i usluge, OIB 80849495774, Kralja Zvonimira 18, 35220 Slavonski Šamac</izvorni_sadrzaj>
    <derivirana_varijabla naziv="DomainObject.Predmet.ProtustrankaFormatedWithAdressOIB_1"> BOŽIĆ-Company d.o.o. za proizvodnju, trgovinu i usluge, OIB 80849495774, Kralja Zvonimira 18, 35220 Slavonski Šamac</derivirana_varijabla>
  </DomainObject.Predmet.ProtustrankaFormatedWithAdressOIB>
  <DomainObject.Predmet.ProtustrankaWithAdress>
    <izvorni_sadrzaj>BOŽIĆ-Company d.o.o. za proizvodnju, trgovinu i usluge Kralja Zvonimira 18, 35220 Slavonski Šamac</izvorni_sadrzaj>
    <derivirana_varijabla naziv="DomainObject.Predmet.ProtustrankaWithAdress_1">BOŽIĆ-Company d.o.o. za proizvodnju, trgovinu i usluge Kralja Zvonimira 18, 35220 Slavonski Šamac</derivirana_varijabla>
  </DomainObject.Predmet.ProtustrankaWithAdress>
  <DomainObject.Predmet.ProtustrankaWithAdressOIB>
    <izvorni_sadrzaj>BOŽIĆ-Company d.o.o. za proizvodnju, trgovinu i usluge, OIB 80849495774, Kralja Zvonimira 18, 35220 Slavonski Šamac</izvorni_sadrzaj>
    <derivirana_varijabla naziv="DomainObject.Predmet.ProtustrankaWithAdressOIB_1">BOŽIĆ-Company d.o.o. za proizvodnju, trgovinu i usluge, OIB 80849495774, Kralja Zvonimira 18, 35220 Slavonski Šamac</derivirana_varijabla>
  </DomainObject.Predmet.ProtustrankaWithAdressOIB>
  <DomainObject.Predmet.ProtustrankaNazivFormated>
    <izvorni_sadrzaj>BOŽIĆ-Company d.o.o. za proizvodnju, trgovinu i usluge</izvorni_sadrzaj>
    <derivirana_varijabla naziv="DomainObject.Predmet.ProtustrankaNazivFormated_1">BOŽIĆ-Company d.o.o. za proizvodnju, trgovinu i usluge</derivirana_varijabla>
  </DomainObject.Predmet.ProtustrankaNazivFormated>
  <DomainObject.Predmet.ProtustrankaNazivFormatedOIB>
    <izvorni_sadrzaj>BOŽIĆ-Company d.o.o. za proizvodnju, trgovinu i usluge, OIB 80849495774</izvorni_sadrzaj>
    <derivirana_varijabla naziv="DomainObject.Predmet.ProtustrankaNazivFormatedOIB_1">BOŽIĆ-Company d.o.o. za proizvodnju, trgovinu i usluge, OIB 80849495774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BOŽIĆ-Company d.o.o. za proizvodnju, trgovinu i usluge</izvorni_sadrzaj>
    <derivirana_varijabla naziv="DomainObject.Predmet.StrankaFormated_1">  BOŽIĆ-Company d.o.o. za proizvodnju, trgovinu i usluge</derivirana_varijabla>
  </DomainObject.Predmet.StrankaFormated>
  <DomainObject.Predmet.StrankaFormatedOIB>
    <izvorni_sadrzaj>  BOŽIĆ-Company d.o.o. za proizvodnju, trgovinu i usluge, OIB 80849495774</izvorni_sadrzaj>
    <derivirana_varijabla naziv="DomainObject.Predmet.StrankaFormatedOIB_1">  BOŽIĆ-Company d.o.o. za proizvodnju, trgovinu i usluge, OIB 80849495774</derivirana_varijabla>
  </DomainObject.Predmet.StrankaFormatedOIB>
  <DomainObject.Predmet.StrankaFormatedWithAdress>
    <izvorni_sadrzaj> BOŽIĆ-Company d.o.o. za proizvodnju, trgovinu i usluge, Kralja Zvonimira 18, 35220 Slavonski Šamac</izvorni_sadrzaj>
    <derivirana_varijabla naziv="DomainObject.Predmet.StrankaFormatedWithAdress_1"> BOŽIĆ-Company d.o.o. za proizvodnju, trgovinu i usluge, Kralja Zvonimira 18, 35220 Slavonski Šamac</derivirana_varijabla>
  </DomainObject.Predmet.StrankaFormatedWithAdress>
  <DomainObject.Predmet.StrankaFormatedWithAdressOIB>
    <izvorni_sadrzaj> BOŽIĆ-Company d.o.o. za proizvodnju, trgovinu i usluge, OIB 80849495774, Kralja Zvonimira 18, 35220 Slavonski Šamac</izvorni_sadrzaj>
    <derivirana_varijabla naziv="DomainObject.Predmet.StrankaFormatedWithAdressOIB_1"> BOŽIĆ-Company d.o.o. za proizvodnju, trgovinu i usluge, OIB 80849495774, Kralja Zvonimira 18, 35220 Slavonski Šamac</derivirana_varijabla>
  </DomainObject.Predmet.StrankaFormatedWithAdressOIB>
  <DomainObject.Predmet.StrankaWithAdress>
    <izvorni_sadrzaj>BOŽIĆ-Company d.o.o. za proizvodnju, trgovinu i usluge Kralja Zvonimira 18,35220 Slavonski Šamac</izvorni_sadrzaj>
    <derivirana_varijabla naziv="DomainObject.Predmet.StrankaWithAdress_1">BOŽIĆ-Company d.o.o. za proizvodnju, trgovinu i usluge Kralja Zvonimira 18,35220 Slavonski Šamac</derivirana_varijabla>
  </DomainObject.Predmet.StrankaWithAdress>
  <DomainObject.Predmet.StrankaWithAdressOIB>
    <izvorni_sadrzaj>BOŽIĆ-Company d.o.o. za proizvodnju, trgovinu i usluge, OIB 80849495774, Kralja Zvonimira 18,35220 Slavonski Šamac</izvorni_sadrzaj>
    <derivirana_varijabla naziv="DomainObject.Predmet.StrankaWithAdressOIB_1">BOŽIĆ-Company d.o.o. za proizvodnju, trgovinu i usluge, OIB 80849495774, Kralja Zvonimira 18,35220 Slavonski Šamac</derivirana_varijabla>
  </DomainObject.Predmet.StrankaWithAdressOIB>
  <DomainObject.Predmet.StrankaNazivFormated>
    <izvorni_sadrzaj>BOŽIĆ-Company d.o.o. za proizvodnju, trgovinu i usluge</izvorni_sadrzaj>
    <derivirana_varijabla naziv="DomainObject.Predmet.StrankaNazivFormated_1">BOŽIĆ-Company d.o.o. za proizvodnju, trgovinu i usluge</derivirana_varijabla>
  </DomainObject.Predmet.StrankaNazivFormated>
  <DomainObject.Predmet.StrankaNazivFormatedOIB>
    <izvorni_sadrzaj>BOŽIĆ-Company d.o.o. za proizvodnju, trgovinu i usluge, OIB 80849495774</izvorni_sadrzaj>
    <derivirana_varijabla naziv="DomainObject.Predmet.StrankaNazivFormatedOIB_1">BOŽIĆ-Company d.o.o. za proizvodnju, trgovinu i usluge, OIB 80849495774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BOŽIĆ-Company d.o.o. za proizvodnju, trgovinu i usluge</item>
    </izvorni_sadrzaj>
    <derivirana_varijabla naziv="DomainObject.Predmet.StrankaListFormated_1">
      <item>BOŽIĆ-Company d.o.o. za proizvodnju, trgovinu i usluge</item>
    </derivirana_varijabla>
  </DomainObject.Predmet.StrankaListFormated>
  <DomainObject.Predmet.StrankaListFormatedOIB>
    <izvorni_sadrzaj>
      <item>BOŽIĆ-Company d.o.o. za proizvodnju, trgovinu i usluge, OIB 80849495774</item>
    </izvorni_sadrzaj>
    <derivirana_varijabla naziv="DomainObject.Predmet.StrankaListFormatedOIB_1">
      <item>BOŽIĆ-Company d.o.o. za proizvodnju, trgovinu i usluge, OIB 80849495774</item>
    </derivirana_varijabla>
  </DomainObject.Predmet.StrankaListFormatedOIB>
  <DomainObject.Predmet.StrankaListFormatedWithAdress>
    <izvorni_sadrzaj>
      <item>BOŽIĆ-Company d.o.o. za proizvodnju, trgovinu i usluge, Kralja Zvonimira 18, 35220 Slavonski Šamac</item>
    </izvorni_sadrzaj>
    <derivirana_varijabla naziv="DomainObject.Predmet.StrankaListFormatedWithAdress_1">
      <item>BOŽIĆ-Company d.o.o. za proizvodnju, trgovinu i usluge, Kralja Zvonimira 18, 35220 Slavonski Šamac</item>
    </derivirana_varijabla>
  </DomainObject.Predmet.StrankaListFormatedWithAdress>
  <DomainObject.Predmet.StrankaListFormatedWithAdressOIB>
    <izvorni_sadrzaj>
      <item>BOŽIĆ-Company d.o.o. za proizvodnju, trgovinu i usluge, OIB 80849495774, Kralja Zvonimira 18, 35220 Slavonski Šamac</item>
    </izvorni_sadrzaj>
    <derivirana_varijabla naziv="DomainObject.Predmet.StrankaListFormatedWithAdressOIB_1">
      <item>BOŽIĆ-Company d.o.o. za proizvodnju, trgovinu i usluge, OIB 80849495774, Kralja Zvonimira 18, 35220 Slavonski Šamac</item>
    </derivirana_varijabla>
  </DomainObject.Predmet.StrankaListFormatedWithAdressOIB>
  <DomainObject.Predmet.StrankaListNazivFormated>
    <izvorni_sadrzaj>
      <item>BOŽIĆ-Company d.o.o. za proizvodnju, trgovinu i usluge</item>
    </izvorni_sadrzaj>
    <derivirana_varijabla naziv="DomainObject.Predmet.StrankaListNazivFormated_1">
      <item>BOŽIĆ-Company d.o.o. za proizvodnju, trgovinu i usluge</item>
    </derivirana_varijabla>
  </DomainObject.Predmet.StrankaListNazivFormated>
  <DomainObject.Predmet.StrankaListNazivFormatedOIB>
    <izvorni_sadrzaj>
      <item>BOŽIĆ-Company d.o.o. za proizvodnju, trgovinu i usluge, OIB 80849495774</item>
    </izvorni_sadrzaj>
    <derivirana_varijabla naziv="DomainObject.Predmet.StrankaListNazivFormatedOIB_1">
      <item>BOŽIĆ-Company d.o.o. za proizvodnju, trgovinu i usluge, OIB 80849495774</item>
    </derivirana_varijabla>
  </DomainObject.Predmet.StrankaListNazivFormatedOIB>
  <DomainObject.Predmet.ProtuStrankaListFormated>
    <izvorni_sadrzaj>
      <item>BOŽIĆ-Company d.o.o. za proizvodnju, trgovinu i usluge</item>
    </izvorni_sadrzaj>
    <derivirana_varijabla naziv="DomainObject.Predmet.ProtuStrankaListFormated_1">
      <item>BOŽIĆ-Company d.o.o. za proizvodnju, trgovinu i usluge</item>
    </derivirana_varijabla>
  </DomainObject.Predmet.ProtuStrankaListFormated>
  <DomainObject.Predmet.ProtuStrankaListFormatedOIB>
    <izvorni_sadrzaj>
      <item>BOŽIĆ-Company d.o.o. za proizvodnju, trgovinu i usluge, OIB 80849495774</item>
    </izvorni_sadrzaj>
    <derivirana_varijabla naziv="DomainObject.Predmet.ProtuStrankaListFormatedOIB_1">
      <item>BOŽIĆ-Company d.o.o. za proizvodnju, trgovinu i usluge, OIB 80849495774</item>
    </derivirana_varijabla>
  </DomainObject.Predmet.ProtuStrankaListFormatedOIB>
  <DomainObject.Predmet.ProtuStrankaListFormatedWithAdress>
    <izvorni_sadrzaj>
      <item>BOŽIĆ-Company d.o.o. za proizvodnju, trgovinu i usluge, Kralja Zvonimira 18, 35220 Slavonski Šamac</item>
    </izvorni_sadrzaj>
    <derivirana_varijabla naziv="DomainObject.Predmet.ProtuStrankaListFormatedWithAdress_1">
      <item>BOŽIĆ-Company d.o.o. za proizvodnju, trgovinu i usluge, Kralja Zvonimira 18, 35220 Slavonski Šamac</item>
    </derivirana_varijabla>
  </DomainObject.Predmet.ProtuStrankaListFormatedWithAdress>
  <DomainObject.Predmet.ProtuStrankaListFormatedWithAdressOIB>
    <izvorni_sadrzaj>
      <item>BOŽIĆ-Company d.o.o. za proizvodnju, trgovinu i usluge, OIB 80849495774, Kralja Zvonimira 18, 35220 Slavonski Šamac</item>
    </izvorni_sadrzaj>
    <derivirana_varijabla naziv="DomainObject.Predmet.ProtuStrankaListFormatedWithAdressOIB_1">
      <item>BOŽIĆ-Company d.o.o. za proizvodnju, trgovinu i usluge, OIB 80849495774, Kralja Zvonimira 18, 35220 Slavonski Šamac</item>
    </derivirana_varijabla>
  </DomainObject.Predmet.ProtuStrankaListFormatedWithAdressOIB>
  <DomainObject.Predmet.ProtuStrankaListNazivFormated>
    <izvorni_sadrzaj>
      <item>BOŽIĆ-Company d.o.o. za proizvodnju, trgovinu i usluge</item>
    </izvorni_sadrzaj>
    <derivirana_varijabla naziv="DomainObject.Predmet.ProtuStrankaListNazivFormated_1">
      <item>BOŽIĆ-Company d.o.o. za proizvodnju, trgovinu i usluge</item>
    </derivirana_varijabla>
  </DomainObject.Predmet.ProtuStrankaListNazivFormated>
  <DomainObject.Predmet.ProtuStrankaListNazivFormatedOIB>
    <izvorni_sadrzaj>
      <item>BOŽIĆ-Company d.o.o. za proizvodnju, trgovinu i usluge, OIB 80849495774</item>
    </izvorni_sadrzaj>
    <derivirana_varijabla naziv="DomainObject.Predmet.ProtuStrankaListNazivFormatedOIB_1">
      <item>BOŽIĆ-Company d.o.o. za proizvodnju, trgovinu i usluge, OIB 80849495774</item>
    </derivirana_varijabla>
  </DomainObject.Predmet.ProtuStrankaListNazivFormatedOIB>
  <DomainObject.Predmet.OstaliListFormated>
    <izvorni_sadrzaj>
      <item>Marko Tominac</item>
      <item>Đuro Božić</item>
      <item>Gabriel Zovak</item>
    </izvorni_sadrzaj>
    <derivirana_varijabla naziv="DomainObject.Predmet.OstaliListFormated_1">
      <item>Marko Tominac</item>
      <item>Đuro Božić</item>
      <item>Gabriel Zovak</item>
    </derivirana_varijabla>
  </DomainObject.Predmet.OstaliListFormated>
  <DomainObject.Predmet.OstaliListFormatedOIB>
    <izvorni_sadrzaj>
      <item>Marko Tominac</item>
      <item>Đuro Božić</item>
      <item>Gabriel Zovak</item>
    </izvorni_sadrzaj>
    <derivirana_varijabla naziv="DomainObject.Predmet.OstaliListFormatedOIB_1">
      <item>Marko Tominac</item>
      <item>Đuro Božić</item>
      <item>Gabriel Zovak</item>
    </derivirana_varijabla>
  </DomainObject.Predmet.OstaliListFormatedOIB>
  <DomainObject.Predmet.OstaliListFormatedWithAdress>
    <izvorni_sadrzaj>
      <item>Marko Tominac</item>
      <item>Đuro Božić</item>
      <item>Gabriel Zovak</item>
    </izvorni_sadrzaj>
    <derivirana_varijabla naziv="DomainObject.Predmet.OstaliListFormatedWithAdress_1">
      <item>Marko Tominac</item>
      <item>Đuro Božić</item>
      <item>Gabriel Zovak</item>
    </derivirana_varijabla>
  </DomainObject.Predmet.OstaliListFormatedWithAdress>
  <DomainObject.Predmet.OstaliListFormatedWithAdressOIB>
    <izvorni_sadrzaj>
      <item>Marko Tominac</item>
      <item>Đuro Božić</item>
      <item>Gabriel Zovak</item>
    </izvorni_sadrzaj>
    <derivirana_varijabla naziv="DomainObject.Predmet.OstaliListFormatedWithAdressOIB_1">
      <item>Marko Tominac</item>
      <item>Đuro Božić</item>
      <item>Gabriel Zovak</item>
    </derivirana_varijabla>
  </DomainObject.Predmet.OstaliListFormatedWithAdressOIB>
  <DomainObject.Predmet.OstaliListNazivFormated>
    <izvorni_sadrzaj>
      <item>Marko Tominac</item>
      <item>Đuro Božić</item>
      <item>Gabriel Zovak</item>
    </izvorni_sadrzaj>
    <derivirana_varijabla naziv="DomainObject.Predmet.OstaliListNazivFormated_1">
      <item>Marko Tominac</item>
      <item>Đuro Božić</item>
      <item>Gabriel Zovak</item>
    </derivirana_varijabla>
  </DomainObject.Predmet.OstaliListNazivFormated>
  <DomainObject.Predmet.OstaliListNazivFormatedOIB>
    <izvorni_sadrzaj>
      <item>Marko Tominac</item>
      <item>Đuro Božić</item>
      <item>Gabriel Zovak</item>
    </izvorni_sadrzaj>
    <derivirana_varijabla naziv="DomainObject.Predmet.OstaliListNazivFormatedOIB_1">
      <item>Marko Tominac</item>
      <item>Đuro Božić</item>
      <item>Gabriel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BOŽIĆ-Company d.o.o. za proizvodnju, trgovinu i usluge</izvorni_sadrzaj>
    <derivirana_varijabla naziv="DomainObject.Predmet.StrankaIDrugi_1">BOŽIĆ-Company d.o.o. za proizvodnju, trgovinu i usluge</derivirana_varijabla>
  </DomainObject.Predmet.StrankaIDrugi>
  <DomainObject.Predmet.ProtustrankaIDrugi>
    <izvorni_sadrzaj>BOŽIĆ-Company d.o.o. za proizvodnju, trgovinu i usluge</izvorni_sadrzaj>
    <derivirana_varijabla naziv="DomainObject.Predmet.ProtustrankaIDrugi_1">BOŽIĆ-Company d.o.o. za proizvodnju, trgovinu i usluge</derivirana_varijabla>
  </DomainObject.Predmet.ProtustrankaIDrugi>
  <DomainObject.Predmet.StrankaIDrugiAdressOIB>
    <izvorni_sadrzaj>BOŽIĆ-Company d.o.o. za proizvodnju, trgovinu i usluge, OIB 80849495774, Kralja Zvonimira 18, 35220 Slavonski Šamac</izvorni_sadrzaj>
    <derivirana_varijabla naziv="DomainObject.Predmet.StrankaIDrugiAdressOIB_1">BOŽIĆ-Company d.o.o. za proizvodnju, trgovinu i usluge, OIB 80849495774, Kralja Zvonimira 18, 35220 Slavonski Šamac</derivirana_varijabla>
  </DomainObject.Predmet.StrankaIDrugiAdressOIB>
  <DomainObject.Predmet.ProtustrankaIDrugiAdressOIB>
    <izvorni_sadrzaj>BOŽIĆ-Company d.o.o. za proizvodnju, trgovinu i usluge, OIB 80849495774, Kralja Zvonimira 18, 35220 Slavonski Šamac</izvorni_sadrzaj>
    <derivirana_varijabla naziv="DomainObject.Predmet.ProtustrankaIDrugiAdressOIB_1">BOŽIĆ-Company d.o.o. za proizvodnju, trgovinu i usluge, OIB 80849495774, Kralja Zvonimira 18,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BOŽIĆ-Company d.o.o. za proizvodnju, trgovinu i usluge</item>
      <item>BOŽIĆ-Company d.o.o. za proizvodnju, trgovinu i usluge</item>
      <item>Marko Tominac</item>
      <item>Đuro Božić</item>
      <item>Gabriel Zovak</item>
    </izvorni_sadrzaj>
    <derivirana_varijabla naziv="DomainObject.Predmet.SudioniciListNaziv_1">
      <item>BOŽIĆ-Company d.o.o. za proizvodnju, trgovinu i usluge</item>
      <item>BOŽIĆ-Company d.o.o. za proizvodnju, trgovinu i usluge</item>
      <item>Marko Tominac</item>
      <item>Đuro Božić</item>
      <item>Gabriel Zovak</item>
    </derivirana_varijabla>
  </DomainObject.Predmet.SudioniciListNaziv>
  <DomainObject.Predmet.SudioniciListAdressOIB>
    <izvorni_sadrzaj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  <item>Marko Tominac</item>
      <item>Đuro Božić</item>
      <item>Gabriel Zovak</item>
    </izvorni_sadrzaj>
    <derivirana_varijabla naziv="DomainObject.Predmet.SudioniciListAdressOIB_1">
      <item>BOŽIĆ-Company d.o.o. za proizvodnju, trgovinu i usluge, OIB 80849495774, Kralja Zvonimira 18,35220 Slavonski Šamac</item>
      <item>BOŽIĆ-Company d.o.o. za proizvodnju, trgovinu i usluge, OIB 80849495774, Kralja Zvonimira 18,35220 Slavonski Šamac</item>
      <item>Marko Tominac</item>
      <item>Đuro Božić</item>
      <item>Gabriel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80849495774</item>
      <item>, OIB 80849495774</item>
      <item>, OIB null</item>
      <item>, OIB null</item>
      <item>, OIB null</item>
    </izvorni_sadrzaj>
    <derivirana_varijabla naziv="DomainObject.Predmet.SudioniciListNazivOIB_1">
      <item>, OIB 80849495774</item>
      <item>, OIB 80849495774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Tominac, OIB 98361792494, V. Nazora 3 Vinkovci</item>
    </izvorni_sadrzaj>
    <derivirana_varijabla naziv="DomainObject.Predmet.StecajniUpraviteljiListAddressOIB_1">
      <item>Marko Tominac, OIB 98361792494, V. Nazora 3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5106FE-C23C-4AE8-9EBD-927546026F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818</properties:Words>
  <properties:Characters>4518</properties:Characters>
  <properties:Lines>157</properties:Lines>
  <properties:Paragraphs>90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2017-08-08T09:21:00Z</dcterms:created>
  <dc:creator>zbiondic</dc:creator>
  <cp:lastModifiedBy>wsadmin</cp:lastModifiedBy>
  <cp:lastPrinted>2017-08-09T09:26:00Z</cp:lastPrinted>
  <dcterms:modified xmlns:xsi="http://www.w3.org/2001/XMLSchema-instance" xsi:type="dcterms:W3CDTF">2017-08-09T09:34:00Z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