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80a7c" w14:paraId="7480a7c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D01688">
        <w:rPr>
          <w:rFonts w:cstheme="majorBidi" w:hAnsiTheme="majorBidi" w:asciiTheme="majorBidi"/>
          <w:szCs w:val="24"/>
          <w:lang w:val="hr-HR"/>
        </w:rPr>
        <w:t>6858/2016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8216A0">
        <w:rPr>
          <w:rFonts w:cstheme="majorBidi" w:hAnsiTheme="majorBidi" w:asciiTheme="majorBidi"/>
          <w:szCs w:val="24"/>
          <w:lang w:val="hr-HR"/>
        </w:rPr>
        <w:t xml:space="preserve"> </w:t>
      </w:r>
      <w:proofErr w:type="spellStart"/>
      <w:r w:rsidR="008216A0" w:rsidRPr="008216A0">
        <w:rPr>
          <w:rFonts w:cstheme="majorBidi" w:hAnsiTheme="majorBidi" w:asciiTheme="majorBidi"/>
          <w:szCs w:val="24"/>
          <w:lang w:val="hr-HR"/>
        </w:rPr>
        <w:t>iCODER</w:t>
      </w:r>
      <w:proofErr w:type="spellEnd"/>
      <w:r w:rsidR="008216A0" w:rsidRPr="008216A0">
        <w:rPr>
          <w:rFonts w:cstheme="majorBidi" w:hAnsiTheme="majorBidi" w:asciiTheme="majorBidi"/>
          <w:szCs w:val="24"/>
          <w:lang w:val="hr-HR"/>
        </w:rPr>
        <w:t xml:space="preserve"> STUDIO j.d.o.o., Krapina, Frana Galovića 9, OIB: 57869646619</w:t>
      </w:r>
      <w:r w:rsidR="008216A0">
        <w:rPr>
          <w:rFonts w:cstheme="majorBidi" w:hAnsiTheme="majorBidi" w:asciiTheme="majorBidi"/>
          <w:szCs w:val="24"/>
          <w:lang w:val="hr-HR"/>
        </w:rPr>
        <w:t>,</w:t>
      </w:r>
      <w:r w:rsidR="009F2491">
        <w:rPr>
          <w:rFonts w:cstheme="majorBidi" w:hAnsiTheme="majorBidi" w:asciiTheme="majorBidi"/>
          <w:szCs w:val="24"/>
          <w:lang w:val="hr-HR"/>
        </w:rPr>
        <w:t xml:space="preserve"> </w:t>
      </w:r>
      <w:r w:rsidR="00881D6B">
        <w:rPr>
          <w:rFonts w:cstheme="majorBidi" w:hAnsiTheme="majorBidi" w:asciiTheme="majorBidi"/>
          <w:szCs w:val="24"/>
          <w:lang w:val="hr-HR"/>
        </w:rPr>
        <w:t>dana 5</w:t>
      </w:r>
      <w:r w:rsidR="0098059A">
        <w:rPr>
          <w:rFonts w:cstheme="majorBidi" w:hAnsiTheme="majorBidi" w:asciiTheme="majorBidi"/>
          <w:szCs w:val="24"/>
          <w:lang w:val="hr-HR"/>
        </w:rPr>
        <w:t>. lipnja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8216A0">
        <w:rPr>
          <w:rFonts w:cstheme="majorBidi" w:hAnsiTheme="majorBidi" w:asciiTheme="majorBidi"/>
          <w:szCs w:val="24"/>
        </w:rPr>
        <w:t xml:space="preserve"> </w:t>
      </w:r>
      <w:proofErr w:type="spellStart"/>
      <w:r w:rsidR="008216A0" w:rsidRPr="008216A0">
        <w:rPr>
          <w:rFonts w:cstheme="majorBidi" w:hAnsiTheme="majorBidi" w:asciiTheme="majorBidi"/>
          <w:szCs w:val="24"/>
        </w:rPr>
        <w:t>iCODER</w:t>
      </w:r>
      <w:proofErr w:type="spellEnd"/>
      <w:r w:rsidR="008216A0" w:rsidRPr="008216A0">
        <w:rPr>
          <w:rFonts w:cstheme="majorBidi" w:hAnsiTheme="majorBidi" w:asciiTheme="majorBidi"/>
          <w:szCs w:val="24"/>
        </w:rPr>
        <w:t xml:space="preserve"> STUDIO j.d.o.o., Krapina, Frana Galovića 9, OIB: 57869646619</w:t>
      </w:r>
      <w:r w:rsidR="0098059A" w:rsidRPr="0098059A">
        <w:rPr>
          <w:rFonts w:hAnsi="Times New Roman" w:ascii="Times New Roman"/>
        </w:rPr>
        <w:t>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DD25FE">
        <w:rPr>
          <w:rFonts w:cstheme="majorBidi" w:hAnsiTheme="majorBidi" w:asciiTheme="majorBidi"/>
          <w:szCs w:val="24"/>
        </w:rPr>
        <w:t>5</w:t>
      </w:r>
      <w:r w:rsidR="0098059A">
        <w:rPr>
          <w:rFonts w:cstheme="majorBidi" w:hAnsiTheme="majorBidi" w:asciiTheme="majorBidi"/>
          <w:szCs w:val="24"/>
        </w:rPr>
        <w:t>. lipnja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695C95">
        <w:rPr>
          <w:rFonts w:cstheme="majorBidi" w:hAnsiTheme="majorBidi" w:asciiTheme="majorBidi"/>
          <w:szCs w:val="24"/>
        </w:rPr>
        <w:t>u 10,45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AD1B2C">
        <w:rPr>
          <w:rFonts w:hAnsi="Times New Roman" w:ascii="Times New Roman"/>
          <w:szCs w:val="24"/>
        </w:rPr>
        <w:t xml:space="preserve"> Ivana Brebrić, </w:t>
      </w:r>
      <w:proofErr w:type="spellStart"/>
      <w:r w:rsidR="00AD1B2C">
        <w:rPr>
          <w:rFonts w:hAnsi="Times New Roman" w:ascii="Times New Roman"/>
          <w:szCs w:val="24"/>
        </w:rPr>
        <w:t>Palinovečka</w:t>
      </w:r>
      <w:proofErr w:type="spellEnd"/>
      <w:r w:rsidR="00AD1B2C">
        <w:rPr>
          <w:rFonts w:hAnsi="Times New Roman" w:ascii="Times New Roman"/>
          <w:szCs w:val="24"/>
        </w:rPr>
        <w:t xml:space="preserve"> 19 P, Zagreb, OIB: 0135411</w:t>
      </w:r>
      <w:r w:rsidR="004A6DDC">
        <w:rPr>
          <w:rFonts w:hAnsi="Times New Roman" w:ascii="Times New Roman"/>
          <w:szCs w:val="24"/>
        </w:rPr>
        <w:t>7686</w:t>
      </w:r>
      <w:r w:rsidR="004630B7" w:rsidRPr="004630B7">
        <w:rPr>
          <w:rFonts w:hAnsi="Times New Roman" w:ascii="Times New Roman"/>
          <w:szCs w:val="24"/>
        </w:rPr>
        <w:t>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proofErr w:type="spellStart"/>
      <w:r w:rsidR="007C12D2" w:rsidRPr="007C12D2">
        <w:rPr>
          <w:rFonts w:cstheme="majorBidi" w:hAnsiTheme="majorBidi" w:asciiTheme="majorBidi"/>
          <w:szCs w:val="24"/>
          <w:lang w:val="hr-HR"/>
        </w:rPr>
        <w:t>iCODER</w:t>
      </w:r>
      <w:proofErr w:type="spellEnd"/>
      <w:r w:rsidR="007C12D2" w:rsidRPr="007C12D2">
        <w:rPr>
          <w:rFonts w:cstheme="majorBidi" w:hAnsiTheme="majorBidi" w:asciiTheme="majorBidi"/>
          <w:szCs w:val="24"/>
          <w:lang w:val="hr-HR"/>
        </w:rPr>
        <w:t xml:space="preserve"> STUDIO j.d.o.o., Krapina, Frana Galovića 9, OIB: 57869646619</w:t>
      </w:r>
      <w:r w:rsidR="007C12D2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DA062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Niti jedan od vjerovnika nije u ostavljenom roku podnio prijedlog za otvaranje redovnog stečajnog postupka.</w:t>
      </w:r>
    </w:p>
    <w:p w:rsidRDefault="00DA0626" w:rsidP="00DA0626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A0626">
        <w:rPr>
          <w:rFonts w:cstheme="majorBidi" w:hAnsiTheme="majorBidi" w:asciiTheme="majorBidi"/>
          <w:szCs w:val="24"/>
          <w:lang w:val="hr-HR"/>
        </w:rPr>
        <w:lastRenderedPageBreak/>
        <w:t xml:space="preserve">Iz podneska Hrvatskog zavoda za mirovinsko osiguranje proizlazi da dužnik nema zaposlenih. 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DD25FE">
        <w:rPr>
          <w:rFonts w:hAnsi="Times New Roman" w:ascii="Times New Roman"/>
          <w:szCs w:val="24"/>
          <w:lang w:val="hr-HR"/>
        </w:rPr>
        <w:t>5</w:t>
      </w:r>
      <w:r w:rsidR="00D76910">
        <w:rPr>
          <w:rFonts w:hAnsi="Times New Roman" w:ascii="Times New Roman"/>
          <w:szCs w:val="24"/>
          <w:lang w:val="hr-HR"/>
        </w:rPr>
        <w:t>. lipnja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695C95">
        <w:rPr>
          <w:rFonts w:hAnsi="Times New Roman" w:ascii="Times New Roman"/>
          <w:szCs w:val="24"/>
          <w:lang w:val="hr-HR"/>
        </w:rPr>
        <w:t>, v.r.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695C95" w:rsidP="00720C69" w:rsidR="00695C95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695C95" w:rsidP="00720C69" w:rsidR="00695C95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070D" w:rsidP="00DB4528" w:rsidR="00A6070D">
      <w:r>
        <w:separator/>
      </w:r>
    </w:p>
  </w:endnote>
  <w:endnote w:id="0" w:type="continuationSeparator">
    <w:p w:rsidRDefault="00A6070D" w:rsidP="00DB4528" w:rsidR="00A60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070D" w:rsidP="00DB4528" w:rsidR="00A6070D">
      <w:r>
        <w:separator/>
      </w:r>
    </w:p>
  </w:footnote>
  <w:footnote w:id="0" w:type="continuationSeparator">
    <w:p w:rsidRDefault="00A6070D" w:rsidP="00DB4528" w:rsidR="00A60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7C12D2">
          <w:rPr>
            <w:rFonts w:hAnsi="Times New Roman" w:ascii="Times New Roman"/>
          </w:rPr>
          <w:t>6858</w:t>
        </w:r>
        <w:r w:rsidR="00F1743B">
          <w:rPr>
            <w:rFonts w:hAnsi="Times New Roman" w:ascii="Times New Roman"/>
          </w:rPr>
          <w:t>/</w:t>
        </w:r>
        <w:r w:rsidR="007C12D2">
          <w:rPr>
            <w:rFonts w:hAnsi="Times New Roman" w:ascii="Times New Roman"/>
          </w:rPr>
          <w:t>2016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45326"/>
    <w:rsid w:val="00052D93"/>
    <w:rsid w:val="00053DF8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36D3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460E"/>
    <w:rsid w:val="001963C9"/>
    <w:rsid w:val="001B58EA"/>
    <w:rsid w:val="001C0EA2"/>
    <w:rsid w:val="001C360D"/>
    <w:rsid w:val="001C4ACE"/>
    <w:rsid w:val="001E2A68"/>
    <w:rsid w:val="001F3A43"/>
    <w:rsid w:val="002029D2"/>
    <w:rsid w:val="00203A97"/>
    <w:rsid w:val="00204524"/>
    <w:rsid w:val="0020794D"/>
    <w:rsid w:val="002116D3"/>
    <w:rsid w:val="002138EE"/>
    <w:rsid w:val="002220C9"/>
    <w:rsid w:val="0023009D"/>
    <w:rsid w:val="00250B6E"/>
    <w:rsid w:val="002517D8"/>
    <w:rsid w:val="00253C30"/>
    <w:rsid w:val="00256DFD"/>
    <w:rsid w:val="002914C8"/>
    <w:rsid w:val="00291784"/>
    <w:rsid w:val="002A0CFB"/>
    <w:rsid w:val="002A7190"/>
    <w:rsid w:val="002B435F"/>
    <w:rsid w:val="002E1551"/>
    <w:rsid w:val="002E4629"/>
    <w:rsid w:val="002F4894"/>
    <w:rsid w:val="002F4C1C"/>
    <w:rsid w:val="003421CD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C639A"/>
    <w:rsid w:val="003E14EF"/>
    <w:rsid w:val="003E3201"/>
    <w:rsid w:val="003E3A62"/>
    <w:rsid w:val="003E41A8"/>
    <w:rsid w:val="003E649F"/>
    <w:rsid w:val="003F2621"/>
    <w:rsid w:val="003F3BE5"/>
    <w:rsid w:val="0042162E"/>
    <w:rsid w:val="004323FA"/>
    <w:rsid w:val="0043325E"/>
    <w:rsid w:val="004368F9"/>
    <w:rsid w:val="0044662D"/>
    <w:rsid w:val="004544C1"/>
    <w:rsid w:val="004630B7"/>
    <w:rsid w:val="00475A33"/>
    <w:rsid w:val="00475C41"/>
    <w:rsid w:val="004946B8"/>
    <w:rsid w:val="00495874"/>
    <w:rsid w:val="004A3DAA"/>
    <w:rsid w:val="004A6DDC"/>
    <w:rsid w:val="004A727D"/>
    <w:rsid w:val="004B7DF9"/>
    <w:rsid w:val="004C3A8E"/>
    <w:rsid w:val="004C44E7"/>
    <w:rsid w:val="004C69B9"/>
    <w:rsid w:val="004D2C42"/>
    <w:rsid w:val="004D6371"/>
    <w:rsid w:val="004E5DAB"/>
    <w:rsid w:val="0050121B"/>
    <w:rsid w:val="00506C88"/>
    <w:rsid w:val="00516F7E"/>
    <w:rsid w:val="0051749B"/>
    <w:rsid w:val="00526DB9"/>
    <w:rsid w:val="0052754B"/>
    <w:rsid w:val="00532B71"/>
    <w:rsid w:val="00552913"/>
    <w:rsid w:val="00553C7D"/>
    <w:rsid w:val="00556763"/>
    <w:rsid w:val="0058771F"/>
    <w:rsid w:val="005940E9"/>
    <w:rsid w:val="005A351B"/>
    <w:rsid w:val="005A7380"/>
    <w:rsid w:val="005B16A7"/>
    <w:rsid w:val="005B39E9"/>
    <w:rsid w:val="005B7067"/>
    <w:rsid w:val="005D55AF"/>
    <w:rsid w:val="005F232F"/>
    <w:rsid w:val="005F6B2F"/>
    <w:rsid w:val="006223F5"/>
    <w:rsid w:val="00622893"/>
    <w:rsid w:val="0062505F"/>
    <w:rsid w:val="006356C5"/>
    <w:rsid w:val="00637046"/>
    <w:rsid w:val="00637512"/>
    <w:rsid w:val="00640692"/>
    <w:rsid w:val="00640F49"/>
    <w:rsid w:val="00641496"/>
    <w:rsid w:val="00643A56"/>
    <w:rsid w:val="00647B73"/>
    <w:rsid w:val="00652D44"/>
    <w:rsid w:val="00653478"/>
    <w:rsid w:val="0066355E"/>
    <w:rsid w:val="00663B0A"/>
    <w:rsid w:val="00685E1A"/>
    <w:rsid w:val="006866A9"/>
    <w:rsid w:val="00690390"/>
    <w:rsid w:val="00695C95"/>
    <w:rsid w:val="006A4FEB"/>
    <w:rsid w:val="006A7345"/>
    <w:rsid w:val="006C13FA"/>
    <w:rsid w:val="006C4727"/>
    <w:rsid w:val="006D12E2"/>
    <w:rsid w:val="006D13C5"/>
    <w:rsid w:val="006D3A6D"/>
    <w:rsid w:val="006D4241"/>
    <w:rsid w:val="006F03C5"/>
    <w:rsid w:val="006F3197"/>
    <w:rsid w:val="006F4B3E"/>
    <w:rsid w:val="0071050D"/>
    <w:rsid w:val="00730EAB"/>
    <w:rsid w:val="00740666"/>
    <w:rsid w:val="00743198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B5ED2"/>
    <w:rsid w:val="007C12D2"/>
    <w:rsid w:val="007E1CF6"/>
    <w:rsid w:val="007E1F9B"/>
    <w:rsid w:val="007E7F58"/>
    <w:rsid w:val="007F2C53"/>
    <w:rsid w:val="007F5775"/>
    <w:rsid w:val="00800330"/>
    <w:rsid w:val="008031D5"/>
    <w:rsid w:val="00813326"/>
    <w:rsid w:val="00813770"/>
    <w:rsid w:val="00814A75"/>
    <w:rsid w:val="0081718B"/>
    <w:rsid w:val="008216A0"/>
    <w:rsid w:val="00826187"/>
    <w:rsid w:val="00834287"/>
    <w:rsid w:val="00840E3D"/>
    <w:rsid w:val="00847A4F"/>
    <w:rsid w:val="0085524F"/>
    <w:rsid w:val="008554E2"/>
    <w:rsid w:val="00867F16"/>
    <w:rsid w:val="00881D6B"/>
    <w:rsid w:val="0088293F"/>
    <w:rsid w:val="00890179"/>
    <w:rsid w:val="008A18BD"/>
    <w:rsid w:val="008C43A1"/>
    <w:rsid w:val="008C6C00"/>
    <w:rsid w:val="008D5E16"/>
    <w:rsid w:val="008F7D32"/>
    <w:rsid w:val="00904336"/>
    <w:rsid w:val="0090755D"/>
    <w:rsid w:val="009078DE"/>
    <w:rsid w:val="0091115B"/>
    <w:rsid w:val="00936EF6"/>
    <w:rsid w:val="009414D6"/>
    <w:rsid w:val="00956B1E"/>
    <w:rsid w:val="00961D9E"/>
    <w:rsid w:val="009634E3"/>
    <w:rsid w:val="009642F0"/>
    <w:rsid w:val="0098059A"/>
    <w:rsid w:val="00990135"/>
    <w:rsid w:val="00991379"/>
    <w:rsid w:val="00992CAA"/>
    <w:rsid w:val="00993B2A"/>
    <w:rsid w:val="0099740D"/>
    <w:rsid w:val="00997BA9"/>
    <w:rsid w:val="009B6D22"/>
    <w:rsid w:val="009B6D76"/>
    <w:rsid w:val="009C6AAA"/>
    <w:rsid w:val="009C6C32"/>
    <w:rsid w:val="009D557F"/>
    <w:rsid w:val="009F2491"/>
    <w:rsid w:val="009F5765"/>
    <w:rsid w:val="009F610D"/>
    <w:rsid w:val="00A04B6E"/>
    <w:rsid w:val="00A06394"/>
    <w:rsid w:val="00A366C6"/>
    <w:rsid w:val="00A40131"/>
    <w:rsid w:val="00A476A2"/>
    <w:rsid w:val="00A57763"/>
    <w:rsid w:val="00A6070D"/>
    <w:rsid w:val="00A67C9A"/>
    <w:rsid w:val="00A95334"/>
    <w:rsid w:val="00AA51BC"/>
    <w:rsid w:val="00AA754A"/>
    <w:rsid w:val="00AB0AA2"/>
    <w:rsid w:val="00AB1856"/>
    <w:rsid w:val="00AB1C6E"/>
    <w:rsid w:val="00AB6C5F"/>
    <w:rsid w:val="00AB7883"/>
    <w:rsid w:val="00AC4699"/>
    <w:rsid w:val="00AD1B2C"/>
    <w:rsid w:val="00AD5498"/>
    <w:rsid w:val="00AD5DFD"/>
    <w:rsid w:val="00AE673F"/>
    <w:rsid w:val="00AE7BFC"/>
    <w:rsid w:val="00AF1213"/>
    <w:rsid w:val="00AF40B4"/>
    <w:rsid w:val="00B026C1"/>
    <w:rsid w:val="00B03169"/>
    <w:rsid w:val="00B0381B"/>
    <w:rsid w:val="00B11EB8"/>
    <w:rsid w:val="00B17263"/>
    <w:rsid w:val="00B21A71"/>
    <w:rsid w:val="00B2463B"/>
    <w:rsid w:val="00B33625"/>
    <w:rsid w:val="00B36ABC"/>
    <w:rsid w:val="00B76468"/>
    <w:rsid w:val="00B77EEE"/>
    <w:rsid w:val="00B8494A"/>
    <w:rsid w:val="00BA6AD3"/>
    <w:rsid w:val="00BA75A6"/>
    <w:rsid w:val="00BC4A03"/>
    <w:rsid w:val="00BC5339"/>
    <w:rsid w:val="00BE194E"/>
    <w:rsid w:val="00BE20D2"/>
    <w:rsid w:val="00C05D15"/>
    <w:rsid w:val="00C105EB"/>
    <w:rsid w:val="00C17143"/>
    <w:rsid w:val="00C23038"/>
    <w:rsid w:val="00C300F7"/>
    <w:rsid w:val="00C33511"/>
    <w:rsid w:val="00C3758E"/>
    <w:rsid w:val="00C47DBC"/>
    <w:rsid w:val="00C51F6D"/>
    <w:rsid w:val="00C531C8"/>
    <w:rsid w:val="00C57CAF"/>
    <w:rsid w:val="00C662C7"/>
    <w:rsid w:val="00C758B4"/>
    <w:rsid w:val="00CA2B28"/>
    <w:rsid w:val="00CA6DD0"/>
    <w:rsid w:val="00CB0249"/>
    <w:rsid w:val="00CB5371"/>
    <w:rsid w:val="00CE73F7"/>
    <w:rsid w:val="00CF2939"/>
    <w:rsid w:val="00CF6DC8"/>
    <w:rsid w:val="00D0168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76910"/>
    <w:rsid w:val="00D80F4D"/>
    <w:rsid w:val="00D955F3"/>
    <w:rsid w:val="00DA0626"/>
    <w:rsid w:val="00DA2AB9"/>
    <w:rsid w:val="00DA7CB2"/>
    <w:rsid w:val="00DB29D2"/>
    <w:rsid w:val="00DB4528"/>
    <w:rsid w:val="00DB552B"/>
    <w:rsid w:val="00DB6A80"/>
    <w:rsid w:val="00DB7204"/>
    <w:rsid w:val="00DB79FA"/>
    <w:rsid w:val="00DC0780"/>
    <w:rsid w:val="00DC1B9C"/>
    <w:rsid w:val="00DC1F67"/>
    <w:rsid w:val="00DC347F"/>
    <w:rsid w:val="00DC34DC"/>
    <w:rsid w:val="00DC6B57"/>
    <w:rsid w:val="00DD195A"/>
    <w:rsid w:val="00DD25FE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D7F"/>
    <w:rsid w:val="00E70CBA"/>
    <w:rsid w:val="00E72F6B"/>
    <w:rsid w:val="00E807FE"/>
    <w:rsid w:val="00E82D79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B66"/>
    <w:rsid w:val="00F01CD6"/>
    <w:rsid w:val="00F12654"/>
    <w:rsid w:val="00F13199"/>
    <w:rsid w:val="00F167A8"/>
    <w:rsid w:val="00F1743B"/>
    <w:rsid w:val="00F174ED"/>
    <w:rsid w:val="00F223A2"/>
    <w:rsid w:val="00F335AA"/>
    <w:rsid w:val="00F41165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54DD"/>
    <w:rsid w:val="00FE63C3"/>
    <w:rsid w:val="00FE7CDD"/>
    <w:rsid w:val="00FF7201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95C95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95C95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6858</izvorni_sadrzaj>
    <derivirana_varijabla naziv="DomainObject.Predmet.Broj_1">6858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St-6858/2016</izvorni_sadrzaj>
    <derivirana_varijabla naziv="DomainObject.Predmet.OznakaBroj_1">St-6858/2016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iCODER STUDIO j.d.o.o.  za usluge i trgovinu zastupanog po punomoćniku NIKOLA VIDOVIĆ</izvorni_sadrzaj>
    <derivirana_varijabla naziv="DomainObject.Predmet.ProtustrankaFormated_1">  iCODER STUDIO j.d.o.o.  za usluge i trgovinu zastupanog po punomoćniku NIKOLA VIDOVIĆ</derivirana_varijabla>
  </DomainObject.Predmet.ProtustrankaFormated>
  <DomainObject.Predmet.ProtustrankaFormatedOIB>
    <izvorni_sadrzaj>  iCODER STUDIO j.d.o.o.  za usluge i trgovinu, OIB 57869646619 zastupanog po punomoćniku NIKOLA VIDOVIĆ</izvorni_sadrzaj>
    <derivirana_varijabla naziv="DomainObject.Predmet.ProtustrankaFormatedOIB_1">  iCODER STUDIO j.d.o.o.  za usluge i trgovinu, OIB 57869646619 zastupanog po punomoćniku NIKOLA VIDOVIĆ</derivirana_varijabla>
  </DomainObject.Predmet.ProtustrankaFormatedOIB>
  <DomainObject.Predmet.ProtustrankaFormatedWithAdress>
    <izvorni_sadrzaj> iCODER STUDIO j.d.o.o.  za usluge i trgovinu, Frana Galovića 9, 49000 Krapina zastupanog po punomoćniku NIKOLA VIDOVIĆ</izvorni_sadrzaj>
    <derivirana_varijabla naziv="DomainObject.Predmet.ProtustrankaFormatedWithAdress_1"> iCODER STUDIO j.d.o.o.  za usluge i trgovinu, Frana Galovića 9, 49000 Krapina zastupanog po punomoćniku NIKOLA VIDOVIĆ</derivirana_varijabla>
  </DomainObject.Predmet.ProtustrankaFormatedWithAdress>
  <DomainObject.Predmet.ProtustrankaFormatedWithAdressOIB>
    <izvorni_sadrzaj> iCODER STUDIO j.d.o.o.  za usluge i trgovinu, OIB 57869646619, Frana Galovića 9, 49000 Krapina zastupanog po punomoćniku NIKOLA VIDOVIĆ</izvorni_sadrzaj>
    <derivirana_varijabla naziv="DomainObject.Predmet.ProtustrankaFormatedWithAdressOIB_1"> iCODER STUDIO j.d.o.o.  za usluge i trgovinu, OIB 57869646619, Frana Galovića 9, 49000 Krapina zastupanog po punomoćniku NIKOLA VIDOVIĆ</derivirana_varijabla>
  </DomainObject.Predmet.ProtustrankaFormatedWithAdressOIB>
  <DomainObject.Predmet.ProtustrankaWithAdress>
    <izvorni_sadrzaj>iCODER STUDIO j.d.o.o.  za usluge i trgovinu Frana Galovića 9, 49000 Krapina</izvorni_sadrzaj>
    <derivirana_varijabla naziv="DomainObject.Predmet.ProtustrankaWithAdress_1">iCODER STUDIO j.d.o.o.  za usluge i trgovinu Frana Galovića 9, 49000 Krapina</derivirana_varijabla>
  </DomainObject.Predmet.ProtustrankaWithAdress>
  <DomainObject.Predmet.ProtustrankaWithAdressOIB>
    <izvorni_sadrzaj>iCODER STUDIO j.d.o.o.  za usluge i trgovinu, OIB 57869646619, Frana Galovića 9, 49000 Krapina</izvorni_sadrzaj>
    <derivirana_varijabla naziv="DomainObject.Predmet.ProtustrankaWithAdressOIB_1">iCODER STUDIO j.d.o.o.  za usluge i trgovinu, OIB 57869646619, Frana Galovića 9, 49000 Krapina</derivirana_varijabla>
  </DomainObject.Predmet.ProtustrankaWithAdressOIB>
  <DomainObject.Predmet.ProtustrankaNazivFormated>
    <izvorni_sadrzaj>iCODER STUDIO j.d.o.o.  za usluge i trgovinu</izvorni_sadrzaj>
    <derivirana_varijabla naziv="DomainObject.Predmet.ProtustrankaNazivFormated_1">iCODER STUDIO j.d.o.o.  za usluge i trgovinu</derivirana_varijabla>
  </DomainObject.Predmet.ProtustrankaNazivFormated>
  <DomainObject.Predmet.ProtustrankaNazivFormatedOIB>
    <izvorni_sadrzaj>iCODER STUDIO j.d.o.o.  za usluge i trgovinu, OIB 57869646619</izvorni_sadrzaj>
    <derivirana_varijabla naziv="DomainObject.Predmet.ProtustrankaNazivFormatedOIB_1">iCODER STUDIO j.d.o.o.  za usluge i trgovinu, OIB 57869646619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iCODER STUDIO j.d.o.o.  za usluge i trgovinu zastupanog po punomoćniku NIKOLA VIDOVIĆ</item>
    </izvorni_sadrzaj>
    <derivirana_varijabla naziv="DomainObject.Predmet.ProtuStrankaListFormated_1">
      <item>iCODER STUDIO j.d.o.o.  za usluge i trgovinu zastupanog po punomoćniku NIKOLA VIDOVIĆ</item>
    </derivirana_varijabla>
  </DomainObject.Predmet.ProtuStrankaListFormated>
  <DomainObject.Predmet.ProtuStrankaListFormatedOIB>
    <izvorni_sadrzaj>
      <item>iCODER STUDIO j.d.o.o.  za usluge i trgovinu, OIB 57869646619 zastupanog po punomoćniku NIKOLA VIDOVIĆ</item>
    </izvorni_sadrzaj>
    <derivirana_varijabla naziv="DomainObject.Predmet.ProtuStrankaListFormatedOIB_1">
      <item>iCODER STUDIO j.d.o.o.  za usluge i trgovinu, OIB 57869646619 zastupanog po punomoćniku NIKOLA VIDOVIĆ</item>
    </derivirana_varijabla>
  </DomainObject.Predmet.ProtuStrankaListFormatedOIB>
  <DomainObject.Predmet.ProtuStrankaListFormatedWithAdress>
    <izvorni_sadrzaj>
      <item>iCODER STUDIO j.d.o.o.  za usluge i trgovinu, Frana Galovića 9, 49000 Krapina zastupanog po punomoćniku NIKOLA VIDOVIĆ</item>
    </izvorni_sadrzaj>
    <derivirana_varijabla naziv="DomainObject.Predmet.ProtuStrankaListFormatedWithAdress_1">
      <item>iCODER STUDIO j.d.o.o.  za usluge i trgovinu, Frana Galovića 9, 49000 Krapina zastupanog po punomoćniku NIKOLA VIDOVIĆ</item>
    </derivirana_varijabla>
  </DomainObject.Predmet.ProtuStrankaListFormatedWithAdress>
  <DomainObject.Predmet.ProtuStrankaListFormatedWithAdressOIB>
    <izvorni_sadrzaj>
      <item>iCODER STUDIO j.d.o.o.  za usluge i trgovinu, OIB 57869646619, Frana Galovića 9, 49000 Krapina zastupanog po punomoćniku NIKOLA VIDOVIĆ</item>
    </izvorni_sadrzaj>
    <derivirana_varijabla naziv="DomainObject.Predmet.ProtuStrankaListFormatedWithAdressOIB_1">
      <item>iCODER STUDIO j.d.o.o.  za usluge i trgovinu, OIB 57869646619, Frana Galovića 9, 49000 Krapina zastupanog po punomoćniku NIKOLA VIDOVIĆ</item>
    </derivirana_varijabla>
  </DomainObject.Predmet.ProtuStrankaListFormatedWithAdressOIB>
  <DomainObject.Predmet.ProtuStrankaListNazivFormated>
    <izvorni_sadrzaj>
      <item>iCODER STUDIO j.d.o.o.  za usluge i trgovinu</item>
    </izvorni_sadrzaj>
    <derivirana_varijabla naziv="DomainObject.Predmet.ProtuStrankaListNazivFormated_1">
      <item>iCODER STUDIO j.d.o.o.  za usluge i trgovinu</item>
    </derivirana_varijabla>
  </DomainObject.Predmet.ProtuStrankaListNazivFormated>
  <DomainObject.Predmet.ProtuStrankaListNazivFormatedOIB>
    <izvorni_sadrzaj>
      <item>iCODER STUDIO j.d.o.o.  za usluge i trgovinu, OIB 57869646619</item>
    </izvorni_sadrzaj>
    <derivirana_varijabla naziv="DomainObject.Predmet.ProtuStrankaListNazivFormatedOIB_1">
      <item>iCODER STUDIO j.d.o.o.  za usluge i trgovinu, OIB 57869646619</item>
    </derivirana_varijabla>
  </DomainObject.Predmet.ProtuStrankaListNazivFormatedOIB>
  <DomainObject.Predmet.OstaliListFormated>
    <izvorni_sadrzaj>
      <item>NIKOLA VIDOVIĆ punomoćnik sudionika u postupku iCODER STUDIO j.d.o.o.  za usluge i trgovinu</item>
    </izvorni_sadrzaj>
    <derivirana_varijabla naziv="DomainObject.Predmet.OstaliListFormated_1">
      <item>NIKOLA VIDOVIĆ punomoćnik sudionika u postupku iCODER STUDIO j.d.o.o.  za usluge i trgovinu</item>
    </derivirana_varijabla>
  </DomainObject.Predmet.OstaliListFormated>
  <DomainObject.Predmet.OstaliListFormatedOIB>
    <izvorni_sadrzaj>
      <item>NIKOLA VIDOVIĆ, OIB 81979886002 punomoćnik sudionika u postupku iCODER STUDIO j.d.o.o.  za usluge i trgovinu</item>
    </izvorni_sadrzaj>
    <derivirana_varijabla naziv="DomainObject.Predmet.OstaliListFormatedOIB_1">
      <item>NIKOLA VIDOVIĆ, OIB 81979886002 punomoćnik sudionika u postupku iCODER STUDIO j.d.o.o.  za usluge i trgovinu</item>
    </derivirana_varijabla>
  </DomainObject.Predmet.OstaliListFormatedOIB>
  <DomainObject.Predmet.OstaliListFormatedWithAdress>
    <izvorni_sadrzaj>
      <item>NIKOLA VIDOVIĆ, JAZVINE 5, 49232 Jazvine punomoćnik sudionika u postupku iCODER STUDIO j.d.o.o.  za usluge i trgovinu</item>
    </izvorni_sadrzaj>
    <derivirana_varijabla naziv="DomainObject.Predmet.OstaliListFormatedWithAdress_1">
      <item>NIKOLA VIDOVIĆ, JAZVINE 5, 49232 Jazvine punomoćnik sudionika u postupku iCODER STUDIO j.d.o.o.  za usluge i trgovinu</item>
    </derivirana_varijabla>
  </DomainObject.Predmet.OstaliListFormatedWithAdress>
  <DomainObject.Predmet.OstaliListFormatedWithAdressOIB>
    <izvorni_sadrzaj>
      <item>NIKOLA VIDOVIĆ, OIB 81979886002, JAZVINE 5, 49232 Jazvine punomoćnik sudionika u postupku iCODER STUDIO j.d.o.o.  za usluge i trgovinu</item>
    </izvorni_sadrzaj>
    <derivirana_varijabla naziv="DomainObject.Predmet.OstaliListFormatedWithAdressOIB_1">
      <item>NIKOLA VIDOVIĆ, OIB 81979886002, JAZVINE 5, 49232 Jazvine punomoćnik sudionika u postupku iCODER STUDIO j.d.o.o.  za usluge i trgovinu</item>
    </derivirana_varijabla>
  </DomainObject.Predmet.OstaliListFormatedWithAdressOIB>
  <DomainObject.Predmet.OstaliListNazivFormated>
    <izvorni_sadrzaj>
      <item>NIKOLA VIDOVIĆ</item>
    </izvorni_sadrzaj>
    <derivirana_varijabla naziv="DomainObject.Predmet.OstaliListNazivFormated_1">
      <item>NIKOLA VIDOVIĆ</item>
    </derivirana_varijabla>
  </DomainObject.Predmet.OstaliListNazivFormated>
  <DomainObject.Predmet.OstaliListNazivFormatedOIB>
    <izvorni_sadrzaj>
      <item>NIKOLA VIDOVIĆ, OIB 81979886002</item>
    </izvorni_sadrzaj>
    <derivirana_varijabla naziv="DomainObject.Predmet.OstaliListNazivFormatedOIB_1">
      <item>NIKOLA VIDOVIĆ, OIB 81979886002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iCODER STUDIO j.d.o.o.  za usluge i trgovinu</izvorni_sadrzaj>
    <derivirana_varijabla naziv="DomainObject.Predmet.ProtustrankaIDrugi_1">iCODER STUDIO j.d.o.o. 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iCODER STUDIO j.d.o.o.  za usluge i trgovinu, OIB 57869646619, Frana Galovića 9, 49000 Krapina</izvorni_sadrzaj>
    <derivirana_varijabla naziv="DomainObject.Predmet.ProtustrankaIDrugiAdressOIB_1">iCODER STUDIO j.d.o.o.  za usluge i trgovinu, OIB 57869646619, Frana Galovića 9,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iCODER STUDIO j.d.o.o.  za usluge i trgovinu</item>
      <item>FINA Regionalni centar Zagreb</item>
      <item>NIKOLA VIDOVIĆ</item>
    </izvorni_sadrzaj>
    <derivirana_varijabla naziv="DomainObject.Predmet.SudioniciListNaziv_1">
      <item>iCODER STUDIO j.d.o.o.  za usluge i trgovinu</item>
      <item>FINA Regionalni centar Zagreb</item>
      <item>NIKOLA VIDOVIĆ</item>
    </derivirana_varijabla>
  </DomainObject.Predmet.SudioniciListNaziv>
  <DomainObject.Predmet.SudioniciListAdressOIB>
    <izvorni_sadrzaj>
      <item>iCODER STUDIO j.d.o.o.  za usluge i trgovinu, OIB 57869646619, Frana Galovića 9,49000 Krapina</item>
      <item>FINA Regionalni centar Zagreb, OIB 85821130368, Trg svibanjskih žrtava 1995. 1,10000 Zagreb</item>
      <item>NIKOLA VIDOVIĆ, OIB 81979886002, JAZVINE 5,49232 Jazvine</item>
    </izvorni_sadrzaj>
    <derivirana_varijabla naziv="DomainObject.Predmet.SudioniciListAdressOIB_1">
      <item>iCODER STUDIO j.d.o.o.  za usluge i trgovinu, OIB 57869646619, Frana Galovića 9,49000 Krapina</item>
      <item>FINA Regionalni centar Zagreb, OIB 85821130368, Trg svibanjskih žrtava 1995. 1,10000 Zagreb</item>
      <item>NIKOLA VIDOVIĆ, OIB 81979886002, JAZVINE 5,49232 Jazvine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57869646619</item>
      <item>, OIB 85821130368</item>
      <item>, OIB 81979886002</item>
    </izvorni_sadrzaj>
    <derivirana_varijabla naziv="DomainObject.Predmet.SudioniciListNazivOIB_1">
      <item>, OIB 57869646619</item>
      <item>, OIB 85821130368</item>
      <item>, OIB 81979886002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92A88A-BAD7-4E75-932C-5132FCC2F1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422</properties:Words>
  <properties:Characters>2255</properties:Characters>
  <properties:Lines>72</properties:Lines>
  <properties:Paragraphs>27</properties:Paragraphs>
  <properties:TotalTime>154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2017-06-05T08:43:00Z</cp:lastPrinted>
  <dcterms:modified xmlns:xsi="http://www.w3.org/2001/XMLSchema-instance" xsi:type="dcterms:W3CDTF">2017-06-05T08:44:00Z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