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1b773" w14:paraId="551b773" w:rsidRDefault="005544CE" w:rsidP="00E47FD1" w:rsidR="005544CE">
      <w:pPr>
        <w:ind w:firstLine="708"/>
        <w15:collapsed w:val="false"/>
        <w:rPr>
          <w:noProof/>
          <w:lang w:eastAsia="hr-HR" w:val="hr-HR"/>
        </w:rPr>
      </w:pPr>
      <w:bookmarkStart w:name="_GoBack" w:id="0"/>
      <w:bookmarkEnd w:id="0"/>
      <w:r w:rsidRPr="00A16878">
        <w:rPr>
          <w:noProof/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77B1" w:rsidP="00E47FD1" w:rsidR="00AC4892" w:rsidRPr="00E95649">
      <w:pPr>
        <w:ind w:firstLine="708"/>
        <w:rPr>
          <w:sz w:val="8"/>
          <w:szCs w:val="8"/>
          <w:lang w:val="hr-HR"/>
        </w:rPr>
      </w:pP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  <w:t xml:space="preserve">               </w:t>
      </w:r>
    </w:p>
    <w:p w:rsidRDefault="00D4027A" w:rsidP="00D4027A" w:rsidR="00D4027A" w:rsidRPr="00E95649">
      <w:pPr>
        <w:pStyle w:val="Naslov1"/>
        <w:jc w:val="both"/>
        <w:rPr>
          <w:b w:val="false"/>
        </w:rPr>
      </w:pPr>
      <w:r w:rsidRPr="00E95649">
        <w:rPr>
          <w:b w:val="false"/>
        </w:rPr>
        <w:t>REPUBLIKA HRVATSKA</w:t>
      </w:r>
    </w:p>
    <w:p w:rsidRDefault="00D4027A" w:rsidP="00D4027A" w:rsidR="00D4027A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TRGOVAČKI SUD U SPLITU             </w:t>
      </w:r>
      <w:r w:rsidRPr="00E95649">
        <w:rPr>
          <w:lang w:val="hr-HR"/>
        </w:rPr>
        <w:tab/>
      </w:r>
      <w:r w:rsidRPr="00E95649">
        <w:rPr>
          <w:lang w:val="hr-HR"/>
        </w:rPr>
        <w:tab/>
      </w:r>
      <w:r w:rsidRPr="00E95649">
        <w:rPr>
          <w:lang w:val="hr-HR"/>
        </w:rPr>
        <w:tab/>
        <w:t xml:space="preserve">      </w:t>
      </w:r>
    </w:p>
    <w:p w:rsidRDefault="00EB78C8" w:rsidP="00EB78C8" w:rsidR="00EB78C8" w:rsidRPr="00E95649">
      <w:pPr>
        <w:rPr>
          <w:lang w:val="hr-HR"/>
        </w:rPr>
      </w:pPr>
      <w:r w:rsidRPr="00E95649">
        <w:rPr>
          <w:lang w:val="hr-HR"/>
        </w:rPr>
        <w:t>Split, Sukoišanska 6</w:t>
      </w:r>
    </w:p>
    <w:p w:rsidRDefault="00F35310" w:rsidP="006535DC" w:rsidR="00F35310" w:rsidRPr="00E95649">
      <w:pPr>
        <w:pStyle w:val="Naslov1"/>
        <w:spacing w:after="240" w:before="400"/>
        <w:rPr>
          <w:b w:val="false"/>
        </w:rPr>
      </w:pPr>
      <w:r w:rsidRPr="00E95649">
        <w:rPr>
          <w:b w:val="false"/>
        </w:rPr>
        <w:t>U   I M E   R E P U B L I K E   H R V A T S K E</w:t>
      </w:r>
    </w:p>
    <w:p w:rsidRDefault="00E14AE2" w:rsidP="006535DC" w:rsidR="00D4027A" w:rsidRPr="00E95649">
      <w:pPr>
        <w:pStyle w:val="Naslov2"/>
        <w:spacing w:after="240" w:before="400"/>
        <w:rPr>
          <w:bCs/>
          <w:szCs w:val="24"/>
        </w:rPr>
      </w:pPr>
      <w:r w:rsidRPr="00E95649">
        <w:rPr>
          <w:bCs/>
          <w:szCs w:val="24"/>
        </w:rPr>
        <w:t>R J E Š E NJ E</w:t>
      </w:r>
    </w:p>
    <w:p w:rsidRDefault="00D4027A" w:rsidP="002102BE" w:rsidR="00403F01" w:rsidRPr="00E95649">
      <w:pPr>
        <w:pStyle w:val="Tijeloteksta"/>
        <w:rPr>
          <w:lang w:val="hr-HR"/>
        </w:rPr>
      </w:pPr>
      <w:r w:rsidRPr="00E95649">
        <w:rPr>
          <w:lang w:val="hr-HR"/>
        </w:rPr>
        <w:tab/>
      </w:r>
      <w:r w:rsidR="00403F01" w:rsidRPr="00E95649">
        <w:rPr>
          <w:lang w:val="hr-HR"/>
        </w:rPr>
        <w:t xml:space="preserve">Trgovački sud u Splitu, po </w:t>
      </w:r>
      <w:r w:rsidR="00F7047C" w:rsidRPr="00E95649">
        <w:rPr>
          <w:lang w:val="hr-HR"/>
        </w:rPr>
        <w:t xml:space="preserve">stečajnoj </w:t>
      </w:r>
      <w:r w:rsidR="00403F01" w:rsidRPr="00E95649">
        <w:rPr>
          <w:lang w:val="hr-HR"/>
        </w:rPr>
        <w:t>su</w:t>
      </w:r>
      <w:r w:rsidR="00F7047C" w:rsidRPr="00E95649">
        <w:rPr>
          <w:lang w:val="hr-HR"/>
        </w:rPr>
        <w:t>tkinji Ani Golub Gruić</w:t>
      </w:r>
      <w:r w:rsidR="00403F01" w:rsidRPr="00E95649">
        <w:rPr>
          <w:lang w:val="hr-HR"/>
        </w:rPr>
        <w:t xml:space="preserve">, </w:t>
      </w:r>
      <w:r w:rsidR="00E95649" w:rsidRPr="00E95649">
        <w:rPr>
          <w:lang w:val="hr-HR"/>
        </w:rPr>
        <w:t>odlučujući o zahtjevu</w:t>
      </w:r>
      <w:r w:rsidR="00AC4892" w:rsidRPr="00E95649">
        <w:rPr>
          <w:lang w:val="hr-HR"/>
        </w:rPr>
        <w:t xml:space="preserve"> </w:t>
      </w:r>
      <w:r w:rsidR="00743750" w:rsidRPr="00E95649">
        <w:rPr>
          <w:szCs w:val="24"/>
          <w:lang w:val="hr-HR"/>
        </w:rPr>
        <w:t>FINANCIJSKE AGENCIJE, Regionalni centar Spl</w:t>
      </w:r>
      <w:r w:rsidR="00AC4892" w:rsidRPr="00E95649">
        <w:rPr>
          <w:szCs w:val="24"/>
          <w:lang w:val="hr-HR"/>
        </w:rPr>
        <w:t>it, Mažuranićevo šetalište 24b</w:t>
      </w:r>
      <w:r w:rsidR="0066735D" w:rsidRPr="00E95649">
        <w:rPr>
          <w:lang w:val="hr-HR"/>
        </w:rPr>
        <w:t>,</w:t>
      </w:r>
      <w:r w:rsidR="00403F01" w:rsidRPr="00E95649">
        <w:rPr>
          <w:lang w:val="hr-HR"/>
        </w:rPr>
        <w:t xml:space="preserve"> za </w:t>
      </w:r>
      <w:r w:rsidR="00AC4892" w:rsidRPr="00E95649">
        <w:rPr>
          <w:lang w:val="hr-HR"/>
        </w:rPr>
        <w:t>provedbu</w:t>
      </w:r>
      <w:r w:rsidR="00403F01" w:rsidRPr="00E95649">
        <w:rPr>
          <w:lang w:val="hr-HR"/>
        </w:rPr>
        <w:t xml:space="preserve"> </w:t>
      </w:r>
      <w:r w:rsidR="00AC4892" w:rsidRPr="00E95649">
        <w:rPr>
          <w:lang w:val="hr-HR"/>
        </w:rPr>
        <w:t xml:space="preserve">skraćenog </w:t>
      </w:r>
      <w:r w:rsidR="00403F01" w:rsidRPr="00E95649">
        <w:rPr>
          <w:lang w:val="hr-HR"/>
        </w:rPr>
        <w:t xml:space="preserve">stečajnog postupka nad </w:t>
      </w:r>
      <w:r w:rsidR="00AC4892" w:rsidRPr="00E95649">
        <w:rPr>
          <w:lang w:val="hr-HR"/>
        </w:rPr>
        <w:t xml:space="preserve">dužnikom </w:t>
      </w:r>
      <w:r w:rsidR="0041287C">
        <w:rPr>
          <w:lang w:val="hr-HR"/>
        </w:rPr>
        <w:t>TRGOVAČKA ZADRUGA KANELA, OIB: 75638782736, Split, Krešimirova 3</w:t>
      </w:r>
      <w:r w:rsidR="005A4641" w:rsidRPr="00E95649">
        <w:rPr>
          <w:lang w:val="hr-HR"/>
        </w:rPr>
        <w:t xml:space="preserve">, dana </w:t>
      </w:r>
      <w:r w:rsidR="006535DC">
        <w:rPr>
          <w:lang w:val="hr-HR"/>
        </w:rPr>
        <w:t>6. rujna</w:t>
      </w:r>
      <w:r w:rsidR="00E95649" w:rsidRPr="00E95649">
        <w:rPr>
          <w:lang w:val="hr-HR"/>
        </w:rPr>
        <w:t xml:space="preserve"> 2016</w:t>
      </w:r>
      <w:r w:rsidR="00FA2F1D" w:rsidRPr="00E95649">
        <w:rPr>
          <w:lang w:val="hr-HR"/>
        </w:rPr>
        <w:t>.</w:t>
      </w:r>
      <w:r w:rsidR="002102BE" w:rsidRPr="00E95649">
        <w:rPr>
          <w:lang w:val="hr-HR"/>
        </w:rPr>
        <w:t xml:space="preserve"> godine </w:t>
      </w:r>
    </w:p>
    <w:p w:rsidRDefault="00E14AE2" w:rsidP="006535DC" w:rsidR="00D4027A" w:rsidRPr="00E95649">
      <w:pPr>
        <w:spacing w:after="300" w:before="300"/>
        <w:jc w:val="center"/>
        <w:rPr>
          <w:lang w:val="hr-HR"/>
        </w:rPr>
      </w:pPr>
      <w:r w:rsidRPr="00E95649">
        <w:rPr>
          <w:lang w:val="hr-HR"/>
        </w:rPr>
        <w:t xml:space="preserve">r i j e š i o   </w:t>
      </w:r>
      <w:r w:rsidR="00D4027A" w:rsidRPr="00E95649">
        <w:rPr>
          <w:lang w:val="hr-HR"/>
        </w:rPr>
        <w:t xml:space="preserve">j e                                               </w:t>
      </w:r>
    </w:p>
    <w:p w:rsidRDefault="00E14AE2" w:rsidP="005544CE" w:rsidR="00E14AE2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Odbacuje se zahtjev Financijske agencije za provedbu skraćenog stečajnog postupka nad dužnikom </w:t>
      </w:r>
      <w:r w:rsidR="0041287C" w:rsidRPr="0041287C">
        <w:rPr>
          <w:lang w:val="hr-HR"/>
        </w:rPr>
        <w:t>TRGOVAČKA ZADRUGA KANELA, OIB: 75638782736, Split, Krešimirova 3</w:t>
      </w:r>
      <w:r w:rsidR="002102BE" w:rsidRPr="00E95649">
        <w:rPr>
          <w:lang w:val="hr-HR"/>
        </w:rPr>
        <w:t>.</w:t>
      </w:r>
    </w:p>
    <w:p w:rsidRDefault="00BF3F52" w:rsidP="006535DC" w:rsidR="00E14AE2" w:rsidRPr="00E95649">
      <w:pPr>
        <w:spacing w:after="200" w:before="300"/>
        <w:jc w:val="center"/>
        <w:rPr>
          <w:lang w:val="hr-HR"/>
        </w:rPr>
      </w:pPr>
      <w:r w:rsidRPr="00E95649">
        <w:rPr>
          <w:lang w:val="hr-HR"/>
        </w:rPr>
        <w:t>Obrazloženje</w:t>
      </w:r>
    </w:p>
    <w:p w:rsidRDefault="00E14AE2" w:rsidP="00E14AE2" w:rsidR="00160774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>Financijska agencija, Regionalni centa</w:t>
      </w:r>
      <w:r w:rsidR="009D46D2" w:rsidRPr="00E95649">
        <w:rPr>
          <w:lang w:val="hr-HR"/>
        </w:rPr>
        <w:t xml:space="preserve">r Split podnijela je ovom sudu </w:t>
      </w:r>
      <w:r w:rsidR="00E95649" w:rsidRPr="00E95649">
        <w:rPr>
          <w:lang w:val="hr-HR"/>
        </w:rPr>
        <w:t xml:space="preserve">dana </w:t>
      </w:r>
      <w:r w:rsidR="006535DC">
        <w:rPr>
          <w:lang w:val="hr-HR"/>
        </w:rPr>
        <w:t>3</w:t>
      </w:r>
      <w:r w:rsidR="00E95649" w:rsidRPr="00E95649">
        <w:rPr>
          <w:lang w:val="hr-HR"/>
        </w:rPr>
        <w:t>. studenog</w:t>
      </w:r>
      <w:r w:rsidR="00106A8C" w:rsidRPr="00E95649">
        <w:rPr>
          <w:lang w:val="hr-HR"/>
        </w:rPr>
        <w:t xml:space="preserve"> </w:t>
      </w:r>
      <w:r w:rsidRPr="00E95649">
        <w:rPr>
          <w:lang w:val="hr-HR"/>
        </w:rPr>
        <w:t>2015. god. zahtjev za provedbu skraćenog s</w:t>
      </w:r>
      <w:r w:rsidR="009D46D2" w:rsidRPr="00E95649">
        <w:rPr>
          <w:lang w:val="hr-HR"/>
        </w:rPr>
        <w:t xml:space="preserve">tečajnog postupka nad dužnikom </w:t>
      </w:r>
      <w:r w:rsidR="0041287C" w:rsidRPr="0041287C">
        <w:rPr>
          <w:lang w:val="hr-HR"/>
        </w:rPr>
        <w:t>TRGOVAČKA ZADRUGA KANELA, OIB: 75638782736, Split, Krešimirova 3</w:t>
      </w:r>
      <w:r w:rsidR="00E95649" w:rsidRPr="00E95649">
        <w:rPr>
          <w:lang w:val="hr-HR"/>
        </w:rPr>
        <w:t>.</w:t>
      </w:r>
    </w:p>
    <w:p w:rsidRDefault="00E95649" w:rsidP="00E95649" w:rsidR="00E95649" w:rsidRPr="00E95649">
      <w:pPr>
        <w:jc w:val="both"/>
        <w:rPr>
          <w:lang w:val="hr-HR"/>
        </w:rPr>
      </w:pPr>
    </w:p>
    <w:p w:rsidRDefault="00E95649" w:rsidP="00CB152F" w:rsidR="00E95649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Odredbom članka 428. </w:t>
      </w:r>
      <w:r w:rsidR="00683A29" w:rsidRPr="00683A29">
        <w:rPr>
          <w:lang w:val="hr-HR"/>
        </w:rPr>
        <w:t>Stečajnog zakona („Narodne novine“ broj 71/15; dalje SZ/15)</w:t>
      </w:r>
      <w:r w:rsidRPr="00E95649">
        <w:rPr>
          <w:lang w:val="hr-HR"/>
        </w:rPr>
        <w:t>, propisano je da će sud provesti skraćeni stečajni postupak nad</w:t>
      </w:r>
      <w:r>
        <w:rPr>
          <w:lang w:val="hr-HR"/>
        </w:rPr>
        <w:t xml:space="preserve"> pravnom osobom ako su ispunjen</w:t>
      </w:r>
      <w:r w:rsidRPr="00E95649">
        <w:rPr>
          <w:lang w:val="hr-HR"/>
        </w:rPr>
        <w:t>e sljedeće pretpostavke: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nema zaposlenih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u očevidniku redoslijeda osnova za plaćanje ima evidentirane neizvršene osnove za plaćanje u neprekinutom razdoblju od 120 dana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nisu ispunjene pretpostavke za pokretanje drugog postupka radi brisanja iz sudskog registra.</w:t>
      </w:r>
    </w:p>
    <w:p w:rsidRDefault="00E95649" w:rsidP="00E95649" w:rsidR="00E95649">
      <w:pPr>
        <w:jc w:val="both"/>
        <w:rPr>
          <w:lang w:val="hr-HR"/>
        </w:rPr>
      </w:pPr>
    </w:p>
    <w:p w:rsidRDefault="00683A29" w:rsidP="00CB152F" w:rsidR="00683A29">
      <w:pPr>
        <w:ind w:firstLine="708"/>
        <w:jc w:val="both"/>
        <w:rPr>
          <w:lang w:val="hr-HR"/>
        </w:rPr>
      </w:pPr>
      <w:r w:rsidRPr="00683A29">
        <w:rPr>
          <w:lang w:val="hr-HR"/>
        </w:rPr>
        <w:t xml:space="preserve">Nakon </w:t>
      </w:r>
      <w:r>
        <w:rPr>
          <w:lang w:val="hr-HR"/>
        </w:rPr>
        <w:t>za</w:t>
      </w:r>
      <w:r w:rsidRPr="00683A29">
        <w:rPr>
          <w:lang w:val="hr-HR"/>
        </w:rPr>
        <w:t>primanja zahtjeva za provedbu skraćenog stečajnog postupka, sud je pribavio izvadak iz sudskog regist</w:t>
      </w:r>
      <w:r>
        <w:rPr>
          <w:lang w:val="hr-HR"/>
        </w:rPr>
        <w:t xml:space="preserve">ra za uvodno naznačenog dužnika. Iz navedenog izvatka proizlazi da je </w:t>
      </w:r>
      <w:r w:rsidRPr="00683A29">
        <w:rPr>
          <w:lang w:val="hr-HR"/>
        </w:rPr>
        <w:t>rješenjem ovog suda poslovni broj: Tt-</w:t>
      </w:r>
      <w:r w:rsidR="0041287C">
        <w:rPr>
          <w:lang w:val="hr-HR"/>
        </w:rPr>
        <w:t>16/404-1</w:t>
      </w:r>
      <w:r w:rsidRPr="00683A29">
        <w:rPr>
          <w:lang w:val="hr-HR"/>
        </w:rPr>
        <w:t xml:space="preserve"> od </w:t>
      </w:r>
      <w:r w:rsidR="0041287C">
        <w:rPr>
          <w:lang w:val="hr-HR"/>
        </w:rPr>
        <w:t>25. siječnja</w:t>
      </w:r>
      <w:r w:rsidRPr="00683A29">
        <w:rPr>
          <w:lang w:val="hr-HR"/>
        </w:rPr>
        <w:t xml:space="preserve"> 2016. godine pokrenut postup</w:t>
      </w:r>
      <w:r>
        <w:rPr>
          <w:lang w:val="hr-HR"/>
        </w:rPr>
        <w:t xml:space="preserve">ak brisanja iz sudskog registra temeljem odredbe članka 70. Zakona o sudskom registru („Narodne novine“ broj </w:t>
      </w:r>
      <w:r w:rsidRPr="00683A29">
        <w:rPr>
          <w:lang w:val="hr-HR"/>
        </w:rPr>
        <w:t>1/1995, 57/1996, 1/1998, 30/1999, 45/1999, 54/2005, 40/2007, 91/2010, 90/2011, 148/2013, 93/2014, 110/2015</w:t>
      </w:r>
      <w:r>
        <w:rPr>
          <w:lang w:val="hr-HR"/>
        </w:rPr>
        <w:t>)</w:t>
      </w:r>
      <w:r w:rsidR="00CB152F">
        <w:rPr>
          <w:lang w:val="hr-HR"/>
        </w:rPr>
        <w:t>.</w:t>
      </w:r>
    </w:p>
    <w:p w:rsidRDefault="00683A29" w:rsidP="00E95649" w:rsidR="00683A29" w:rsidRPr="00E95649">
      <w:pPr>
        <w:jc w:val="both"/>
        <w:rPr>
          <w:lang w:val="hr-HR"/>
        </w:rPr>
      </w:pPr>
    </w:p>
    <w:p w:rsidRDefault="00CB152F" w:rsidP="005E20B4" w:rsidR="00E95649" w:rsidRPr="00E95649">
      <w:pPr>
        <w:ind w:firstLine="708"/>
        <w:jc w:val="both"/>
        <w:rPr>
          <w:lang w:val="hr-HR"/>
        </w:rPr>
      </w:pPr>
      <w:r>
        <w:rPr>
          <w:lang w:val="hr-HR"/>
        </w:rPr>
        <w:t xml:space="preserve">S obzirom da iz utvrđenog činjeničnog stanja proizlazi da je već u tijeku postupak brisanja dužnika iz sudskog registra, to nisu kumulativno ispunjene pretpostavke za vođenje </w:t>
      </w:r>
      <w:r>
        <w:rPr>
          <w:lang w:val="hr-HR"/>
        </w:rPr>
        <w:lastRenderedPageBreak/>
        <w:t xml:space="preserve">skraćenog stečajnog postupka u smislu odredbe članka 428. SZ-a, radi čega je </w:t>
      </w:r>
      <w:r w:rsidR="00E95649">
        <w:rPr>
          <w:lang w:val="hr-HR"/>
        </w:rPr>
        <w:t>odlučeno je kao u izreci ovog rješenja.</w:t>
      </w:r>
    </w:p>
    <w:p w:rsidRDefault="00E95649" w:rsidP="00E95649" w:rsidR="00E95649" w:rsidRPr="00E95649">
      <w:pPr>
        <w:rPr>
          <w:lang w:val="hr-HR"/>
        </w:rPr>
      </w:pPr>
    </w:p>
    <w:p w:rsidRDefault="00D4027A" w:rsidP="00403F01" w:rsidR="00D4027A" w:rsidRPr="00E95649">
      <w:pPr>
        <w:jc w:val="center"/>
        <w:rPr>
          <w:lang w:val="hr-HR"/>
        </w:rPr>
      </w:pPr>
      <w:r w:rsidRPr="00E95649">
        <w:rPr>
          <w:lang w:val="hr-HR"/>
        </w:rPr>
        <w:t>U Splitu</w:t>
      </w:r>
      <w:r w:rsidR="0002675F" w:rsidRPr="00E95649">
        <w:rPr>
          <w:lang w:val="hr-HR"/>
        </w:rPr>
        <w:t>,</w:t>
      </w:r>
      <w:r w:rsidRPr="00E95649">
        <w:rPr>
          <w:lang w:val="hr-HR"/>
        </w:rPr>
        <w:t xml:space="preserve"> </w:t>
      </w:r>
      <w:r w:rsidR="006535DC">
        <w:rPr>
          <w:lang w:val="hr-HR"/>
        </w:rPr>
        <w:t>6. rujna</w:t>
      </w:r>
      <w:r w:rsidR="00E95649">
        <w:rPr>
          <w:lang w:val="hr-HR"/>
        </w:rPr>
        <w:t xml:space="preserve"> 2016</w:t>
      </w:r>
      <w:r w:rsidR="00FA2F1D" w:rsidRPr="00E95649">
        <w:rPr>
          <w:lang w:val="hr-HR"/>
        </w:rPr>
        <w:t>. godine</w:t>
      </w:r>
    </w:p>
    <w:p w:rsidRDefault="00D4027A" w:rsidP="00D4027A" w:rsidR="00D4027A" w:rsidRPr="00E95649">
      <w:pPr>
        <w:jc w:val="both"/>
        <w:rPr>
          <w:sz w:val="16"/>
          <w:szCs w:val="16"/>
          <w:lang w:val="hr-HR"/>
        </w:rPr>
      </w:pPr>
      <w:r w:rsidRPr="00E95649">
        <w:rPr>
          <w:lang w:val="hr-HR"/>
        </w:rPr>
        <w:t xml:space="preserve"> </w:t>
      </w:r>
    </w:p>
    <w:p w:rsidRDefault="00F7047C" w:rsidP="00E47FD1" w:rsidR="00110325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SUTKINJA</w:t>
      </w:r>
    </w:p>
    <w:p w:rsidRDefault="00E47FD1" w:rsidP="00E47FD1" w:rsidR="00382327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ANA GOLUB GRUIĆ</w:t>
      </w:r>
    </w:p>
    <w:p w:rsidRDefault="00E47FD1" w:rsidP="00E47FD1" w:rsidR="00E47FD1" w:rsidRPr="00E95649">
      <w:pPr>
        <w:ind w:left="708"/>
        <w:jc w:val="center"/>
        <w:rPr>
          <w:lang w:val="hr-HR"/>
        </w:rPr>
      </w:pPr>
    </w:p>
    <w:p w:rsidRDefault="00E47FD1" w:rsidP="00E47FD1" w:rsidR="00E47FD1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DA2761" w:rsidP="00DA2761" w:rsidR="00DA2761" w:rsidRPr="00DA2761">
      <w:pPr>
        <w:jc w:val="both"/>
        <w:rPr>
          <w:lang w:val="hr-HR"/>
        </w:rPr>
      </w:pPr>
      <w:r w:rsidRPr="00DA2761">
        <w:rPr>
          <w:lang w:val="hr-HR"/>
        </w:rPr>
        <w:t>POUKA O PRAVNOM LIJEKU:</w:t>
      </w:r>
    </w:p>
    <w:p w:rsidRDefault="006535DC" w:rsidP="006535DC" w:rsidR="006535DC" w:rsidRPr="006535DC">
      <w:pPr>
        <w:jc w:val="both"/>
        <w:rPr>
          <w:lang w:val="hr-HR"/>
        </w:rPr>
      </w:pPr>
      <w:r w:rsidRPr="006535DC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A2761" w:rsidP="00D4027A" w:rsidR="00DA2761" w:rsidRPr="00E95649">
      <w:pPr>
        <w:jc w:val="both"/>
        <w:rPr>
          <w:lang w:val="hr-HR"/>
        </w:rPr>
      </w:pP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>DNA:</w:t>
      </w: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9966BF" w:rsidRPr="00E95649">
        <w:rPr>
          <w:lang w:val="hr-HR"/>
        </w:rPr>
        <w:t>podnositelju zahtjeva – FINA, RC Split</w:t>
      </w:r>
    </w:p>
    <w:p w:rsidRDefault="00CC1B3F" w:rsidP="00403F01" w:rsidR="00CC1B3F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E47FD1" w:rsidRPr="00E95649">
        <w:rPr>
          <w:lang w:val="hr-HR"/>
        </w:rPr>
        <w:t>mrežna stranica e-Oglasna ploča sudova</w:t>
      </w:r>
    </w:p>
    <w:p w:rsidRDefault="001B2A84" w:rsidP="00403F01" w:rsidR="00E14AE2" w:rsidRPr="00E95649">
      <w:pPr>
        <w:jc w:val="both"/>
        <w:rPr>
          <w:lang w:val="hr-HR"/>
        </w:rPr>
      </w:pPr>
      <w:r w:rsidRPr="00E95649">
        <w:rPr>
          <w:lang w:val="hr-HR"/>
        </w:rPr>
        <w:t>-  spis</w:t>
      </w:r>
    </w:p>
    <w:sectPr w:rsidSect="005544CE" w:rsidR="00E14AE2" w:rsidRPr="00E9564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65725" w:rsidRPr="00665725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EA41A4">
      <w:t>15</w:t>
    </w:r>
    <w:r w:rsidR="0041287C">
      <w:t>92</w:t>
    </w:r>
    <w:r w:rsidR="006535DC">
      <w:t>/</w:t>
    </w:r>
    <w:r>
      <w:t>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EA41A4">
      <w:t>15</w:t>
    </w:r>
    <w:r w:rsidR="0041287C">
      <w:t>92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106A8C"/>
    <w:rsid w:val="00110325"/>
    <w:rsid w:val="00133015"/>
    <w:rsid w:val="00160774"/>
    <w:rsid w:val="00176B6C"/>
    <w:rsid w:val="001B2A84"/>
    <w:rsid w:val="001E4E14"/>
    <w:rsid w:val="001F5654"/>
    <w:rsid w:val="00200E29"/>
    <w:rsid w:val="002102BE"/>
    <w:rsid w:val="00217DD3"/>
    <w:rsid w:val="002702A4"/>
    <w:rsid w:val="002D048F"/>
    <w:rsid w:val="003734BE"/>
    <w:rsid w:val="00382327"/>
    <w:rsid w:val="003855E7"/>
    <w:rsid w:val="003929B4"/>
    <w:rsid w:val="00403F01"/>
    <w:rsid w:val="0041287C"/>
    <w:rsid w:val="004171BE"/>
    <w:rsid w:val="00473132"/>
    <w:rsid w:val="004777B1"/>
    <w:rsid w:val="004A6CA0"/>
    <w:rsid w:val="005544CE"/>
    <w:rsid w:val="005A4641"/>
    <w:rsid w:val="005C7075"/>
    <w:rsid w:val="005E20B4"/>
    <w:rsid w:val="00642955"/>
    <w:rsid w:val="006535DC"/>
    <w:rsid w:val="00665725"/>
    <w:rsid w:val="0066735D"/>
    <w:rsid w:val="006767AE"/>
    <w:rsid w:val="00683A29"/>
    <w:rsid w:val="006E3551"/>
    <w:rsid w:val="00736EF6"/>
    <w:rsid w:val="00743750"/>
    <w:rsid w:val="00764538"/>
    <w:rsid w:val="007725FF"/>
    <w:rsid w:val="007A74B6"/>
    <w:rsid w:val="00832F97"/>
    <w:rsid w:val="00876209"/>
    <w:rsid w:val="008863A3"/>
    <w:rsid w:val="00910C43"/>
    <w:rsid w:val="009374AD"/>
    <w:rsid w:val="00984E8A"/>
    <w:rsid w:val="009966BF"/>
    <w:rsid w:val="009C3B0A"/>
    <w:rsid w:val="009D46D2"/>
    <w:rsid w:val="00A31ADC"/>
    <w:rsid w:val="00A550C0"/>
    <w:rsid w:val="00A83CF1"/>
    <w:rsid w:val="00A97762"/>
    <w:rsid w:val="00AA1815"/>
    <w:rsid w:val="00AC4892"/>
    <w:rsid w:val="00B347F0"/>
    <w:rsid w:val="00B53B15"/>
    <w:rsid w:val="00B6615F"/>
    <w:rsid w:val="00B74553"/>
    <w:rsid w:val="00BF3F52"/>
    <w:rsid w:val="00BF6161"/>
    <w:rsid w:val="00C30FC8"/>
    <w:rsid w:val="00C34EC1"/>
    <w:rsid w:val="00C435B4"/>
    <w:rsid w:val="00C5093E"/>
    <w:rsid w:val="00C7399E"/>
    <w:rsid w:val="00CB152F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A2761"/>
    <w:rsid w:val="00DF36BF"/>
    <w:rsid w:val="00E14AE2"/>
    <w:rsid w:val="00E47FD1"/>
    <w:rsid w:val="00E907BF"/>
    <w:rsid w:val="00E95649"/>
    <w:rsid w:val="00EA41A4"/>
    <w:rsid w:val="00EB167D"/>
    <w:rsid w:val="00EB78C8"/>
    <w:rsid w:val="00EC0B4A"/>
    <w:rsid w:val="00EF64B4"/>
    <w:rsid w:val="00F1502D"/>
    <w:rsid w:val="00F35310"/>
    <w:rsid w:val="00F7047C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6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1592</izvorni_sadrzaj>
    <derivirana_varijabla naziv="DomainObject.Predmet.Broj_1">1592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St-1592/2015</izvorni_sadrzaj>
    <derivirana_varijabla naziv="DomainObject.Predmet.OznakaBroj_1">St-1592/2015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TRGOVAČKA ZADRUGA KANELA - ravnopravna i solidarna trgovina</izvorni_sadrzaj>
    <derivirana_varijabla naziv="DomainObject.Predmet.ProtustrankaFormated_1">  TRGOVAČKA ZADRUGA KANELA - ravnopravna i solidarna trgovina</derivirana_varijabla>
  </DomainObject.Predmet.ProtustrankaFormated>
  <DomainObject.Predmet.ProtustrankaFormatedOIB>
    <izvorni_sadrzaj>  TRGOVAČKA ZADRUGA KANELA - ravnopravna i solidarna trgovina, OIB 75638782736</izvorni_sadrzaj>
    <derivirana_varijabla naziv="DomainObject.Predmet.ProtustrankaFormatedOIB_1">  TRGOVAČKA ZADRUGA KANELA - ravnopravna i solidarna trgovina, OIB 75638782736</derivirana_varijabla>
  </DomainObject.Predmet.ProtustrankaFormatedOIB>
  <DomainObject.Predmet.ProtustrankaFormatedWithAdress>
    <izvorni_sadrzaj> TRGOVAČKA ZADRUGA KANELA - ravnopravna i solidarna trgovina, Krešimirova 3, 21000 Split</izvorni_sadrzaj>
    <derivirana_varijabla naziv="DomainObject.Predmet.ProtustrankaFormatedWithAdress_1"> TRGOVAČKA ZADRUGA KANELA - ravnopravna i solidarna trgovina, Krešimirova 3, 21000 Split</derivirana_varijabla>
  </DomainObject.Predmet.ProtustrankaFormatedWithAdress>
  <DomainObject.Predmet.ProtustrankaFormatedWithAdressOIB>
    <izvorni_sadrzaj> TRGOVAČKA ZADRUGA KANELA - ravnopravna i solidarna trgovina, OIB 75638782736, Krešimirova 3, 21000 Split</izvorni_sadrzaj>
    <derivirana_varijabla naziv="DomainObject.Predmet.ProtustrankaFormatedWithAdressOIB_1"> TRGOVAČKA ZADRUGA KANELA - ravnopravna i solidarna trgovina, OIB 75638782736, Krešimirova 3, 21000 Split</derivirana_varijabla>
  </DomainObject.Predmet.ProtustrankaFormatedWithAdressOIB>
  <DomainObject.Predmet.ProtustrankaWithAdress>
    <izvorni_sadrzaj>TRGOVAČKA ZADRUGA KANELA - ravnopravna i solidarna trgovina Krešimirova 3, 21000 Split</izvorni_sadrzaj>
    <derivirana_varijabla naziv="DomainObject.Predmet.ProtustrankaWithAdress_1">TRGOVAČKA ZADRUGA KANELA - ravnopravna i solidarna trgovina Krešimirova 3, 21000 Split</derivirana_varijabla>
  </DomainObject.Predmet.ProtustrankaWithAdress>
  <DomainObject.Predmet.ProtustrankaWithAdressOIB>
    <izvorni_sadrzaj>TRGOVAČKA ZADRUGA KANELA - ravnopravna i solidarna trgovina, OIB 75638782736, Krešimirova 3, 21000 Split</izvorni_sadrzaj>
    <derivirana_varijabla naziv="DomainObject.Predmet.ProtustrankaWithAdressOIB_1">TRGOVAČKA ZADRUGA KANELA - ravnopravna i solidarna trgovina, OIB 75638782736, Krešimirova 3, 21000 Split</derivirana_varijabla>
  </DomainObject.Predmet.ProtustrankaWithAdressOIB>
  <DomainObject.Predmet.ProtustrankaNazivFormated>
    <izvorni_sadrzaj>TRGOVAČKA ZADRUGA KANELA - ravnopravna i solidarna trgovina</izvorni_sadrzaj>
    <derivirana_varijabla naziv="DomainObject.Predmet.ProtustrankaNazivFormated_1">TRGOVAČKA ZADRUGA KANELA - ravnopravna i solidarna trgovina</derivirana_varijabla>
  </DomainObject.Predmet.ProtustrankaNazivFormated>
  <DomainObject.Predmet.ProtustrankaNazivFormatedOIB>
    <izvorni_sadrzaj>TRGOVAČKA ZADRUGA KANELA - ravnopravna i solidarna trgovina, OIB 75638782736</izvorni_sadrzaj>
    <derivirana_varijabla naziv="DomainObject.Predmet.ProtustrankaNazivFormatedOIB_1">TRGOVAČKA ZADRUGA KANELA - ravnopravna i solidarna trgovina, OIB 75638782736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10397.55</izvorni_sadrzaj>
    <derivirana_varijabla naziv="DomainObject.Predmet.TrenutnaVrijednost_1">10397.55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TRGOVAČKA ZADRUGA KANELA - ravnopravna i solidarna trgovina</item>
    </izvorni_sadrzaj>
    <derivirana_varijabla naziv="DomainObject.Predmet.ProtuStrankaListFormated_1">
      <item>TRGOVAČKA ZADRUGA KANELA - ravnopravna i solidarna trgovina</item>
    </derivirana_varijabla>
  </DomainObject.Predmet.ProtuStrankaListFormated>
  <DomainObject.Predmet.ProtuStrankaListFormatedOIB>
    <izvorni_sadrzaj>
      <item>TRGOVAČKA ZADRUGA KANELA - ravnopravna i solidarna trgovina, OIB 75638782736</item>
    </izvorni_sadrzaj>
    <derivirana_varijabla naziv="DomainObject.Predmet.ProtuStrankaListFormatedOIB_1">
      <item>TRGOVAČKA ZADRUGA KANELA - ravnopravna i solidarna trgovina, OIB 75638782736</item>
    </derivirana_varijabla>
  </DomainObject.Predmet.ProtuStrankaListFormatedOIB>
  <DomainObject.Predmet.ProtuStrankaListFormatedWithAdress>
    <izvorni_sadrzaj>
      <item>TRGOVAČKA ZADRUGA KANELA - ravnopravna i solidarna trgovina, Krešimirova 3, 21000 Split</item>
    </izvorni_sadrzaj>
    <derivirana_varijabla naziv="DomainObject.Predmet.ProtuStrankaListFormatedWithAdress_1">
      <item>TRGOVAČKA ZADRUGA KANELA - ravnopravna i solidarna trgovina, Krešimirova 3, 21000 Split</item>
    </derivirana_varijabla>
  </DomainObject.Predmet.ProtuStrankaListFormatedWithAdress>
  <DomainObject.Predmet.ProtuStrankaListFormatedWithAdressOIB>
    <izvorni_sadrzaj>
      <item>TRGOVAČKA ZADRUGA KANELA - ravnopravna i solidarna trgovina, OIB 75638782736, Krešimirova 3, 21000 Split</item>
    </izvorni_sadrzaj>
    <derivirana_varijabla naziv="DomainObject.Predmet.ProtuStrankaListFormatedWithAdressOIB_1">
      <item>TRGOVAČKA ZADRUGA KANELA - ravnopravna i solidarna trgovina, OIB 75638782736, Krešimirova 3, 21000 Split</item>
    </derivirana_varijabla>
  </DomainObject.Predmet.ProtuStrankaListFormatedWithAdressOIB>
  <DomainObject.Predmet.ProtuStrankaListNazivFormated>
    <izvorni_sadrzaj>
      <item>TRGOVAČKA ZADRUGA KANELA - ravnopravna i solidarna trgovina</item>
    </izvorni_sadrzaj>
    <derivirana_varijabla naziv="DomainObject.Predmet.ProtuStrankaListNazivFormated_1">
      <item>TRGOVAČKA ZADRUGA KANELA - ravnopravna i solidarna trgovina</item>
    </derivirana_varijabla>
  </DomainObject.Predmet.ProtuStrankaListNazivFormated>
  <DomainObject.Predmet.ProtuStrankaListNazivFormatedOIB>
    <izvorni_sadrzaj>
      <item>TRGOVAČKA ZADRUGA KANELA - ravnopravna i solidarna trgovina, OIB 75638782736</item>
    </izvorni_sadrzaj>
    <derivirana_varijabla naziv="DomainObject.Predmet.ProtuStrankaListNazivFormatedOIB_1">
      <item>TRGOVAČKA ZADRUGA KANELA - ravnopravna i solidarna trgovina, OIB 75638782736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TRGOVAČKA ZADRUGA KANELA - ravnopravna i solidarna trgovina</izvorni_sadrzaj>
    <derivirana_varijabla naziv="DomainObject.Predmet.ProtustrankaIDrugi_1">TRGOVAČKA ZADRUGA KANELA - ravnopravna i solidarna trgovina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TRGOVAČKA ZADRUGA KANELA - ravnopravna i solidarna trgovina, OIB 75638782736, Krešimirova 3, 21000 Split</izvorni_sadrzaj>
    <derivirana_varijabla naziv="DomainObject.Predmet.ProtustrankaIDrugiAdressOIB_1">TRGOVAČKA ZADRUGA KANELA - ravnopravna i solidarna trgovina, OIB 75638782736, Krešimirova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TRGOVAČKA ZADRUGA KANELA - ravnopravna i solidarna trgovina</item>
    </izvorni_sadrzaj>
    <derivirana_varijabla naziv="DomainObject.Predmet.SudioniciListNaziv_1">
      <item>FINANCIJSKA AGENCIJA, RC SPLIT</item>
      <item>TRGOVAČKA ZADRUGA KANELA - ravnopravna i solidarna trgovina</item>
    </derivirana_varijabla>
  </DomainObject.Predmet.SudioniciListNaziv>
  <DomainObject.Predmet.SudioniciListAdressOIB>
    <izvorni_sadrzaj>
      <item>TRGOVAČKA ZADRUGA KANELA - ravnopravna i solidarna trgovina, OIB 75638782736, Krešimirova 3,21000 Split</item>
      <item>FINANCIJSKA AGENCIJA, RC SPLIT, OIB 85821130368, Mažuranićevo šetalište 24b,21000 Split</item>
    </izvorni_sadrzaj>
    <derivirana_varijabla naziv="DomainObject.Predmet.SudioniciListAdressOIB_1">
      <item>TRGOVAČKA ZADRUGA KANELA - ravnopravna i solidarna trgovina, OIB 75638782736, Krešimirova 3,21000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75638782736</item>
    </izvorni_sadrzaj>
    <derivirana_varijabla naziv="DomainObject.Predmet.SudioniciListNazivOIB_1">
      <item>, OIB 85821130368</item>
      <item>, OIB 75638782736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D9699C-C3DC-451A-8775-AD61AF2A3B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2216</properties:Characters>
  <properties:Lines>59</properties:Lines>
  <properties:Paragraphs>25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2015-12-03T08:36:00Z</dcterms:created>
  <dc:creator>wsadmin</dc:creator>
  <cp:lastModifiedBy>Ana Golub Gruić</cp:lastModifiedBy>
  <cp:lastPrinted>2016-09-06T06:45:00Z</cp:lastPrinted>
  <dcterms:modified xmlns:xsi="http://www.w3.org/2001/XMLSchema-instance" xsi:type="dcterms:W3CDTF">2016-09-06T10:11:00Z</dcterms:modified>
  <cp:revision>30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