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58b4" w14:paraId="89758b4" w:rsidRDefault="00691B63" w:rsidP="00691B63" w:rsidR="00691B63">
      <w:pPr>
        <w:pStyle w:val="NormaleSPIS"/>
        <w:ind w:firstLine="0"/>
        <w15:collapsed w:val="false"/>
      </w:pPr>
    </w:p>
    <w:p w:rsidRDefault="00AB4602" w:rsidP="00691B63" w:rsidR="00AE649C" w:rsidRPr="00B76F3C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1B63" w:rsidP="00691B63" w:rsidR="00691B63">
      <w:pPr>
        <w:jc w:val="right"/>
        <w:rPr>
          <w:rStyle w:val="Istaknuto"/>
          <w:i w:val="false"/>
          <w:iCs w:val="false"/>
        </w:rPr>
      </w:pPr>
      <w:r>
        <w:t>Poslovni broj: 3 St-151/2016-69</w:t>
      </w:r>
    </w:p>
    <w:p w:rsidRDefault="00691B63" w:rsidP="00691B63" w:rsidR="00691B63">
      <w:pPr>
        <w:jc w:val="center"/>
      </w:pPr>
      <w:r>
        <w:t>R E P U B L I K A  H R V A T S K A</w:t>
      </w:r>
    </w:p>
    <w:p w:rsidRDefault="00691B63" w:rsidP="00691B63" w:rsidR="00691B63">
      <w:pPr>
        <w:jc w:val="center"/>
      </w:pPr>
      <w:r>
        <w:t>R J E Š E N J E</w:t>
      </w:r>
    </w:p>
    <w:p w:rsidRDefault="00691B63" w:rsidP="00691B63" w:rsidR="00691B63">
      <w:pPr>
        <w:jc w:val="both"/>
      </w:pPr>
      <w:r>
        <w:tab/>
        <w:t xml:space="preserve">Trgovački sud u Bjelovaru, OIB: 07942269267, po stečajnoj sutkinji Sanjani Zorinc u stečajnom postupku nad HANZIĆ PROMET d.o.o. u stečaju, </w:t>
      </w:r>
      <w:proofErr w:type="spellStart"/>
      <w:r>
        <w:t>Korija</w:t>
      </w:r>
      <w:proofErr w:type="spellEnd"/>
      <w:r>
        <w:t>, Stjepana Radića 22, MBS: 010009199, OIB: 68725548341, 26. listopada 2018.</w:t>
      </w:r>
    </w:p>
    <w:p w:rsidRDefault="00691B63" w:rsidP="00691B63" w:rsidR="00691B63" w:rsidRPr="00691B63">
      <w:pPr>
        <w:jc w:val="center"/>
      </w:pPr>
      <w:r>
        <w:t xml:space="preserve">r i j e š i o  j e </w:t>
      </w:r>
    </w:p>
    <w:p w:rsidRDefault="00691B63" w:rsidP="00691B63" w:rsidR="00691B63">
      <w:pPr>
        <w:pStyle w:val="Bezproreda"/>
        <w:ind w:firstLine="708"/>
        <w:jc w:val="both"/>
      </w:pPr>
      <w:r>
        <w:t xml:space="preserve">1. Nekretnine upisane u </w:t>
      </w:r>
      <w:proofErr w:type="spellStart"/>
      <w:r>
        <w:t>zk</w:t>
      </w:r>
      <w:proofErr w:type="spellEnd"/>
      <w:r>
        <w:t xml:space="preserve">. ul. broj 1923, </w:t>
      </w:r>
      <w:proofErr w:type="spellStart"/>
      <w:r>
        <w:t>kč</w:t>
      </w:r>
      <w:proofErr w:type="spellEnd"/>
      <w:r>
        <w:t xml:space="preserve">. br. 484/2 - TRG DR. FRANJE TUĐMANA sa 797 m2- UREĐENO ZEMLJIŠTE sa 245 m2; POSLOVNA ZGRADA </w:t>
      </w:r>
      <w:proofErr w:type="spellStart"/>
      <w:r>
        <w:t>K.B</w:t>
      </w:r>
      <w:proofErr w:type="spellEnd"/>
      <w:r>
        <w:t xml:space="preserve">. 3 I </w:t>
      </w:r>
      <w:proofErr w:type="spellStart"/>
      <w:r>
        <w:t>K.B</w:t>
      </w:r>
      <w:proofErr w:type="spellEnd"/>
      <w:r>
        <w:t>. 4 sa 552 m2. k.o. 337846 VIROVITICA-CENTAR, i to suvlasnički dijelovi te nekretnine kako slijedi:</w:t>
      </w:r>
    </w:p>
    <w:p w:rsidRDefault="00691B63" w:rsidP="00691B63" w:rsidR="00691B63">
      <w:pPr>
        <w:pStyle w:val="Bezproreda"/>
        <w:jc w:val="both"/>
      </w:pPr>
      <w:bookmarkStart w:name="_Hlk502837532" w:id="0"/>
      <w:bookmarkStart w:name="_Hlk502838041" w:id="1"/>
      <w:r>
        <w:t xml:space="preserve">- </w:t>
      </w:r>
      <w:bookmarkStart w:name="_Hlk502837845" w:id="2"/>
      <w:r>
        <w:t xml:space="preserve">suvlasnički udio redni broj: 4 1/9 ETAŽNO VLASNIŠTVO (E-4) Poslovni prostor u prizemlju-Lokal broj 2 Gljive A  površine 55,50 m2, </w:t>
      </w:r>
      <w:bookmarkEnd w:id="0"/>
      <w:bookmarkEnd w:id="2"/>
    </w:p>
    <w:bookmarkEnd w:id="1"/>
    <w:p w:rsidRDefault="00691B63" w:rsidP="00691B63" w:rsidR="00691B63">
      <w:pPr>
        <w:pStyle w:val="Bezproreda"/>
        <w:jc w:val="both"/>
      </w:pPr>
      <w:r>
        <w:t xml:space="preserve">- suvlasnički dio etaže 1188/2714, suvlasnički udio redni broj: 5 1/9 ETAŽNO VLASNIŠTVO (E-5) Poslovni prostor u podrumu  Gljive A površine 27,14 m2, </w:t>
      </w:r>
    </w:p>
    <w:p w:rsidRDefault="00691B63" w:rsidP="00691B63" w:rsidR="00691B63">
      <w:pPr>
        <w:pStyle w:val="Bezproreda"/>
        <w:jc w:val="both"/>
      </w:pPr>
      <w:r>
        <w:t xml:space="preserve">- suvlasnički udio redni broj: 6 1/9 ETAŽNO VLASNIŠTVO (E-6) Poslovni prostor - lokal u prizemlju Gljive A površine 55,50m2, sa ulazom od sjevera, </w:t>
      </w:r>
    </w:p>
    <w:p w:rsidRDefault="00691B63" w:rsidP="00691B63" w:rsidR="00691B63">
      <w:pPr>
        <w:pStyle w:val="Bezproreda"/>
        <w:jc w:val="both"/>
      </w:pPr>
      <w:r>
        <w:t>- suvlasnički udio redni broj: 7 1/9 ETAŽNO VLASNIŠTVO (E-7) Poslovni prostor u podrumu Gljive A površine 40,</w:t>
      </w:r>
      <w:proofErr w:type="spellStart"/>
      <w:r>
        <w:t>40</w:t>
      </w:r>
      <w:proofErr w:type="spellEnd"/>
      <w:r>
        <w:t xml:space="preserve"> m2 koji je smješten ispod lokala s ulazom od zapada, dosuđuju se kupcu Ivi </w:t>
      </w:r>
      <w:proofErr w:type="spellStart"/>
      <w:r>
        <w:t>Hanzić</w:t>
      </w:r>
      <w:proofErr w:type="spellEnd"/>
      <w:r>
        <w:t xml:space="preserve"> iz </w:t>
      </w:r>
      <w:proofErr w:type="spellStart"/>
      <w:r>
        <w:t>Korije</w:t>
      </w:r>
      <w:proofErr w:type="spellEnd"/>
      <w:r>
        <w:t xml:space="preserve">, Ulica Stjepana Radića 22, OIB: 30199619041 po cijeni od 303.000,00 kn. </w:t>
      </w:r>
    </w:p>
    <w:p w:rsidRDefault="00691B63" w:rsidP="00691B63" w:rsidR="00691B63">
      <w:pPr>
        <w:ind w:firstLine="705"/>
        <w:jc w:val="both"/>
      </w:pPr>
      <w:r>
        <w:t xml:space="preserve">2. Kupac je dužan položiti </w:t>
      </w:r>
      <w:proofErr w:type="spellStart"/>
      <w:r>
        <w:t>kupovninu</w:t>
      </w:r>
      <w:proofErr w:type="spellEnd"/>
      <w:r>
        <w:t xml:space="preserve">, umanjenu za jamčevinu od 15.000,00 kn u roku 30 dana od dana pravomoćnosti rješenja o dosudi na račun IBAN: 6123900011300000630, u skladu s točkom 6. Zaključka ovog suda poslovni broj 3 St-151/2016-61 od 20. rujna 2018. godine. </w:t>
      </w:r>
    </w:p>
    <w:p w:rsidRDefault="00691B63" w:rsidP="00691B63" w:rsidR="00691B63">
      <w:pPr>
        <w:ind w:firstLine="705"/>
        <w:jc w:val="both"/>
      </w:pPr>
      <w:r>
        <w:t xml:space="preserve">3. Ukoliko kupac u roku navedenom u točki 2. ovog rješenja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troškovi. </w:t>
      </w:r>
    </w:p>
    <w:p w:rsidRDefault="00691B63" w:rsidP="00691B63" w:rsidR="00691B63">
      <w:pPr>
        <w:ind w:firstLine="705"/>
        <w:jc w:val="both"/>
      </w:pPr>
      <w:r>
        <w:t xml:space="preserve">4. Nakon pravomoćnosti ovog rješenja i nakon što kupac položi </w:t>
      </w:r>
      <w:proofErr w:type="spellStart"/>
      <w:r>
        <w:t>kupovninu</w:t>
      </w:r>
      <w:proofErr w:type="spellEnd"/>
      <w:r>
        <w:t xml:space="preserve"> u ukupnom iznosu 303.000,00 kn na žiro račun ovog suda, određuje se da se u Zemljišne knjige Općinskog suda u Virovitici, Zemljišnoknjižni odjel Virovitica upiše u korist kupca Ive </w:t>
      </w:r>
      <w:proofErr w:type="spellStart"/>
      <w:r>
        <w:t>Hanzić</w:t>
      </w:r>
      <w:proofErr w:type="spellEnd"/>
      <w:r>
        <w:t xml:space="preserve"> iz  </w:t>
      </w:r>
      <w:proofErr w:type="spellStart"/>
      <w:r>
        <w:t>Korije</w:t>
      </w:r>
      <w:proofErr w:type="spellEnd"/>
      <w:r>
        <w:t xml:space="preserve">, Ulica Stjepana Radića 22, OIB: 30199619041 pravo vlasništva na dosuđenim nekretninama iz točke 1. ovog rješenja te da se </w:t>
      </w:r>
    </w:p>
    <w:p w:rsidRDefault="00691B63" w:rsidP="00691B63" w:rsidR="00691B63">
      <w:pPr>
        <w:jc w:val="both"/>
      </w:pPr>
      <w:r>
        <w:t xml:space="preserve">- za nekretnine suvlasnički udio redni broj 4, 1/9 etažno vlasništvo (E-4) brišu sve zabilježbe i to zabilježba otvaranja stečajnog postupka, rješenjem Trgovačkog suda u Bjelovaru broj St-151/2016-7 od 17. svibnja 2016. godine pod brojem Z-5098/2016, zabilježba Rješenja o prodaji Trgovačkog suda u Bjelovaru broj St-151/2016-18 od 6. listopada 2016. godine pod </w:t>
      </w:r>
    </w:p>
    <w:p w:rsidRDefault="00691B63" w:rsidP="00691B63" w:rsidR="00691B63">
      <w:pPr>
        <w:pStyle w:val="Bezproreda"/>
        <w:jc w:val="center"/>
      </w:pPr>
      <w:r>
        <w:lastRenderedPageBreak/>
        <w:t>-2-</w:t>
      </w:r>
    </w:p>
    <w:p w:rsidRDefault="00691B63" w:rsidP="00691B63" w:rsidR="00691B63">
      <w:pPr>
        <w:pStyle w:val="Bezproreda"/>
        <w:jc w:val="right"/>
      </w:pPr>
      <w:r>
        <w:t>Poslovni broj: 3 St-151/2016-69</w:t>
      </w:r>
    </w:p>
    <w:p w:rsidRDefault="00691B63" w:rsidP="00691B63" w:rsidR="00691B63">
      <w:pPr>
        <w:pStyle w:val="Bezproreda"/>
        <w:jc w:val="both"/>
      </w:pPr>
      <w:r>
        <w:t xml:space="preserve">brojem Z-7601/2016, zabilježba temeljem zapisnika broj Z-1949/2014/1923 kojom je prenesen sljedeći upis: uknjiženo je pravo zaloga u korist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OIB: 53056966535, zabilježba zajedničke hipoteke uknjižene u </w:t>
      </w:r>
      <w:proofErr w:type="spellStart"/>
      <w:r>
        <w:t>zk</w:t>
      </w:r>
      <w:proofErr w:type="spellEnd"/>
      <w:r>
        <w:t xml:space="preserve">. ul. 1923/poduložak broj 5, 6, 7, k. o. Virovitica centar kao sporedna, Z-433/07, temeljem zapisnika broj Z-1949/2014/1923 prenosi se sljedeći upis: zaprimljeno 21. studenog 2013. godine, broj Z-4021/13, zabilježba prava zaloga na temelju </w:t>
      </w:r>
      <w:proofErr w:type="spellStart"/>
      <w:r>
        <w:t>ovosudnog</w:t>
      </w:r>
      <w:proofErr w:type="spellEnd"/>
      <w:r>
        <w:t xml:space="preserve"> Rješenje o osiguranju od 7. listopada 2013. godine broj </w:t>
      </w:r>
      <w:proofErr w:type="spellStart"/>
      <w:r>
        <w:t>Ovr</w:t>
      </w:r>
      <w:proofErr w:type="spellEnd"/>
      <w:r>
        <w:t xml:space="preserve">-1794/13-2 za korist Grad Virovitica, OIB: 89075064271, temeljem zapisnika broj Z-1949/2014/1923 prenosi se sljedeći upis: zaprimljeno 21. studenog 2013. godine, broj Z-4021/13, zabilježba </w:t>
      </w:r>
      <w:proofErr w:type="spellStart"/>
      <w:r>
        <w:t>ovršivosti</w:t>
      </w:r>
      <w:proofErr w:type="spellEnd"/>
      <w:r>
        <w:t xml:space="preserve"> tražbine pod C. r. br. 2.1., temeljem zapisnika broj Z-1949/2014/1923 prenosi se sljedeći upis: zaprimljeno 21. studenog 2013. godine, broj Z-4021/13, zabilježba zajedničke hipoteke uknjižene u </w:t>
      </w:r>
      <w:proofErr w:type="spellStart"/>
      <w:r>
        <w:t>zk</w:t>
      </w:r>
      <w:proofErr w:type="spellEnd"/>
      <w:r>
        <w:t xml:space="preserve">. ul. broj 1923/poduložak broj 5, 6., 7 k.o. Virovitica – centar kao sporedna, temeljem zapisnika broj Z-1949/2014/1923 prenosi se sljedeći upis: zaprimljeno 28. ožujka 2014. godine, broj Z-1102/14, pravo zaloga uknjiženo po </w:t>
      </w:r>
      <w:proofErr w:type="spellStart"/>
      <w:r>
        <w:t>ovosudnom</w:t>
      </w:r>
      <w:proofErr w:type="spellEnd"/>
      <w:r>
        <w:t xml:space="preserve"> Rješenju o osiguranju od 17. veljače 2014. godine broj </w:t>
      </w:r>
      <w:proofErr w:type="spellStart"/>
      <w:r>
        <w:t>Ovr</w:t>
      </w:r>
      <w:proofErr w:type="spellEnd"/>
      <w:r>
        <w:t xml:space="preserve">-122/14-2 i to sa mjestom u prvenstvenom mjestu zabilježbe pokretanja postupka osiguranja poslovni broj Z-498/14 pod C. r. br. 4.1. za korist Grad Virovitica, temeljem zapisnika broj Z-1949/2014/1923 prenosi se sljedeći upis: zaprimljeno 28. ožujka 2014. godine, broj Z-1102/14, zabilježba </w:t>
      </w:r>
      <w:proofErr w:type="spellStart"/>
      <w:r>
        <w:t>ovršivosti</w:t>
      </w:r>
      <w:proofErr w:type="spellEnd"/>
      <w:r>
        <w:t xml:space="preserve"> tražbine pod C. r. br. 3.1., temeljem zapisnika broj Z-1949/2014/1923 prenosi se sljedeći upis: zaprimljeno 28. ožujka 2014. godine broj Z-1102/14, zabilježba zajedničke hipoteke uknjižene u </w:t>
      </w:r>
      <w:proofErr w:type="spellStart"/>
      <w:r>
        <w:t>zk</w:t>
      </w:r>
      <w:proofErr w:type="spellEnd"/>
      <w:r>
        <w:t xml:space="preserve">. ul. broj 1923/ poduložak broj 5, 6, 7 k. o. Virovitica - centar kao sporedna, temeljem zapisnika broj Z-1949/2014/1923 prenosi se sljedeći upis: zaprimljeno 5. prosinca 2014. broj Z-4215/14, uknjižba prava zaloga na temelju </w:t>
      </w:r>
      <w:proofErr w:type="spellStart"/>
      <w:r>
        <w:t>ovosudnog</w:t>
      </w:r>
      <w:proofErr w:type="spellEnd"/>
      <w:r>
        <w:t xml:space="preserve"> Rješenja o osiguranju od 17. rujna 2014. godine broj </w:t>
      </w:r>
      <w:proofErr w:type="spellStart"/>
      <w:r>
        <w:t>Ovr</w:t>
      </w:r>
      <w:proofErr w:type="spellEnd"/>
      <w:r>
        <w:t xml:space="preserve">-856/2014-2 i to sa mjestom u prvenstvenom redu zabilježbe pokretanja postupka upisane po </w:t>
      </w:r>
      <w:proofErr w:type="spellStart"/>
      <w:r>
        <w:t>ovosudnim</w:t>
      </w:r>
      <w:proofErr w:type="spellEnd"/>
      <w:r>
        <w:t xml:space="preserve"> rješenjem broj Z-2961/14, pod C. r. br. 6.1., za korist Republika Hrvatska-Ministarstvo financija, OIB: 52634238587, temeljem zapisnika broj Z-1949/2014/1923 prenosi se sljedeći upis: zaprimljeno 5. prosinca 2014. godine broj Z-4215/14, zabilježba </w:t>
      </w:r>
      <w:proofErr w:type="spellStart"/>
      <w:r>
        <w:t>ovršivosti</w:t>
      </w:r>
      <w:proofErr w:type="spellEnd"/>
      <w:r>
        <w:t xml:space="preserve"> tražbine pod C. r. br. 4.1., temeljem zapisnika broj Z-1949/2014/1923 prenosi se sljedeći upisa: zaprimljeno 5. prosinca 2014. godine broj Z- 4215/14 zabilježba zajedničke hipoteke uknjižene u </w:t>
      </w:r>
      <w:proofErr w:type="spellStart"/>
      <w:r>
        <w:t>zk</w:t>
      </w:r>
      <w:proofErr w:type="spellEnd"/>
      <w:r>
        <w:t>. ul. br. 1923/poduložak broj 5, 6, 7 k. o. Virovitica – centar kao sporedna,</w:t>
      </w:r>
    </w:p>
    <w:p w:rsidRDefault="00691B63" w:rsidP="00691B63" w:rsidR="00691B63">
      <w:pPr>
        <w:pStyle w:val="Bezproreda"/>
        <w:jc w:val="both"/>
      </w:pPr>
      <w:r>
        <w:t xml:space="preserve">- za nekretnine suvlasnički udio redni broj 5, 1/9 etažno vlasništvo (E-5) brišu sve zabilježbe i to zabilježba otvaranja stečajnog postupka, rješenjem Trgovačkog suda u Bjelovaru broj St-151/2016-7 od 17. svibnja 2016. godine pod brojem Z-5098/2016, zabilježba Rješenja o prodaji Trgovačkog suda u Bjelovaru broj St-151/2016-18 od 6. listopada 2016. godine pod brojem Z-7601/2016, zabilježba temeljem zapisnika broj Z-1949/2014/1923 kojom je prenesen sljedeći upis: uknjiženo je pravo zaloga u korist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OIB: 53056966535, zabilježba zajedničke hipoteke uknjižene u </w:t>
      </w:r>
      <w:proofErr w:type="spellStart"/>
      <w:r>
        <w:t>zk</w:t>
      </w:r>
      <w:proofErr w:type="spellEnd"/>
      <w:r>
        <w:t xml:space="preserve">. ul. 1923/poduložak broj 4, k. o. Virovitica centar kao glavna, Z-433/07, temeljem zapisnika broj Z-1949/2014/1923 prenosi se sljedeći upis: zaprimljeno 21. studenog 2013. godine, broj Z-4021/13, zabilježba prava zaloga na temelju </w:t>
      </w:r>
      <w:proofErr w:type="spellStart"/>
      <w:r>
        <w:t>ovosudnog</w:t>
      </w:r>
      <w:proofErr w:type="spellEnd"/>
      <w:r>
        <w:t xml:space="preserve"> Rješenja o osiguranju od 7. listopada 2013. godine broj </w:t>
      </w:r>
      <w:proofErr w:type="spellStart"/>
      <w:r>
        <w:t>Ovr</w:t>
      </w:r>
      <w:proofErr w:type="spellEnd"/>
      <w:r>
        <w:t xml:space="preserve">-1794/13-2, za korist Grad Virovitica, OIB: 89075064271, temeljem zapisnika broj Z-1949/2014/1923 prenosi se sljedeći upis: zaprimljeno 21. studenog 2013. godine, broj Z-4021/13, zabilježba </w:t>
      </w:r>
      <w:proofErr w:type="spellStart"/>
      <w:r>
        <w:t>ovršivosti</w:t>
      </w:r>
      <w:proofErr w:type="spellEnd"/>
      <w:r>
        <w:t xml:space="preserve"> tražbine pod C. r. br. 2.1., temeljem zapisnika broj Z-1949/2014/1923 prenosi se sljedeći upis: zaprimljeno 21. studenog 2013. godine, broj Z-4021/13, zabilježba zajedničke hipoteke uknjižene u </w:t>
      </w:r>
      <w:proofErr w:type="spellStart"/>
      <w:r>
        <w:t>zk</w:t>
      </w:r>
      <w:proofErr w:type="spellEnd"/>
      <w:r>
        <w:t xml:space="preserve">. ul. broj 1923/poduložak broj 4, k.o. Virovitica – centar kao glavna, temeljem zapisnika broj Z-1949/2014/1923 prenosi se sljedeći </w:t>
      </w:r>
    </w:p>
    <w:p w:rsidRDefault="00691B63" w:rsidP="00691B63" w:rsidR="00691B63">
      <w:pPr>
        <w:pStyle w:val="Bezproreda"/>
      </w:pPr>
    </w:p>
    <w:p w:rsidRDefault="00691B63" w:rsidP="00691B63" w:rsidR="00691B63">
      <w:pPr>
        <w:pStyle w:val="Bezproreda"/>
        <w:jc w:val="center"/>
      </w:pPr>
      <w:r>
        <w:lastRenderedPageBreak/>
        <w:t>-3-</w:t>
      </w:r>
    </w:p>
    <w:p w:rsidRDefault="00691B63" w:rsidP="00691B63" w:rsidR="00691B63">
      <w:pPr>
        <w:pStyle w:val="Bezproreda"/>
        <w:jc w:val="right"/>
      </w:pPr>
      <w:r>
        <w:t>Poslovni broj: 3 St-151/2016-69</w:t>
      </w:r>
    </w:p>
    <w:p w:rsidRDefault="00691B63" w:rsidP="00691B63" w:rsidR="00691B63">
      <w:pPr>
        <w:pStyle w:val="Bezproreda"/>
        <w:jc w:val="right"/>
      </w:pPr>
    </w:p>
    <w:p w:rsidRDefault="00691B63" w:rsidP="00691B63" w:rsidR="00691B63">
      <w:pPr>
        <w:pStyle w:val="Bezproreda"/>
        <w:jc w:val="both"/>
      </w:pPr>
      <w:r>
        <w:t xml:space="preserve">upis: zaprimljeno 28. ožujka 2014. godine, broj Z-1102/14, pravo zaloga uknjiženo po </w:t>
      </w:r>
      <w:proofErr w:type="spellStart"/>
      <w:r>
        <w:t>ovosudnom</w:t>
      </w:r>
      <w:proofErr w:type="spellEnd"/>
      <w:r>
        <w:t xml:space="preserve"> Rješenju o osiguranju od 17. veljače 2014. godine broj </w:t>
      </w:r>
      <w:proofErr w:type="spellStart"/>
      <w:r>
        <w:t>Ovr</w:t>
      </w:r>
      <w:proofErr w:type="spellEnd"/>
      <w:r>
        <w:t xml:space="preserve">-122/14-2, poslovni broj Z-498/14 pod C. r. br. 4.1. za korist Grad Virovitica, temeljem zapisnika broj Z-1949/2014/1923 prenosi se sljedeći upis: zaprimljeno 28. ožujka 2014. godine, broj Z-1102/14, zabilježba </w:t>
      </w:r>
      <w:proofErr w:type="spellStart"/>
      <w:r>
        <w:t>ovršivosti</w:t>
      </w:r>
      <w:proofErr w:type="spellEnd"/>
      <w:r>
        <w:t xml:space="preserve"> tražbine pod C. r. br. 3.1., temeljem zapisnika broj Z-1949/2014/1923 prenosi se sljedeći upis: zaprimljeno 28. ožujka 2014. godine broj Z-1102/14, zabilježba zajedničke hipoteke uknjižene u </w:t>
      </w:r>
      <w:proofErr w:type="spellStart"/>
      <w:r>
        <w:t>zk</w:t>
      </w:r>
      <w:proofErr w:type="spellEnd"/>
      <w:r>
        <w:t xml:space="preserve">. ul. broj 1923/ poduložak broj 4, k. o. Virovitica - centar kao glavna, temeljem zapisnika broj Z-1949/2014/1923 prenosi se sljedeći upis: zaprimljeno 5. prosinca 2014. godine broj Z-4215/14, uknjižba prava zaloga na temelju </w:t>
      </w:r>
      <w:proofErr w:type="spellStart"/>
      <w:r>
        <w:t>ovosudnog</w:t>
      </w:r>
      <w:proofErr w:type="spellEnd"/>
      <w:r>
        <w:t xml:space="preserve"> Rješenja o osiguranju od 17. rujna 2014. godine broj </w:t>
      </w:r>
      <w:proofErr w:type="spellStart"/>
      <w:r>
        <w:t>Ovr</w:t>
      </w:r>
      <w:proofErr w:type="spellEnd"/>
      <w:r>
        <w:t xml:space="preserve">-856/2014-2 i to sa mjestom u prvenstvenom redu zabilježbe pokretanja postupka upisane pod </w:t>
      </w:r>
      <w:proofErr w:type="spellStart"/>
      <w:r>
        <w:t>ovosudnim</w:t>
      </w:r>
      <w:proofErr w:type="spellEnd"/>
      <w:r>
        <w:t xml:space="preserve"> rješenjem broj Z-2961/14, pod C. r. br. 6.1., za korist Republika Hrvatska-Ministarstvo financija, OIB: 52634238587, temeljem zapisnika broj Z-1949/2014/1923 prenosi se sljedeći upis: zaprimljeno 5. prosinca 2014. godine broj Z-4215/14, zabilježba </w:t>
      </w:r>
      <w:proofErr w:type="spellStart"/>
      <w:r>
        <w:t>ovršivosti</w:t>
      </w:r>
      <w:proofErr w:type="spellEnd"/>
      <w:r>
        <w:t xml:space="preserve"> tražbine pod C. r. br. 4.1., temeljem zapisnika broj Z-1949/2014/1923 prenosi se sljedeći upisa: zaprimljeno 5. prosinca 2014. godine broj Z-4215/14 zabilježba zajedničke hipoteke uknjižene u </w:t>
      </w:r>
      <w:proofErr w:type="spellStart"/>
      <w:r>
        <w:t>zk</w:t>
      </w:r>
      <w:proofErr w:type="spellEnd"/>
      <w:r>
        <w:t>. ul. br. 1923/poduložak broj 4 k. o. Virovitica – centar kao glavna,</w:t>
      </w:r>
    </w:p>
    <w:p w:rsidRDefault="00691B63" w:rsidP="00691B63" w:rsidR="00691B63">
      <w:pPr>
        <w:pStyle w:val="Bezproreda"/>
        <w:jc w:val="both"/>
      </w:pPr>
      <w:r>
        <w:t xml:space="preserve">- za nekretnine suvlasnički udio redni broj 6, 1/9 etažno vlasništvo (E-6) brišu sve zabilježbe i to zabilježba otvaranja stečajnog postupka, rješenjem Trgovačkog suda u Bjelovaru broj St-151/2016-7 od 17. svibnja 2016. godine pod brojem Z-5098/2016, zabilježba Rješenja o prodaji Trgovačkog suda u Bjelovaru broj St-151/2016-18 od 6. listopada 2016. godine pod brojem Z-7601/2016, zabilježba temeljem zapisnika broj Z-1949/2014/1923 kojom je prenesen sljedeći upis: uknjiženo je pravo zaloga u korist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OIB: 53056966535, zabilježba zajedničke hipoteke uknjižene u </w:t>
      </w:r>
      <w:proofErr w:type="spellStart"/>
      <w:r>
        <w:t>zk</w:t>
      </w:r>
      <w:proofErr w:type="spellEnd"/>
      <w:r>
        <w:t xml:space="preserve">. ul. 1923/poduložak broj 4, k. o. Virovitica centar kao glavna, Z-433/07, temeljem zapisnika broj Z-1949/2014/1923 prenosi se sljedeći upis: zaprimljeno 21. studenog 2013. godine, broj Z-4021/13, zabilježba prava zaloga na temelju </w:t>
      </w:r>
      <w:proofErr w:type="spellStart"/>
      <w:r>
        <w:t>ovosudnog</w:t>
      </w:r>
      <w:proofErr w:type="spellEnd"/>
      <w:r>
        <w:t xml:space="preserve"> Rješenja o osiguranju od 7. listopada 2013. godine broj </w:t>
      </w:r>
      <w:proofErr w:type="spellStart"/>
      <w:r>
        <w:t>Ovr</w:t>
      </w:r>
      <w:proofErr w:type="spellEnd"/>
      <w:r>
        <w:t xml:space="preserve">-1794/13-2, za korist Grad Virovitica, OIB: 89075064271, temeljem zapisnika broj Z-1949/2014/1923 prenosi se sljedeći upis: zaprimljeno 21. studenog 2013. godine, broj Z-4021/13, zabilježba </w:t>
      </w:r>
      <w:proofErr w:type="spellStart"/>
      <w:r>
        <w:t>ovršivosti</w:t>
      </w:r>
      <w:proofErr w:type="spellEnd"/>
      <w:r>
        <w:t xml:space="preserve"> tražbine pod C. r. br. 2.1., temeljem zapisnika broj Z-1949/2014/1923 prenosi se sljedeći upis: zaprimljeno 21. studenog 2013. godine, broj Z-4021/13, zabilježba zajedničke hipoteke uknjižene u </w:t>
      </w:r>
      <w:proofErr w:type="spellStart"/>
      <w:r>
        <w:t>zk</w:t>
      </w:r>
      <w:proofErr w:type="spellEnd"/>
      <w:r>
        <w:t xml:space="preserve">. ul. broj 1923/poduložak broj 4, k.o. Virovitica – centar kao glavna, temeljem zapisnika broj Z-1949/2014/1923 prenosi se sljedeći upis: zaprimljeno 28. ožujka 2014. godine, broj Z-1102/14, pravo zaloga uknjiženo po </w:t>
      </w:r>
      <w:proofErr w:type="spellStart"/>
      <w:r>
        <w:t>ovosudnom</w:t>
      </w:r>
      <w:proofErr w:type="spellEnd"/>
      <w:r>
        <w:t xml:space="preserve"> Rješenju o osiguranju od 17. veljače 2014. godine broj </w:t>
      </w:r>
      <w:proofErr w:type="spellStart"/>
      <w:r>
        <w:t>Ovr</w:t>
      </w:r>
      <w:proofErr w:type="spellEnd"/>
      <w:r>
        <w:t xml:space="preserve">-122/14-2, poslovni broj Z-498/14 pod C. r. br. 4.1. za korist Grad Virovitica, temeljem zapisnika broj Z-1949/2014/1923 prenosi se sljedeći upis: zaprimljeno 28. ožujka 2014. godine, broj Z-1102/14, zabilježba </w:t>
      </w:r>
      <w:proofErr w:type="spellStart"/>
      <w:r>
        <w:t>ovršivosti</w:t>
      </w:r>
      <w:proofErr w:type="spellEnd"/>
      <w:r>
        <w:t xml:space="preserve"> tražbine pod C. r. br. 3.1., temeljem zapisnika broj Z-1949/2014/1923 prenosi se sljedeći upis: zaprimljeno 28. ožujka 2014. godine broj Z-1102/14, zabilježba zajedničke hipoteke uknjižene u </w:t>
      </w:r>
      <w:proofErr w:type="spellStart"/>
      <w:r>
        <w:t>zk</w:t>
      </w:r>
      <w:proofErr w:type="spellEnd"/>
      <w:r>
        <w:t xml:space="preserve">. ul. broj 1923/ poduložak broj 4, k. o. Virovitica - centar kao glavna, temeljem zapisnika broj Z-1949/2014/1923 prenosi se sljedeći upis: zaprimljeno 5. prosinca 2014. godine broj Z-4215/14, uknjižba prava zaloga na temelju </w:t>
      </w:r>
      <w:proofErr w:type="spellStart"/>
      <w:r>
        <w:t>ovosudnog</w:t>
      </w:r>
      <w:proofErr w:type="spellEnd"/>
      <w:r>
        <w:t xml:space="preserve"> Rješenja o osiguranju od 17. rujna 2014. godine broj </w:t>
      </w:r>
      <w:proofErr w:type="spellStart"/>
      <w:r>
        <w:t>Ovr</w:t>
      </w:r>
      <w:proofErr w:type="spellEnd"/>
      <w:r>
        <w:t xml:space="preserve">-856/2014-2 i to sa mjestom u prvenstvenom redu zabilježbe pokretanja postupka upisane pod </w:t>
      </w:r>
      <w:proofErr w:type="spellStart"/>
      <w:r>
        <w:t>ovosudnim</w:t>
      </w:r>
      <w:proofErr w:type="spellEnd"/>
      <w:r>
        <w:t xml:space="preserve"> rješenjem broj Z-2961/14, pod C. r. br. 6.1., za korist Republika Hrvatska-Ministarstvo financija, OIB: 52634238587, temeljem zapisnika broj Z-1949/2014/1923 prenosi se sljedeći </w:t>
      </w:r>
    </w:p>
    <w:p w:rsidRDefault="00691B63" w:rsidP="00691B63" w:rsidR="00691B63">
      <w:pPr>
        <w:jc w:val="center"/>
      </w:pPr>
      <w:r>
        <w:lastRenderedPageBreak/>
        <w:t>-4-</w:t>
      </w:r>
    </w:p>
    <w:p w:rsidRDefault="00691B63" w:rsidP="00691B63" w:rsidR="00691B63">
      <w:pPr>
        <w:jc w:val="right"/>
      </w:pPr>
      <w:r>
        <w:t>Poslovni broj: 3 St-151/2016-69</w:t>
      </w:r>
    </w:p>
    <w:p w:rsidRDefault="00691B63" w:rsidP="00691B63" w:rsidR="00691B63">
      <w:pPr>
        <w:jc w:val="both"/>
      </w:pPr>
      <w:r>
        <w:t xml:space="preserve">upis: zaprimljeno 5. prosinca 2014. godine broj Z-4215/14, zabilježba </w:t>
      </w:r>
      <w:proofErr w:type="spellStart"/>
      <w:r>
        <w:t>ovršivosti</w:t>
      </w:r>
      <w:proofErr w:type="spellEnd"/>
      <w:r>
        <w:t xml:space="preserve"> tražbine pod C. r. br. 4.1., temeljem zapisnika broj Z-1949/2014/1923 prenosi se sljedeći upisa: zaprimljeno 5. prosinca 2014. godine broj Z-4215/14 zabilježba zajedničke hipoteke uknjižene u </w:t>
      </w:r>
      <w:proofErr w:type="spellStart"/>
      <w:r>
        <w:t>zk</w:t>
      </w:r>
      <w:proofErr w:type="spellEnd"/>
      <w:r>
        <w:t>. ul. br. 1923/poduložak broj 4 k. o. Virovitica – centar kao glavna,</w:t>
      </w:r>
    </w:p>
    <w:p w:rsidRDefault="00691B63" w:rsidP="00691B63" w:rsidR="00691B63">
      <w:pPr>
        <w:jc w:val="both"/>
      </w:pPr>
      <w:r>
        <w:t xml:space="preserve">- za nekretnine suvlasnički udio redni broj 7, 1/9 etažno vlasništvo (E-7) brišu sve zabilježbe i to zabilježba otvaranja stečajnog postupka, rješenjem Trgovačkog suda u Bjelovaru broj St-151/2016-7 od 17. svibnja 2016. godine pod brojem Z-5098/2016, zabilježba Rješenja o prodaji Trgovačkog suda u Bjelovaru broj St-151/2016-18 od 6. listopada 2016. godine pod brojem Z-7601/2016, zabilježba temeljem zapisnika broj Z-1949/2014/1923 kojom je prenesen sljedeći upis: uknjiženo je pravo zaloga u korist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OIB: 53056966535, zabilježba zajedničke hipoteke uknjižene u </w:t>
      </w:r>
      <w:proofErr w:type="spellStart"/>
      <w:r>
        <w:t>zk</w:t>
      </w:r>
      <w:proofErr w:type="spellEnd"/>
      <w:r>
        <w:t xml:space="preserve">. ul. 1923/poduložak broj 4, k. o. Virovitica centar kao glavna, Z-433/07, temeljem zapisnika broj Z-1949/2014/1923 prenosi se sljedeći upis: zaprimljeno 21. studenog 2013. godine, broj Z-4021/13, zabilježba prava zaloga na temelju </w:t>
      </w:r>
      <w:proofErr w:type="spellStart"/>
      <w:r>
        <w:t>ovosudnog</w:t>
      </w:r>
      <w:proofErr w:type="spellEnd"/>
      <w:r>
        <w:t xml:space="preserve"> Rješenja o osiguranju od 7. listopada 2013. godine broj </w:t>
      </w:r>
      <w:proofErr w:type="spellStart"/>
      <w:r>
        <w:t>Ovr</w:t>
      </w:r>
      <w:proofErr w:type="spellEnd"/>
      <w:r>
        <w:t xml:space="preserve">-1794/13-2, za korist Grad Virovitica, OIB: 89075064271, temeljem zapisnika broj Z-1949/2014/1923 prenosi se sljedeći upis: zaprimljeno 21. studenog 2013. godine, broj Z-4021/13, zabilježba </w:t>
      </w:r>
      <w:proofErr w:type="spellStart"/>
      <w:r>
        <w:t>ovršivosti</w:t>
      </w:r>
      <w:proofErr w:type="spellEnd"/>
      <w:r>
        <w:t xml:space="preserve"> tražbine pod C. r. br. 2.1., temeljem zapisnika broj Z-1949/2014/1923 prenosi se sljedeći upis: zaprimljeno 21. studenog 2013. godine, broj Z-4021/13, zabilježba zajedničke hipoteke uknjižene u </w:t>
      </w:r>
      <w:proofErr w:type="spellStart"/>
      <w:r>
        <w:t>zk</w:t>
      </w:r>
      <w:proofErr w:type="spellEnd"/>
      <w:r>
        <w:t xml:space="preserve">. ul. broj 1923/poduložak broj 4, k.o. Virovitica – centar kao glavna, temeljem zapisnika broj Z-1949/2014/1923 prenosi se sljedeći upis: zaprimljeno 28. ožujka 2014. godine, broj Z-1102/14, pravo zaloga uknjiženo po </w:t>
      </w:r>
      <w:proofErr w:type="spellStart"/>
      <w:r>
        <w:t>ovosudnom</w:t>
      </w:r>
      <w:proofErr w:type="spellEnd"/>
      <w:r>
        <w:t xml:space="preserve"> Rješenju o osiguranju od 17. veljače 2014. godine broj </w:t>
      </w:r>
      <w:proofErr w:type="spellStart"/>
      <w:r>
        <w:t>Ovr</w:t>
      </w:r>
      <w:proofErr w:type="spellEnd"/>
      <w:r>
        <w:t xml:space="preserve">-122/14-2, poslovni broj Z-498/14 pod C. r. br. 4.1. za korist Grad Virovitica, temeljem zapisnika broj Z-1949/2014/1923 prenosi se sljedeći upis: zaprimljeno 28. ožujka 2014. godine, broj Z-1102/14, zabilježba </w:t>
      </w:r>
      <w:proofErr w:type="spellStart"/>
      <w:r>
        <w:t>ovršivosti</w:t>
      </w:r>
      <w:proofErr w:type="spellEnd"/>
      <w:r>
        <w:t xml:space="preserve"> tražbine pod C. r. br. 3.1., temeljem zapisnika broj Z-1949/2014/1923 prenosi se sljedeći upis: zaprimljeno 28. ožujka 2014. godine broj Z-1102/14, zabilježba zajedničke hipoteke uknjižene u </w:t>
      </w:r>
      <w:proofErr w:type="spellStart"/>
      <w:r>
        <w:t>zk</w:t>
      </w:r>
      <w:proofErr w:type="spellEnd"/>
      <w:r>
        <w:t xml:space="preserve">. ul. broj 1923/ poduložak broj 4, k. o. Virovitica - centar kao glavna, temeljem zapisnika broj Z-1949/2014/1923 prenosi se sljedeći upis: zaprimljeno 5. prosinca 2014. godine broj Z-4215/14, uknjižba prava zaloga na temelju </w:t>
      </w:r>
      <w:proofErr w:type="spellStart"/>
      <w:r>
        <w:t>ovosudnog</w:t>
      </w:r>
      <w:proofErr w:type="spellEnd"/>
      <w:r>
        <w:t xml:space="preserve"> Rješenja o osiguranju od 17. rujna 2014. godine broj </w:t>
      </w:r>
      <w:proofErr w:type="spellStart"/>
      <w:r>
        <w:t>Ovr</w:t>
      </w:r>
      <w:proofErr w:type="spellEnd"/>
      <w:r>
        <w:t xml:space="preserve">-856/2014-2 i to sa mjestom u prvenstvenom redu zabilježbe pokretanja postupka upisane pod </w:t>
      </w:r>
      <w:proofErr w:type="spellStart"/>
      <w:r>
        <w:t>ovosudnim</w:t>
      </w:r>
      <w:proofErr w:type="spellEnd"/>
      <w:r>
        <w:t xml:space="preserve"> rješenjem broj Z-2961/14, pod C. r. br. 6.1., za korist Republika Hrvatska-Ministarstvo financija, OIB: 52634238587, temeljem zapisnika broj Z-1949/2014/1923 prenosi se sljedeći upis: zaprimljeno 5. prosinca 2014. godine broj Z-4215/14, zabilježba </w:t>
      </w:r>
      <w:proofErr w:type="spellStart"/>
      <w:r>
        <w:t>ovršivosti</w:t>
      </w:r>
      <w:proofErr w:type="spellEnd"/>
      <w:r>
        <w:t xml:space="preserve"> tražbine pod C. r. br. 4.1., temeljem zapisnika broj Z-1949/2014/1923 prenosi se sljedeći upisa: zaprimljeno 5. prosinca 2014. godine broj Z-4215/14 zabilježba zajedničke hipoteke uknjižene u </w:t>
      </w:r>
      <w:proofErr w:type="spellStart"/>
      <w:r>
        <w:t>zk</w:t>
      </w:r>
      <w:proofErr w:type="spellEnd"/>
      <w:r>
        <w:t>. ul. br. 1923/poduložak broj 4 k. o. Virovitica – centar kao glavna.</w:t>
      </w:r>
    </w:p>
    <w:p w:rsidRDefault="00691B63" w:rsidP="00691B63" w:rsidR="00691B63">
      <w:pPr>
        <w:jc w:val="center"/>
      </w:pPr>
      <w:r>
        <w:t>Obrazloženje</w:t>
      </w:r>
    </w:p>
    <w:p w:rsidRDefault="00691B63" w:rsidP="00691B63" w:rsidR="00691B63">
      <w:pPr>
        <w:pStyle w:val="Bezproreda"/>
        <w:ind w:firstLine="708"/>
        <w:jc w:val="both"/>
      </w:pPr>
      <w:r>
        <w:t xml:space="preserve">Na ročištu za javnu dražbu održanom 25. listopada 2018. godine sudjelovali su ponuditelji Iva </w:t>
      </w:r>
      <w:proofErr w:type="spellStart"/>
      <w:r>
        <w:t>Hanzić</w:t>
      </w:r>
      <w:proofErr w:type="spellEnd"/>
      <w:r>
        <w:t xml:space="preserve"> po punomoćniku Marku </w:t>
      </w:r>
      <w:proofErr w:type="spellStart"/>
      <w:r>
        <w:t>Hanziću</w:t>
      </w:r>
      <w:proofErr w:type="spellEnd"/>
      <w:r>
        <w:t xml:space="preserve">, bratu </w:t>
      </w:r>
      <w:proofErr w:type="spellStart"/>
      <w:r>
        <w:t>ponuditeljice</w:t>
      </w:r>
      <w:proofErr w:type="spellEnd"/>
      <w:r>
        <w:t xml:space="preserve">, Ana Marija </w:t>
      </w:r>
      <w:proofErr w:type="spellStart"/>
      <w:r>
        <w:t>Kostadinović</w:t>
      </w:r>
      <w:proofErr w:type="spellEnd"/>
      <w:r>
        <w:t xml:space="preserve">, MAKI d.o.o. zastupan po direktoru Marijanu </w:t>
      </w:r>
      <w:proofErr w:type="spellStart"/>
      <w:r>
        <w:t>Kostadinoviću</w:t>
      </w:r>
      <w:proofErr w:type="spellEnd"/>
      <w:r>
        <w:t xml:space="preserve">, RADIO VIROVITICA d.o.o. zastupana po direktoru Kristijanu </w:t>
      </w:r>
      <w:proofErr w:type="spellStart"/>
      <w:r>
        <w:t>Štenglu</w:t>
      </w:r>
      <w:proofErr w:type="spellEnd"/>
      <w:r>
        <w:t xml:space="preserve"> i Anđela </w:t>
      </w:r>
      <w:proofErr w:type="spellStart"/>
      <w:r>
        <w:t>Škvarić</w:t>
      </w:r>
      <w:proofErr w:type="spellEnd"/>
      <w:r>
        <w:t>.</w:t>
      </w:r>
    </w:p>
    <w:p w:rsidRDefault="00691B63" w:rsidP="00691B63" w:rsidR="00691B63">
      <w:pPr>
        <w:jc w:val="center"/>
      </w:pPr>
      <w:r>
        <w:lastRenderedPageBreak/>
        <w:t>-5-</w:t>
      </w:r>
    </w:p>
    <w:p w:rsidRDefault="00691B63" w:rsidP="00691B63" w:rsidR="00691B63">
      <w:pPr>
        <w:jc w:val="right"/>
      </w:pPr>
      <w:r>
        <w:t>Poslovni broj: 3 St-151/2016-69</w:t>
      </w:r>
    </w:p>
    <w:p w:rsidRDefault="00691B63" w:rsidP="00691B63" w:rsidR="00691B63">
      <w:pPr>
        <w:ind w:firstLine="708"/>
        <w:jc w:val="both"/>
      </w:pPr>
      <w:r>
        <w:t xml:space="preserve">Najvišu ponudu za kupnju nekretnine iz točke 1. izreke ovog rješenja dala je Iva </w:t>
      </w:r>
      <w:proofErr w:type="spellStart"/>
      <w:r>
        <w:t>Hanzić</w:t>
      </w:r>
      <w:proofErr w:type="spellEnd"/>
      <w:r>
        <w:t xml:space="preserve"> iz </w:t>
      </w:r>
      <w:proofErr w:type="spellStart"/>
      <w:r>
        <w:t>Korije</w:t>
      </w:r>
      <w:proofErr w:type="spellEnd"/>
      <w:r>
        <w:t>, Ulica Stjepana Radića 22, te je ispunila uvjete da joj se dosudi nekretnina po cijeni od 303.000,00 kn.</w:t>
      </w:r>
    </w:p>
    <w:p w:rsidRDefault="00691B63" w:rsidP="00691B63" w:rsidR="00691B63" w:rsidRPr="00691B63">
      <w:pPr>
        <w:ind w:firstLine="708"/>
        <w:jc w:val="both"/>
      </w:pPr>
      <w:r>
        <w:t xml:space="preserve">Kako je </w:t>
      </w:r>
      <w:proofErr w:type="spellStart"/>
      <w:r>
        <w:t>ponuditeljica</w:t>
      </w:r>
      <w:proofErr w:type="spellEnd"/>
      <w:r>
        <w:t xml:space="preserve"> Iva </w:t>
      </w:r>
      <w:proofErr w:type="spellStart"/>
      <w:r>
        <w:t>Hanzić</w:t>
      </w:r>
      <w:proofErr w:type="spellEnd"/>
      <w:r>
        <w:t xml:space="preserve"> iz </w:t>
      </w:r>
      <w:proofErr w:type="spellStart"/>
      <w:r>
        <w:t>Korije</w:t>
      </w:r>
      <w:proofErr w:type="spellEnd"/>
      <w:r>
        <w:t xml:space="preserve">, Ulica Stjepana Radića 22, ispunila uvjete da joj se dosudi nekretnina, temeljem čl. 229. st. 4. Stečajnog zakona („Narodne novine“ broj 71/15 i 104/17) riješeno je kao u izreci. </w:t>
      </w:r>
    </w:p>
    <w:p w:rsidRDefault="00691B63" w:rsidP="00691B63" w:rsidR="00691B63">
      <w:pPr>
        <w:jc w:val="center"/>
      </w:pPr>
      <w:r>
        <w:t>Bjelovar, 26. listopada 2018.</w:t>
      </w:r>
    </w:p>
    <w:p w:rsidRDefault="00691B63" w:rsidP="00691B63" w:rsidR="00691B63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691B63" w:rsidP="00691B63" w:rsidR="00691B63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691B63" w:rsidP="00691B63" w:rsidR="00691B63">
      <w:pPr>
        <w:pStyle w:val="Bezproreda"/>
      </w:pPr>
    </w:p>
    <w:p w:rsidRDefault="00691B63" w:rsidP="00691B63" w:rsidR="00691B63">
      <w:pPr>
        <w:pStyle w:val="Bezproreda"/>
      </w:pPr>
    </w:p>
    <w:p w:rsidRDefault="00691B63" w:rsidP="00691B63" w:rsidR="00691B63">
      <w:pPr>
        <w:pStyle w:val="Bezproreda"/>
        <w:rPr>
          <w:b/>
        </w:rPr>
      </w:pPr>
    </w:p>
    <w:p w:rsidRDefault="00691B63" w:rsidP="00691B63" w:rsidR="00691B63">
      <w:pPr>
        <w:pStyle w:val="Bezproreda"/>
        <w:rPr>
          <w:b/>
        </w:rPr>
      </w:pPr>
    </w:p>
    <w:p w:rsidRDefault="00691B63" w:rsidP="00691B63" w:rsidR="00691B63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91B63" w:rsidP="00691B63" w:rsidR="00691B63">
      <w:pPr>
        <w:pStyle w:val="Bezproreda"/>
      </w:pPr>
    </w:p>
    <w:p w:rsidRDefault="00691B63" w:rsidP="00691B63" w:rsidR="00691B6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91B63" w:rsidP="00691B63" w:rsidR="00691B63">
      <w:pPr>
        <w:pStyle w:val="Bezproreda"/>
      </w:pPr>
      <w:r>
        <w:t>Dna: kupcu – putem pošte</w:t>
      </w:r>
    </w:p>
    <w:p w:rsidRDefault="00691B63" w:rsidP="00691B63" w:rsidR="00691B63">
      <w:pPr>
        <w:pStyle w:val="Bezproreda"/>
      </w:pPr>
      <w:r>
        <w:t xml:space="preserve">         e-oglasna ploča</w:t>
      </w:r>
    </w:p>
    <w:p w:rsidRDefault="00691B63" w:rsidP="00691B63" w:rsidR="00691B63">
      <w:pPr>
        <w:pStyle w:val="Bezproreda"/>
      </w:pPr>
      <w:r>
        <w:t xml:space="preserve">Sc. pravomoćnost – nakon toga Općinskom sudu u Virovitici, Zemljišnoknjižni odjel Virovitica s potvrdom o uplati </w:t>
      </w:r>
      <w:proofErr w:type="spellStart"/>
      <w:r>
        <w:t>kupovnine</w:t>
      </w:r>
      <w:proofErr w:type="spellEnd"/>
      <w:r>
        <w:t xml:space="preserve"> </w:t>
      </w:r>
    </w:p>
    <w:p w:rsidRDefault="00691B63" w:rsidP="00691B63" w:rsidR="00691B63">
      <w:pPr>
        <w:pStyle w:val="Bezproreda"/>
      </w:pPr>
      <w:proofErr w:type="spellStart"/>
      <w:r>
        <w:t>Bj</w:t>
      </w:r>
      <w:proofErr w:type="spellEnd"/>
      <w:r>
        <w:t xml:space="preserve">. 26.10.2018.  </w:t>
      </w:r>
    </w:p>
    <w:p w:rsidRDefault="00AE649C" w:rsidP="00691B63" w:rsidR="00AE649C" w:rsidRPr="00B76F3C">
      <w:pPr>
        <w:pStyle w:val="Bezproreda"/>
      </w:pPr>
      <w:bookmarkStart w:name="_GoBack" w:id="3"/>
      <w:bookmarkEnd w:id="3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B63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St-151/2016-69</izvorni_sadrzaj>
    <derivirana_varijabla naziv="DomainObject.Oznaka_1">St-151/2016-69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St-151/2016-69</izvorni_sadrzaj>
    <derivirana_varijabla naziv="DomainObject.PoslovniBrojDokumenta_1">St-151/2016-69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FC6A99-BF4D-4356-BD0B-A48CE9885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2184</properties:Words>
  <properties:Characters>13126</properties:Characters>
  <properties:Lines>206</properties:Lines>
  <properties:Paragraphs>41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2018-10-26T10:12:00Z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St-151/2016-69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