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4b17" w14:paraId="d784b17" w:rsidRDefault="00213165" w:rsidP="00213165" w:rsidR="00213165">
      <w:pPr>
        <w15:collapsed w:val="false"/>
      </w:pPr>
      <w:bookmarkStart w:name="_GoBack" w:id="0"/>
      <w:bookmarkEnd w:id="0"/>
    </w:p>
    <w:p w:rsidRDefault="00F36E99" w:rsidP="00213165" w:rsidR="00213165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3165" w:rsidP="00F36E99" w:rsidR="00213165">
      <w:pPr>
        <w:jc w:val="both"/>
      </w:pPr>
      <w:r>
        <w:t>REPUBLIKA HRVATSKA</w:t>
      </w:r>
    </w:p>
    <w:p w:rsidRDefault="00213165" w:rsidP="00F36E99" w:rsidR="00213165">
      <w:pPr>
        <w:jc w:val="both"/>
      </w:pPr>
      <w:r>
        <w:t>Trgovački sud u Zagrebu</w:t>
      </w:r>
    </w:p>
    <w:p w:rsidRDefault="00213165" w:rsidP="00F36E99" w:rsidR="0021316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 18. St-3097/2016</w:t>
      </w:r>
    </w:p>
    <w:p w:rsidRDefault="00F70639" w:rsidP="00F36E99" w:rsidR="00F70639">
      <w:pPr>
        <w:jc w:val="both"/>
      </w:pPr>
    </w:p>
    <w:p w:rsidRDefault="00213165" w:rsidP="00F36E99" w:rsidR="00213165">
      <w:pPr>
        <w:ind w:firstLine="708" w:left="2124"/>
        <w:jc w:val="both"/>
      </w:pPr>
      <w:r>
        <w:t xml:space="preserve">R E P U B L I K A   H R V A T S K A </w:t>
      </w:r>
    </w:p>
    <w:p w:rsidRDefault="00213165" w:rsidP="00F36E99" w:rsidR="00213165">
      <w:pPr>
        <w:jc w:val="both"/>
      </w:pPr>
    </w:p>
    <w:p w:rsidRDefault="00213165" w:rsidP="00F36E99" w:rsidR="00213165">
      <w:pPr>
        <w:ind w:firstLine="708" w:left="2832"/>
        <w:jc w:val="both"/>
      </w:pPr>
      <w:r>
        <w:t>Z A K LJ U Č A K</w:t>
      </w:r>
    </w:p>
    <w:p w:rsidRDefault="00213165" w:rsidP="00F36E99" w:rsidR="00213165">
      <w:pPr>
        <w:jc w:val="both"/>
      </w:pPr>
    </w:p>
    <w:p w:rsidRDefault="00F36E99" w:rsidP="00F36E99" w:rsidR="00213165">
      <w:pPr>
        <w:ind w:firstLine="708"/>
        <w:jc w:val="both"/>
      </w:pPr>
      <w:r w:rsidRPr="00F36E99">
        <w:t xml:space="preserve">Trgovački sud u Zagrebu, sudac Danijela Uzelac, u stečajnom postupku u povodu prijedloga predlagatelja FINANCIJSKE AGENCIJE, OIB 85821130368 Zagreb, Ulica grada Vukovara 70,  za otvaranje stečajnog postupka nad dužnikom nad dužnikom FETA d.o.o., OIB 67648021636, Zagreb, </w:t>
      </w:r>
      <w:proofErr w:type="spellStart"/>
      <w:r w:rsidRPr="00F36E99">
        <w:t>Langov</w:t>
      </w:r>
      <w:proofErr w:type="spellEnd"/>
      <w:r w:rsidRPr="00F36E99">
        <w:t xml:space="preserve"> trg 2, </w:t>
      </w:r>
      <w:r w:rsidR="00FD46C4">
        <w:t>3. lipnja</w:t>
      </w:r>
      <w:r w:rsidRPr="00F36E99">
        <w:t xml:space="preserve"> 2019.</w:t>
      </w:r>
    </w:p>
    <w:p w:rsidRDefault="00213165" w:rsidP="00F36E99" w:rsidR="00213165">
      <w:pPr>
        <w:jc w:val="both"/>
      </w:pPr>
    </w:p>
    <w:p w:rsidRDefault="00213165" w:rsidP="00F36E99" w:rsidR="00213165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F36E99" w:rsidP="00F36E99" w:rsidR="00F36E99">
      <w:pPr>
        <w:jc w:val="both"/>
      </w:pPr>
    </w:p>
    <w:p w:rsidRDefault="00213165" w:rsidP="004024E7" w:rsidR="00213165">
      <w:pPr>
        <w:ind w:firstLine="708"/>
        <w:jc w:val="both"/>
      </w:pPr>
      <w:r>
        <w:t xml:space="preserve">I. </w:t>
      </w:r>
      <w:r w:rsidR="00BB58E1">
        <w:t xml:space="preserve">Određuje se ročište </w:t>
      </w:r>
      <w:r w:rsidR="00F70639">
        <w:t>radi saslušanja (davanja</w:t>
      </w:r>
      <w:r>
        <w:t xml:space="preserve"> potrebnih obavijesti o okolnostima koje se odnose na postupak)</w:t>
      </w:r>
      <w:r w:rsidR="00636C34" w:rsidRPr="00636C34">
        <w:t xml:space="preserve"> zastupnika po zakonu dužnika Nataše </w:t>
      </w:r>
      <w:proofErr w:type="spellStart"/>
      <w:r w:rsidR="00636C34" w:rsidRPr="00636C34">
        <w:t>Komšić</w:t>
      </w:r>
      <w:proofErr w:type="spellEnd"/>
      <w:r>
        <w:t xml:space="preserve"> </w:t>
      </w:r>
      <w:r w:rsidR="00BB58E1">
        <w:t xml:space="preserve">u skladu s odredbama </w:t>
      </w:r>
      <w:r w:rsidR="00BB58E1" w:rsidRPr="00BB58E1">
        <w:t>čl. 178. st. 1., 180. te 117. st. 1., 2. i 6. Stečajnog zakona</w:t>
      </w:r>
      <w:r>
        <w:t>, za dan</w:t>
      </w:r>
      <w:r w:rsidR="004024E7">
        <w:t xml:space="preserve"> </w:t>
      </w:r>
      <w:r w:rsidR="00FD46C4" w:rsidRPr="00F70639">
        <w:rPr>
          <w:b/>
        </w:rPr>
        <w:t>17. srpnja 2019. u 9.50</w:t>
      </w:r>
      <w:r>
        <w:t xml:space="preserve"> sati u</w:t>
      </w:r>
      <w:r w:rsidR="002C2FF3">
        <w:t xml:space="preserve"> dvorišnoj</w:t>
      </w:r>
      <w:r>
        <w:t xml:space="preserve"> zgradi Trgovačkog suda u Zagrebu, Petrinjska 8, soba broj </w:t>
      </w:r>
      <w:r w:rsidR="002C2FF3">
        <w:t>56/III kat.</w:t>
      </w:r>
    </w:p>
    <w:p w:rsidRDefault="00213165" w:rsidP="00F36E99" w:rsidR="00213165">
      <w:pPr>
        <w:jc w:val="both"/>
      </w:pPr>
    </w:p>
    <w:p w:rsidRDefault="00213165" w:rsidP="00F36E99" w:rsidR="00213165">
      <w:pPr>
        <w:ind w:firstLine="708"/>
        <w:jc w:val="both"/>
      </w:pPr>
      <w:r>
        <w:t>II</w:t>
      </w:r>
      <w:r w:rsidR="004024E7">
        <w:t xml:space="preserve"> U</w:t>
      </w:r>
      <w:r>
        <w:t xml:space="preserve"> slučaju neodazivanja, sud može odrediti dovođenje zastupnika po zakonu dužnika </w:t>
      </w:r>
      <w:r w:rsidR="002C2FF3">
        <w:t xml:space="preserve">Nataše </w:t>
      </w:r>
      <w:proofErr w:type="spellStart"/>
      <w:r w:rsidR="002C2FF3">
        <w:t>Komšić</w:t>
      </w:r>
      <w:proofErr w:type="spellEnd"/>
      <w:r w:rsidR="004024E7">
        <w:t xml:space="preserve">  </w:t>
      </w:r>
      <w:r w:rsidR="00636C34">
        <w:t xml:space="preserve">u skladu s </w:t>
      </w:r>
      <w:r w:rsidR="004024E7">
        <w:t xml:space="preserve">odredbama </w:t>
      </w:r>
      <w:r w:rsidR="009843B4">
        <w:t xml:space="preserve">čl. 178. st. 1., </w:t>
      </w:r>
      <w:r>
        <w:t>180</w:t>
      </w:r>
      <w:r w:rsidR="009843B4">
        <w:t>.</w:t>
      </w:r>
      <w:r>
        <w:t xml:space="preserve"> </w:t>
      </w:r>
      <w:r w:rsidR="009843B4">
        <w:t xml:space="preserve">te 117. st. </w:t>
      </w:r>
      <w:r w:rsidR="00BB58E1">
        <w:t xml:space="preserve">1., 2. i 6. </w:t>
      </w:r>
      <w:r>
        <w:t>Stečajnog zakona)</w:t>
      </w:r>
      <w:r w:rsidR="004024E7">
        <w:t>.</w:t>
      </w:r>
    </w:p>
    <w:p w:rsidRDefault="00213165" w:rsidP="00F36E99" w:rsidR="00213165">
      <w:pPr>
        <w:jc w:val="both"/>
      </w:pPr>
    </w:p>
    <w:p w:rsidRDefault="00213165" w:rsidP="00F36E99" w:rsidR="00213165">
      <w:pPr>
        <w:ind w:firstLine="708"/>
        <w:jc w:val="both"/>
      </w:pPr>
      <w:r>
        <w:t xml:space="preserve">III. Sud može nakon saslušanja zastupniku po zakonu dužnika </w:t>
      </w:r>
      <w:r w:rsidR="004024E7">
        <w:t xml:space="preserve">Nataši </w:t>
      </w:r>
      <w:proofErr w:type="spellStart"/>
      <w:r w:rsidR="004024E7">
        <w:t>Komšić</w:t>
      </w:r>
      <w:proofErr w:type="spellEnd"/>
      <w:r>
        <w:t xml:space="preserve"> izreći novčanu kaznu u iznosu </w:t>
      </w:r>
      <w:r w:rsidR="004024E7">
        <w:t xml:space="preserve">od 1.000,00 kn i zaprijetiti joj </w:t>
      </w:r>
      <w:r>
        <w:t>novim novčanim kaznama u iznosu od 2.000,00 kn:</w:t>
      </w:r>
    </w:p>
    <w:p w:rsidRDefault="00213165" w:rsidP="00F36E99" w:rsidR="00213165">
      <w:pPr>
        <w:jc w:val="both"/>
      </w:pPr>
      <w:r>
        <w:t>-</w:t>
      </w:r>
      <w:r w:rsidR="004024E7">
        <w:tab/>
        <w:t>ako je unatoč nalogu suda odbila</w:t>
      </w:r>
      <w:r>
        <w:t xml:space="preserve"> dati potrebne obavijesti i surađivati sa stečajnim upraviteljem u ispunjavanju njegovih zadataka,</w:t>
      </w:r>
    </w:p>
    <w:p w:rsidRDefault="00213165" w:rsidP="00F36E99" w:rsidR="00213165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213165" w:rsidP="00F36E99" w:rsidR="00213165">
      <w:pPr>
        <w:jc w:val="both"/>
      </w:pPr>
      <w:r>
        <w:t>-</w:t>
      </w:r>
      <w:r>
        <w:tab/>
        <w:t>ako se unatoč zabrani suda ponaša na način kojim bi mogao onemogućiti ili otežati prikupljanje po</w:t>
      </w:r>
      <w:r w:rsidR="000502C7">
        <w:t>trebnih isprava i obavijesti.</w:t>
      </w:r>
    </w:p>
    <w:p w:rsidRDefault="00213165" w:rsidP="00213165" w:rsidR="00213165"/>
    <w:p w:rsidRDefault="00FD46C4" w:rsidP="00213165" w:rsidR="00213165">
      <w:pPr>
        <w:ind w:firstLine="708" w:left="2124"/>
      </w:pPr>
      <w:r>
        <w:t xml:space="preserve">      </w:t>
      </w:r>
      <w:r w:rsidR="004024E7">
        <w:t xml:space="preserve">  </w:t>
      </w:r>
      <w:r w:rsidR="00213165">
        <w:t xml:space="preserve">U Zagrebu </w:t>
      </w:r>
      <w:r w:rsidR="002C2FF3">
        <w:t>3. lipnja 2019.</w:t>
      </w:r>
    </w:p>
    <w:p w:rsidRDefault="00213165" w:rsidP="00213165" w:rsidR="00213165"/>
    <w:p w:rsidRDefault="00213165" w:rsidP="00213165" w:rsidR="00213165">
      <w:pPr>
        <w:ind w:firstLine="708" w:left="6372"/>
      </w:pPr>
      <w:r>
        <w:t xml:space="preserve">    </w:t>
      </w:r>
      <w:r w:rsidR="00F70639">
        <w:t xml:space="preserve">  </w:t>
      </w:r>
      <w:r w:rsidR="00FD46C4">
        <w:t xml:space="preserve">  Sudac</w:t>
      </w:r>
      <w:r>
        <w:t xml:space="preserve"> </w:t>
      </w:r>
    </w:p>
    <w:p w:rsidRDefault="00213165" w:rsidP="00213165" w:rsidR="00213165">
      <w:pPr>
        <w:ind w:firstLine="708" w:left="6372"/>
      </w:pPr>
      <w:r>
        <w:t>Danijela Uzelac</w:t>
      </w:r>
      <w:r w:rsidR="00842379">
        <w:t>, v.r.</w:t>
      </w:r>
    </w:p>
    <w:p w:rsidRDefault="002C2FF3" w:rsidP="00213165" w:rsidR="00213165">
      <w:r>
        <w:t xml:space="preserve">Uputa o pravnom lijeku:  </w:t>
      </w:r>
      <w:r w:rsidR="00213165">
        <w:t>Protiv ovog zaključka žalba nije dopuštena.</w:t>
      </w:r>
    </w:p>
    <w:p w:rsidRDefault="002C2FF3" w:rsidP="00842379" w:rsidR="002C2FF3">
      <w:pPr>
        <w:jc w:val="right"/>
      </w:pPr>
    </w:p>
    <w:p w:rsidRDefault="00842379" w:rsidP="00842379" w:rsidR="0084237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42379" w:rsidP="00842379" w:rsidR="00842379">
      <w:pPr>
        <w:jc w:val="right"/>
      </w:pPr>
      <w:r>
        <w:t>Katarina Franjić</w:t>
      </w:r>
    </w:p>
    <w:p w:rsidRDefault="00842379" w:rsidP="00213165" w:rsidR="00842379"/>
    <w:p w:rsidRDefault="004B0EB6" w:rsidP="00213165" w:rsidR="004B0EB6"/>
    <w:sectPr w:rsidR="004B0E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887"/>
    <w:rsid w:val="0003044E"/>
    <w:rsid w:val="000502C7"/>
    <w:rsid w:val="00213165"/>
    <w:rsid w:val="002C2FF3"/>
    <w:rsid w:val="004024E7"/>
    <w:rsid w:val="004B0EB6"/>
    <w:rsid w:val="00636C34"/>
    <w:rsid w:val="00842379"/>
    <w:rsid w:val="00936887"/>
    <w:rsid w:val="009843B4"/>
    <w:rsid w:val="00BB58E1"/>
    <w:rsid w:val="00F36E99"/>
    <w:rsid w:val="00F70639"/>
    <w:rsid w:val="00FD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23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3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23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3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St-3097/2016</izvorni_sadrzaj>
    <derivirana_varijabla naziv="DomainObject.Predmet.OznakaBroj_1">St-3097/2016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FETA d.o.o. zastupanog po punomoćniku Nataša Komšić</izvorni_sadrzaj>
    <derivirana_varijabla naziv="DomainObject.Predmet.ProtustrankaFormated_1">  FETA d.o.o. zastupanog po punomoćniku Nataša Komšić</derivirana_varijabla>
  </DomainObject.Predmet.ProtustrankaFormated>
  <DomainObject.Predmet.ProtustrankaFormatedOIB>
    <izvorni_sadrzaj>  FETA d.o.o., OIB 67648021636 zastupanog po punomoćniku Nataša Komšić</izvorni_sadrzaj>
    <derivirana_varijabla naziv="DomainObject.Predmet.ProtustrankaFormatedOIB_1">  FETA d.o.o., OIB 67648021636 zastupanog po punomoćniku Nataša Komšić</derivirana_varijabla>
  </DomainObject.Predmet.ProtustrankaFormatedOIB>
  <DomainObject.Predmet.ProtustrankaFormatedWithAdress>
    <izvorni_sadrzaj> FETA d.o.o., Langov trg 2, 10000 Zagreb zastupanog po punomoćniku Nataša Komšić</izvorni_sadrzaj>
    <derivirana_varijabla naziv="DomainObject.Predmet.ProtustrankaFormatedWithAdress_1"> FETA d.o.o., Langov trg 2, 10000 Zagreb zastupanog po punomoćniku Nataša Komšić</derivirana_varijabla>
  </DomainObject.Predmet.ProtustrankaFormatedWithAdress>
  <DomainObject.Predmet.ProtustrankaFormatedWithAdressOIB>
    <izvorni_sadrzaj> FETA d.o.o., OIB 67648021636, Langov trg 2, 10000 Zagreb zastupanog po punomoćniku Nataša Komšić</izvorni_sadrzaj>
    <derivirana_varijabla naziv="DomainObject.Predmet.ProtustrankaFormatedWithAdressOIB_1"> FETA d.o.o., OIB 67648021636, Langov trg 2, 10000 Zagreb zastupanog po punomoćniku Nataša Komšić</derivirana_varijabla>
  </DomainObject.Predmet.ProtustrankaFormatedWithAdressOIB>
  <DomainObject.Predmet.ProtustrankaWithAdress>
    <izvorni_sadrzaj>FETA d.o.o. Langov trg 2, 10000 Zagreb</izvorni_sadrzaj>
    <derivirana_varijabla naziv="DomainObject.Predmet.ProtustrankaWithAdress_1">FETA d.o.o. Langov trg 2, 10000 Zagreb</derivirana_varijabla>
  </DomainObject.Predmet.ProtustrankaWithAdress>
  <DomainObject.Predmet.ProtustrankaWithAdressOIB>
    <izvorni_sadrzaj>FETA d.o.o., OIB 67648021636, Langov trg 2, 10000 Zagreb</izvorni_sadrzaj>
    <derivirana_varijabla naziv="DomainObject.Predmet.ProtustrankaWithAdressOIB_1">FETA d.o.o., OIB 67648021636, Langov trg 2, 10000 Zagreb</derivirana_varijabla>
  </DomainObject.Predmet.ProtustrankaWithAdressOIB>
  <DomainObject.Predmet.ProtustrankaNazivFormated>
    <izvorni_sadrzaj>FETA d.o.o.</izvorni_sadrzaj>
    <derivirana_varijabla naziv="DomainObject.Predmet.ProtustrankaNazivFormated_1">FETA d.o.o.</derivirana_varijabla>
  </DomainObject.Predmet.ProtustrankaNazivFormated>
  <DomainObject.Predmet.ProtustrankaNazivFormatedOIB>
    <izvorni_sadrzaj>FETA d.o.o., OIB 67648021636</izvorni_sadrzaj>
    <derivirana_varijabla naziv="DomainObject.Predmet.ProtustrankaNazivFormatedOIB_1">FETA d.o.o., OIB 67648021636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Komšić</izvorni_sadrzaj>
    <derivirana_varijabla naziv="DomainObject.Predmet.StrankaFormated_1">  FINA Regionalni centar Zagreb; Nataša Komšić</derivirana_varijabla>
  </DomainObject.Predmet.StrankaFormated>
  <DomainObject.Predmet.StrankaFormatedOIB>
    <izvorni_sadrzaj>  FINA Regionalni centar Zagreb, OIB 85821130368; Nataša Komšić, OIB 57080199963</izvorni_sadrzaj>
    <derivirana_varijabla naziv="DomainObject.Predmet.StrankaFormatedOIB_1">  FINA Regionalni centar Zagreb, OIB 85821130368; Nataša Komšić, OIB 57080199963</derivirana_varijabla>
  </DomainObject.Predmet.StrankaFormatedOIB>
  <DomainObject.Predmet.StrankaFormatedWithAdress>
    <izvorni_sadrzaj> FINA Regionalni centar Zagreb, Trg svibanjskih žrtava 1995. br. 1, 10000 Zagreb; Nataša Komšić, Ul.i.gardijske Brigade Tigrovi 14, 10000 Zagreb</izvorni_sadrzaj>
    <derivirana_varijabla naziv="DomainObject.Predmet.StrankaFormatedWithAdress_1"> FINA Regionalni centar Zagreb, Trg svibanjskih žrtava 1995. br. 1, 10000 Zagreb; Nataša Komšić, Ul.i.gardijske Brigade Tigrovi 14, 10000 Zagreb</derivirana_varijabla>
  </DomainObject.Predmet.StrankaFormatedWithAdress>
  <DomainObject.Predmet.StrankaFormatedWithAdressOIB>
    <izvorni_sadrzaj> FINA Regionalni centar Zagreb, OIB 85821130368, Trg svibanjskih žrtava 1995. br. 1, 10000 Zagreb; Nataša Komšić, OIB 57080199963, Ul.i.gardijske Brigade Tigrovi 14, 10000 Zagreb</izvorni_sadrzaj>
    <derivirana_varijabla naziv="DomainObject.Predmet.StrankaFormatedWithAdressOIB_1"> FINA Regionalni centar Zagreb, OIB 85821130368, Trg svibanjskih žrtava 1995. br. 1, 10000 Zagreb; Nataša Komšić, OIB 57080199963, Ul.i.gardijske Brigade Tigrovi 14, 10000 Zagreb</derivirana_varijabla>
  </DomainObject.Predmet.StrankaFormatedWithAdressOIB>
  <DomainObject.Predmet.StrankaWithAdress>
    <izvorni_sadrzaj>FINA Regionalni centar Zagreb Trg svibanjskih žrtava 1995. br. 1,10000 Zagreb,Nataša Komšić Ul.i.gardijske Brigade Tigrovi 14,10000 Zagreb</izvorni_sadrzaj>
    <derivirana_varijabla naziv="DomainObject.Predmet.StrankaWithAdress_1">FINA Regionalni centar Zagreb Trg svibanjskih žrtava 1995. br. 1,10000 Zagreb,Nataša Komšić Ul.i.gardijske Brigade Tigrovi 14,10000 Zagreb</derivirana_varijabla>
  </DomainObject.Predmet.StrankaWithAdress>
  <DomainObject.Predmet.StrankaWithAdressOIB>
    <izvorni_sadrzaj>FINA Regionalni centar Zagreb, OIB 85821130368, Trg svibanjskih žrtava 1995. br. 1,10000 Zagreb,Nataša Komšić, OIB 57080199963, Ul.i.gardijske Brigade Tigrovi 14,10000 Zagreb</izvorni_sadrzaj>
    <derivirana_varijabla naziv="DomainObject.Predmet.StrankaWithAdressOIB_1">FINA Regionalni centar Zagreb, OIB 85821130368, Trg svibanjskih žrtava 1995. br. 1,10000 Zagreb,Nataša Komšić, OIB 57080199963, Ul.i.gardijske Brigade Tigrovi 14,10000 Zagreb</derivirana_varijabla>
  </DomainObject.Predmet.StrankaWithAdressOIB>
  <DomainObject.Predmet.StrankaNazivFormated>
    <izvorni_sadrzaj>FINA Regionalni centar Zagreb,Nataša Komšić</izvorni_sadrzaj>
    <derivirana_varijabla naziv="DomainObject.Predmet.StrankaNazivFormated_1">FINA Regionalni centar Zagreb,Nataša Komšić</derivirana_varijabla>
  </DomainObject.Predmet.StrankaNazivFormated>
  <DomainObject.Predmet.StrankaNazivFormatedOIB>
    <izvorni_sadrzaj>FINA Regionalni centar Zagreb, OIB 85821130368,Nataša Komšić, OIB 57080199963</izvorni_sadrzaj>
    <derivirana_varijabla naziv="DomainObject.Predmet.StrankaNazivFormatedOIB_1">FINA Regionalni centar Zagreb, OIB 85821130368,Nataša Komšić, OIB 57080199963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Nataša Komšić</item>
    </izvorni_sadrzaj>
    <derivirana_varijabla naziv="DomainObject.Predmet.StrankaListFormated_1">
      <item>FINA Regionalni centar Zagreb</item>
      <item>Nataša Komšić</item>
    </derivirana_varijabla>
  </DomainObject.Predmet.StrankaListFormated>
  <DomainObject.Predmet.StrankaListFormatedOIB>
    <izvorni_sadrzaj>
      <item>FINA Regionalni centar Zagreb, OIB 85821130368</item>
      <item>Nataša Komšić, OIB 57080199963</item>
    </izvorni_sadrzaj>
    <derivirana_varijabla naziv="DomainObject.Predmet.StrankaListFormatedOIB_1">
      <item>FINA Regionalni centar Zagreb, OIB 85821130368</item>
      <item>Nataša Komšić, OIB 57080199963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Komšić, Ul.i.gardijske Brigade Tigrovi 14, 10000 Zagreb</item>
    </izvorni_sadrzaj>
    <derivirana_varijabla naziv="DomainObject.Predmet.StrankaListFormatedWithAdress_1">
      <item>FINA Regionalni centar Zagreb, Trg svibanjskih žrtava 1995. br. 1, 10000 Zagreb</item>
      <item>Nataša Komšić, Ul.i.gardijske Brigade Tigrovi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Komšić, OIB 57080199963, Ul.i.gardijske Brigade Tigrovi 14, 10000 Zagreb</item>
    </izvorni_sadrzaj>
    <derivirana_varijabla naziv="DomainObject.Predmet.StrankaListFormatedWithAdressOIB_1">
      <item>FINA Regionalni centar Zagreb, OIB 85821130368, Trg svibanjskih žrtava 1995. br. 1, 10000 Zagreb</item>
      <item>Nataša Komšić, OIB 57080199963, Ul.i.gardijske Brigade Tigrovi 14, 10000 Zagreb</item>
    </derivirana_varijabla>
  </DomainObject.Predmet.StrankaListFormatedWithAdressOIB>
  <DomainObject.Predmet.StrankaListNazivFormated>
    <izvorni_sadrzaj>
      <item>FINA Regionalni centar Zagreb</item>
      <item>Nataša Komšić</item>
    </izvorni_sadrzaj>
    <derivirana_varijabla naziv="DomainObject.Predmet.StrankaListNazivFormated_1">
      <item>FINA Regionalni centar Zagreb</item>
      <item>Nataša Komšić</item>
    </derivirana_varijabla>
  </DomainObject.Predmet.StrankaListNazivFormated>
  <DomainObject.Predmet.StrankaListNazivFormatedOIB>
    <izvorni_sadrzaj>
      <item>FINA Regionalni centar Zagreb, OIB 85821130368</item>
      <item>Nataša Komšić, OIB 57080199963</item>
    </izvorni_sadrzaj>
    <derivirana_varijabla naziv="DomainObject.Predmet.StrankaListNazivFormatedOIB_1">
      <item>FINA Regionalni centar Zagreb, OIB 85821130368</item>
      <item>Nataša Komšić, OIB 57080199963</item>
    </derivirana_varijabla>
  </DomainObject.Predmet.StrankaListNazivFormatedOIB>
  <DomainObject.Predmet.ProtuStrankaListFormated>
    <izvorni_sadrzaj>
      <item>FETA d.o.o. zastupanog po punomoćniku Nataša Komšić</item>
    </izvorni_sadrzaj>
    <derivirana_varijabla naziv="DomainObject.Predmet.ProtuStrankaListFormated_1">
      <item>FETA d.o.o. zastupanog po punomoćniku Nataša Komšić</item>
    </derivirana_varijabla>
  </DomainObject.Predmet.ProtuStrankaListFormated>
  <DomainObject.Predmet.ProtuStrankaListFormatedOIB>
    <izvorni_sadrzaj>
      <item>FETA d.o.o., OIB 67648021636 zastupanog po punomoćniku Nataša Komšić</item>
    </izvorni_sadrzaj>
    <derivirana_varijabla naziv="DomainObject.Predmet.ProtuStrankaListFormatedOIB_1">
      <item>FETA d.o.o., OIB 67648021636 zastupanog po punomoćniku Nataša Komšić</item>
    </derivirana_varijabla>
  </DomainObject.Predmet.ProtuStrankaListFormatedOIB>
  <DomainObject.Predmet.ProtuStrankaListFormatedWithAdress>
    <izvorni_sadrzaj>
      <item>FETA d.o.o., Langov trg 2, 10000 Zagreb zastupanog po punomoćniku Nataša Komšić</item>
    </izvorni_sadrzaj>
    <derivirana_varijabla naziv="DomainObject.Predmet.ProtuStrankaListFormatedWithAdress_1">
      <item>FETA d.o.o., Langov trg 2, 10000 Zagreb zastupanog po punomoćniku Nataša Komšić</item>
    </derivirana_varijabla>
  </DomainObject.Predmet.ProtuStrankaListFormatedWithAdress>
  <DomainObject.Predmet.ProtuStrankaListFormatedWithAdressOIB>
    <izvorni_sadrzaj>
      <item>FETA d.o.o., OIB 67648021636, Langov trg 2, 10000 Zagreb zastupanog po punomoćniku Nataša Komšić</item>
    </izvorni_sadrzaj>
    <derivirana_varijabla naziv="DomainObject.Predmet.ProtuStrankaListFormatedWithAdressOIB_1">
      <item>FETA d.o.o., OIB 67648021636, Langov trg 2, 10000 Zagreb zastupanog po punomoćniku Nataša Komšić</item>
    </derivirana_varijabla>
  </DomainObject.Predmet.ProtuStrankaListFormatedWithAdressOIB>
  <DomainObject.Predmet.ProtuStrankaListNazivFormated>
    <izvorni_sadrzaj>
      <item>FETA d.o.o.</item>
    </izvorni_sadrzaj>
    <derivirana_varijabla naziv="DomainObject.Predmet.ProtuStrankaListNazivFormated_1">
      <item>FETA d.o.o.</item>
    </derivirana_varijabla>
  </DomainObject.Predmet.ProtuStrankaListNazivFormated>
  <DomainObject.Predmet.ProtuStrankaListNazivFormatedOIB>
    <izvorni_sadrzaj>
      <item>FETA d.o.o., OIB 67648021636</item>
    </izvorni_sadrzaj>
    <derivirana_varijabla naziv="DomainObject.Predmet.ProtuStrankaListNazivFormatedOIB_1">
      <item>FETA d.o.o., OIB 67648021636</item>
    </derivirana_varijabla>
  </DomainObject.Predmet.ProtuStrankaListNazivFormatedOIB>
  <DomainObject.Predmet.OstaliListFormated>
    <izvorni_sadrzaj>
      <item>Nataša Komšić punomoćnica sudionika u postupku FETA d.o.o.</item>
      <item>Addiko Bank dioničko društvo</item>
    </izvorni_sadrzaj>
    <derivirana_varijabla naziv="DomainObject.Predmet.OstaliListFormated_1">
      <item>Nataša Komšić punomoćnica sudionika u postupku FETA d.o.o.</item>
      <item>Addiko Bank dioničko društvo</item>
    </derivirana_varijabla>
  </DomainObject.Predmet.OstaliListFormated>
  <DomainObject.Predmet.OstaliListFormatedOIB>
    <izvorni_sadrzaj>
      <item>Nataša Komšić, OIB 57080199963 punomoćnica sudionika u postupku FETA d.o.o.</item>
      <item>Addiko Bank dioničko društvo, OIB 14036333877</item>
    </izvorni_sadrzaj>
    <derivirana_varijabla naziv="DomainObject.Predmet.OstaliListFormatedOIB_1">
      <item>Nataša Komšić, OIB 57080199963 punomoćnica sudionika u postupku FETA d.o.o.</item>
      <item>Addiko Bank dioničko društvo, OIB 14036333877</item>
    </derivirana_varijabla>
  </DomainObject.Predmet.OstaliListFormatedOIB>
  <DomainObject.Predmet.OstaliListFormatedWithAdress>
    <izvorni_sadrzaj>
      <item>Nataša Komšić, Ul.i.gardijske Brigade Tigrovi 14, 10000 Zagreb punomoćnica sudionika u postupku FETA d.o.o.</item>
      <item>Addiko Bank dioničko društvo, Slavonska avenija 6, 10000 Zagreb</item>
    </izvorni_sadrzaj>
    <derivirana_varijabla naziv="DomainObject.Predmet.OstaliListFormatedWithAdress_1">
      <item>Nataša Komšić, Ul.i.gardijske Brigade Tigrovi 14, 10000 Zagreb punomoćnica sudionika u postupku FETA d.o.o.</item>
      <item>Addiko Bank dioničko društvo, Slavonska avenija 6, 10000 Zagreb</item>
    </derivirana_varijabla>
  </DomainObject.Predmet.OstaliListFormatedWithAdress>
  <DomainObject.Predmet.OstaliListFormatedWithAdressOIB>
    <izvorni_sadrzaj>
      <item>Nataša Komšić, OIB 57080199963, Ul.i.gardijske Brigade Tigrovi 14, 10000 Zagreb punomoćnica sudionika u postupku FETA d.o.o.</item>
      <item>Addiko Bank dioničko društvo, OIB 14036333877, Slavonska avenija 6, 10000 Zagreb</item>
    </izvorni_sadrzaj>
    <derivirana_varijabla naziv="DomainObject.Predmet.OstaliListFormatedWithAdressOIB_1">
      <item>Nataša Komšić, OIB 57080199963, Ul.i.gardijske Brigade Tigrovi 14, 10000 Zagreb punomoćnica sudionika u postupku FETA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Nataša Komšić</item>
      <item>Addiko Bank dioničko društvo</item>
    </izvorni_sadrzaj>
    <derivirana_varijabla naziv="DomainObject.Predmet.OstaliListNazivFormated_1">
      <item>Nataša Komšić</item>
      <item>Addiko Bank dioničko društvo</item>
    </derivirana_varijabla>
  </DomainObject.Predmet.OstaliListNazivFormated>
  <DomainObject.Predmet.OstaliListNazivFormatedOIB>
    <izvorni_sadrzaj>
      <item>Nataša Komšić, OIB 57080199963</item>
      <item>Addiko Bank dioničko društvo, OIB 14036333877</item>
    </izvorni_sadrzaj>
    <derivirana_varijabla naziv="DomainObject.Predmet.OstaliListNazivFormatedOIB_1">
      <item>Nataša Komšić, OIB 57080199963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FETA d.o.o.</izvorni_sadrzaj>
    <derivirana_varijabla naziv="DomainObject.Predmet.ProtustrankaIDrugi_1">FETA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FETA d.o.o., OIB 67648021636, Langov trg 2, 10000 Zagreb</izvorni_sadrzaj>
    <derivirana_varijabla naziv="DomainObject.Predmet.ProtustrankaIDrugiAdressOIB_1">FETA d.o.o., OIB 67648021636,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FETA d.o.o.</item>
      <item>Nataša Komšić</item>
      <item>Addiko Bank dioničko društvo</item>
      <item>Nataša Komšić</item>
    </izvorni_sadrzaj>
    <derivirana_varijabla naziv="DomainObject.Predmet.SudioniciListNaziv_1">
      <item>FINA Regionalni centar Zagreb</item>
      <item>FETA d.o.o.</item>
      <item>Nataša Komšić</item>
      <item>Addiko Bank dioničko društvo</item>
      <item>Nataša Komšić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izvorni_sadrzaj>
    <derivirana_varijabla naziv="DomainObject.Predmet.SudioniciListAdressOIB_1">
      <item>FINA Regionalni centar Zagreb, OIB 85821130368, Trg svibanjskih žrtava 1995. br. 1,10000 Zagreb</item>
      <item>FETA d.o.o., OIB 67648021636, Langov trg 2,10000 Zagreb</item>
      <item>Nataša Komšić, OIB 57080199963, Ul.i.gardijske Brigade Tigrovi 14,10000 Zagreb</item>
      <item>Addiko Bank dioničko društvo, OIB 14036333877, Slavonska avenija 6,10000 Zagreb</item>
      <item>Nataša Komšić, OIB 57080199963, Ul.i.gardijske Brigade Tigrovi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67648021636</item>
      <item>, OIB 57080199963</item>
      <item>, OIB 14036333877</item>
      <item>, OIB 57080199963</item>
    </izvorni_sadrzaj>
    <derivirana_varijabla naziv="DomainObject.Predmet.SudioniciListNazivOIB_1">
      <item>, OIB 85821130368</item>
      <item>, OIB 67648021636</item>
      <item>, OIB 57080199963</item>
      <item>, OIB 14036333877</item>
      <item>, OIB 57080199963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St-3097/2016-33</izvorni_sadrzaj>
    <derivirana_varijabla naziv="DomainObject.PredzadnjaOdlukaIzPredmeta.Oznaka_1">St-3097/2016-33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297</properties:Words>
  <properties:Characters>1456</properties:Characters>
  <properties:Lines>45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2019-06-03T08:08:00Z</dcterms:created>
  <dc:creator>Danijela Uzelac</dc:creator>
  <dc:description/>
  <cp:keywords/>
  <cp:lastModifiedBy>Katarina Franjić</cp:lastModifiedBy>
  <cp:lastPrinted>2019-06-03T08:24:00Z</cp:lastPrinted>
  <dcterms:modified xmlns:xsi="http://www.w3.org/2001/XMLSchema-instance" xsi:type="dcterms:W3CDTF">2019-06-03T08:27:00Z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(st-3097-16 zaključak ročište radi saslušanja.docx)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