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95c7" w14:paraId="41695c7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C74E3F">
        <w:t>460/13-141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C74E3F">
        <w:t>21. studenog</w:t>
      </w:r>
      <w:r w:rsidR="00742B80">
        <w:t xml:space="preserve"> </w:t>
      </w:r>
      <w:r w:rsidR="00934057">
        <w:t xml:space="preserve">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14211" w:rsidP="00C52426" w:rsidR="001C27F1" w:rsidRPr="00C52426">
      <w:pPr>
        <w:numPr>
          <w:ilvl w:val="0"/>
          <w:numId w:val="24"/>
        </w:numPr>
        <w:jc w:val="both"/>
      </w:pPr>
      <w:r>
        <w:t>5</w:t>
      </w:r>
      <w:r w:rsidR="00C74E3F">
        <w:t>3.347,50</w:t>
      </w:r>
      <w:r w:rsidR="00C3405E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C74E3F">
        <w:t>devetn</w:t>
      </w:r>
      <w:r w:rsidR="00742B80">
        <w:t>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C74E3F">
        <w:t xml:space="preserve">19. prosinca 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914211">
        <w:t>09,00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</w:t>
      </w:r>
      <w:r w:rsidR="00C74E3F">
        <w:t>devetn</w:t>
      </w:r>
      <w:r w:rsidR="00FD3DE9">
        <w:t>ae</w:t>
      </w:r>
      <w:r w:rsidR="00742B80">
        <w:t>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C74E3F">
        <w:t>devet</w:t>
      </w:r>
      <w:r w:rsidR="00FD3DE9">
        <w:t>naestom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C74E3F">
        <w:t>41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C74E3F">
        <w:t>41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>Nakon održanih</w:t>
      </w:r>
      <w:r w:rsidR="00D10A71">
        <w:rPr>
          <w:bCs/>
        </w:rPr>
        <w:t xml:space="preserve"> </w:t>
      </w:r>
      <w:r w:rsidR="00C74E3F">
        <w:rPr>
          <w:bCs/>
        </w:rPr>
        <w:t>osam</w:t>
      </w:r>
      <w:r w:rsidR="00FD3DE9">
        <w:rPr>
          <w:bCs/>
        </w:rPr>
        <w:t>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607B7C">
        <w:rPr>
          <w:bCs/>
        </w:rPr>
        <w:t>devet</w:t>
      </w:r>
      <w:r w:rsidR="00FD3DE9">
        <w:rPr>
          <w:bCs/>
        </w:rPr>
        <w:t xml:space="preserve">naestoj </w:t>
      </w:r>
      <w:r w:rsidR="00742B80">
        <w:rPr>
          <w:bCs/>
        </w:rPr>
        <w:t xml:space="preserve"> </w:t>
      </w:r>
      <w:r w:rsidR="00ED688D">
        <w:rPr>
          <w:bCs/>
        </w:rPr>
        <w:t xml:space="preserve">javnoj dražbi umanjena je za </w:t>
      </w:r>
      <w:r w:rsidR="00607B7C">
        <w:rPr>
          <w:bCs/>
        </w:rPr>
        <w:t>1</w:t>
      </w:r>
      <w:r w:rsidR="00742B80">
        <w:rPr>
          <w:bCs/>
        </w:rPr>
        <w:t>0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D10A71">
        <w:t>2</w:t>
      </w:r>
      <w:r w:rsidR="00607B7C">
        <w:t xml:space="preserve">1. studeni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D10A71" w:rsidP="00DE6804" w:rsidR="00D10A71">
      <w:pPr>
        <w:pStyle w:val="Tijeloteksta"/>
        <w:jc w:val="center"/>
      </w:pP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10A7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>5.  roč.</w:t>
      </w:r>
      <w:r w:rsidR="00C3405E">
        <w:t xml:space="preserve"> </w:t>
      </w:r>
      <w:r w:rsidR="00607B7C">
        <w:t>19/12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0E19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19B3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07B7C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8F3B82"/>
    <w:rsid w:val="00901EF5"/>
    <w:rsid w:val="00904741"/>
    <w:rsid w:val="00904805"/>
    <w:rsid w:val="00912616"/>
    <w:rsid w:val="00912CF5"/>
    <w:rsid w:val="00914211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6AB6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3405E"/>
    <w:rsid w:val="00C42F2A"/>
    <w:rsid w:val="00C43A0F"/>
    <w:rsid w:val="00C44250"/>
    <w:rsid w:val="00C50A3F"/>
    <w:rsid w:val="00C52426"/>
    <w:rsid w:val="00C72A3A"/>
    <w:rsid w:val="00C74E3F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10A71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3DE9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8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332E5-B44B-4ECB-BB60-8BC31155C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5122</properties:Characters>
  <properties:Lines>155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2017-11-21T08:33:00Z</dcterms:created>
  <dc:creator>Korisnik</dc:creator>
  <cp:lastModifiedBy>Maja Kocijan</cp:lastModifiedBy>
  <cp:lastPrinted>2017-11-21T08:33:00Z</cp:lastPrinted>
  <dcterms:modified xmlns:xsi="http://www.w3.org/2001/XMLSchema-instance" xsi:type="dcterms:W3CDTF">2017-11-21T08:45:00Z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