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cd6a7" w14:paraId="aacd6a7" w:rsidRDefault="00385531" w:rsidP="00385531" w:rsidR="00ED1E23">
      <w:pPr>
        <w:jc w:val="right"/>
        <w15:collapsed w:val="false"/>
        <w:rPr>
          <w:rFonts w:cs="Arial" w:hAnsi="Arial" w:ascii="Arial"/>
          <w:b/>
          <w:sz w:val="20"/>
          <w:szCs w:val="20"/>
        </w:rPr>
      </w:pPr>
      <w:bookmarkStart w:name="_GoBack" w:id="0"/>
      <w:bookmarkEnd w:id="0"/>
      <w:r w:rsidRPr="002F799A">
        <w:t>1 St-</w:t>
      </w:r>
      <w:r w:rsidR="00496783">
        <w:t>24/02-289</w:t>
      </w:r>
    </w:p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>
      <w:r w:rsidRPr="002F799A">
        <w:t>REPUBLIKA HRVATSKA</w:t>
      </w:r>
    </w:p>
    <w:p w:rsidRDefault="00ED1E23" w:rsidP="00ED1E23" w:rsidR="00ED1E23" w:rsidRPr="002F799A">
      <w:r w:rsidRPr="002F799A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2F799A">
          <w:t>SUD U</w:t>
        </w:r>
      </w:smartTag>
      <w:r w:rsidR="005851F9" w:rsidRPr="002F799A">
        <w:t xml:space="preserve"> ZADRU</w:t>
      </w:r>
      <w:r w:rsidR="005851F9" w:rsidRPr="002F799A">
        <w:tab/>
      </w:r>
      <w:r w:rsidR="005851F9" w:rsidRPr="002F799A">
        <w:tab/>
      </w:r>
      <w:r w:rsidR="005851F9" w:rsidRPr="002F799A">
        <w:tab/>
      </w:r>
      <w:r w:rsidR="005851F9" w:rsidRPr="002F799A">
        <w:tab/>
      </w:r>
      <w:r w:rsidR="005851F9" w:rsidRPr="002F799A">
        <w:tab/>
      </w:r>
      <w:r w:rsidR="005851F9" w:rsidRPr="002F799A">
        <w:tab/>
      </w:r>
    </w:p>
    <w:p w:rsidRDefault="00385531" w:rsidP="00ED1E23" w:rsidR="00ED1E23" w:rsidRPr="002F799A">
      <w:r>
        <w:t>Dr. Franje Tuđmana 35</w:t>
      </w:r>
    </w:p>
    <w:p w:rsidRDefault="00ED1E23" w:rsidP="002F799A" w:rsidR="00ED1E23">
      <w:pPr>
        <w:jc w:val="center"/>
      </w:pPr>
    </w:p>
    <w:p w:rsidRDefault="004F62DD" w:rsidP="002F799A" w:rsidR="004F62DD">
      <w:pPr>
        <w:jc w:val="center"/>
      </w:pPr>
    </w:p>
    <w:p w:rsidRDefault="002F799A" w:rsidP="002F799A" w:rsidR="002F799A">
      <w:pPr>
        <w:jc w:val="center"/>
      </w:pPr>
      <w:r>
        <w:t>R E P U B L I K A  H R V A T S K A</w:t>
      </w:r>
    </w:p>
    <w:p w:rsidRDefault="002F799A" w:rsidP="002F799A" w:rsidR="002F799A" w:rsidRPr="002F799A">
      <w:pPr>
        <w:jc w:val="center"/>
      </w:pPr>
    </w:p>
    <w:p w:rsidRDefault="00ED1E23" w:rsidP="00ED1E23" w:rsidR="00ED1E23" w:rsidRPr="002F799A">
      <w:pPr>
        <w:jc w:val="center"/>
      </w:pPr>
      <w:r w:rsidRPr="002F799A">
        <w:t>R J E Š E N J E</w:t>
      </w:r>
    </w:p>
    <w:p w:rsidRDefault="00ED1E23" w:rsidP="00ED1E23" w:rsidR="00ED1E23">
      <w:pPr>
        <w:jc w:val="both"/>
      </w:pPr>
    </w:p>
    <w:p w:rsidRDefault="004F62DD" w:rsidP="00ED1E23" w:rsidR="004F62DD" w:rsidRPr="002F799A">
      <w:pPr>
        <w:jc w:val="both"/>
      </w:pPr>
    </w:p>
    <w:p w:rsidRDefault="00ED1E23" w:rsidP="00F1661E" w:rsidR="00AB6B83">
      <w:pPr>
        <w:jc w:val="both"/>
      </w:pPr>
      <w:r w:rsidRPr="002F799A">
        <w:tab/>
        <w:t xml:space="preserve">Trgovački sud u Zadru po sucu ovog suda Ardeni Bajlo, u stečajnom postupku nad stečajnim dužnikom </w:t>
      </w:r>
      <w:r w:rsidR="00496783">
        <w:t>Stečajna masa iza TRANSPORT-ZADAR d.d. Zadar u stečaju,</w:t>
      </w:r>
      <w:r w:rsidR="00D1610E">
        <w:t xml:space="preserve"> OIB: </w:t>
      </w:r>
      <w:r w:rsidR="00496783">
        <w:t>50129452084</w:t>
      </w:r>
      <w:r w:rsidR="00F1661E" w:rsidRPr="00244EC8">
        <w:t>, zastupanom</w:t>
      </w:r>
      <w:r w:rsidR="00F1661E" w:rsidRPr="009544DA">
        <w:t xml:space="preserve"> po stečajnom upravitelju</w:t>
      </w:r>
      <w:r w:rsidR="00496783">
        <w:t xml:space="preserve"> stečajne mase</w:t>
      </w:r>
      <w:r w:rsidR="00F1661E" w:rsidRPr="009544DA">
        <w:t xml:space="preserve"> </w:t>
      </w:r>
      <w:r w:rsidR="00496783">
        <w:t>Frani Zvonimiru Negru</w:t>
      </w:r>
      <w:r w:rsidRPr="002F799A">
        <w:t xml:space="preserve">, dana </w:t>
      </w:r>
      <w:r w:rsidR="00496783">
        <w:t>24. veljače 2016.</w:t>
      </w:r>
      <w:r w:rsidRPr="002F799A">
        <w:t>,</w:t>
      </w:r>
    </w:p>
    <w:p w:rsidRDefault="00F1661E" w:rsidP="00F1661E" w:rsidR="00F1661E" w:rsidRPr="002F799A">
      <w:pPr>
        <w:jc w:val="both"/>
      </w:pPr>
    </w:p>
    <w:p w:rsidRDefault="00ED1E23" w:rsidP="00ED1E23" w:rsidR="00ED1E23" w:rsidRPr="002F799A">
      <w:pPr>
        <w:jc w:val="center"/>
      </w:pPr>
      <w:r w:rsidRPr="002F799A">
        <w:t>r i j e š i o   j e</w:t>
      </w:r>
    </w:p>
    <w:p w:rsidRDefault="00ED1E23" w:rsidP="00ED1E23" w:rsidR="00ED1E23" w:rsidRPr="002F799A">
      <w:pPr>
        <w:tabs>
          <w:tab w:pos="960" w:val="left"/>
        </w:tabs>
        <w:ind w:left="360"/>
        <w:jc w:val="both"/>
      </w:pPr>
    </w:p>
    <w:p w:rsidRDefault="00582C40" w:rsidP="00210CDE" w:rsidR="00ED1E23" w:rsidRPr="002F799A">
      <w:pPr>
        <w:ind w:firstLine="705"/>
        <w:jc w:val="both"/>
      </w:pPr>
      <w:r w:rsidRPr="002F799A">
        <w:t>Određuje</w:t>
      </w:r>
      <w:r w:rsidR="00ED1E23" w:rsidRPr="002F799A">
        <w:t xml:space="preserve"> se </w:t>
      </w:r>
      <w:r w:rsidR="006C2F82" w:rsidRPr="002F799A">
        <w:t xml:space="preserve">ročište za diobu kupovnine </w:t>
      </w:r>
      <w:r w:rsidRPr="002F799A">
        <w:t xml:space="preserve">od prodaje </w:t>
      </w:r>
      <w:r w:rsidR="004D0391" w:rsidRPr="002F799A">
        <w:t>nekretnin</w:t>
      </w:r>
      <w:r w:rsidR="00D1610E">
        <w:t>e</w:t>
      </w:r>
      <w:r w:rsidR="002F799A">
        <w:t xml:space="preserve"> i to </w:t>
      </w:r>
      <w:r w:rsidR="00F1661E">
        <w:t>čest. zem.</w:t>
      </w:r>
      <w:r w:rsidR="00F1661E" w:rsidRPr="009544DA">
        <w:t xml:space="preserve"> </w:t>
      </w:r>
      <w:r w:rsidR="00653E06">
        <w:t>7923/3 k.o. Zadar</w:t>
      </w:r>
      <w:r w:rsidR="00782D1B">
        <w:t>,</w:t>
      </w:r>
      <w:r w:rsidR="00653E06">
        <w:t xml:space="preserve"> </w:t>
      </w:r>
      <w:r w:rsidR="002F799A">
        <w:t>u</w:t>
      </w:r>
      <w:r w:rsidR="00210CDE" w:rsidRPr="002F799A">
        <w:t xml:space="preserve"> vlasništvu stečajnog dužnika,</w:t>
      </w:r>
      <w:r w:rsidR="002348F0" w:rsidRPr="002F799A">
        <w:t xml:space="preserve"> </w:t>
      </w:r>
      <w:r w:rsidRPr="002F799A">
        <w:t>za dan</w:t>
      </w:r>
      <w:r w:rsidR="005851F9" w:rsidRPr="002F799A">
        <w:t xml:space="preserve"> </w:t>
      </w:r>
      <w:r w:rsidR="00653E06" w:rsidRPr="00782D1B">
        <w:rPr>
          <w:b/>
        </w:rPr>
        <w:t>22. ožujka 2016</w:t>
      </w:r>
      <w:r w:rsidR="00ED1E23" w:rsidRPr="00782D1B">
        <w:rPr>
          <w:b/>
        </w:rPr>
        <w:t xml:space="preserve">. u </w:t>
      </w:r>
      <w:r w:rsidR="00653E06" w:rsidRPr="00782D1B">
        <w:rPr>
          <w:b/>
        </w:rPr>
        <w:t>10,00</w:t>
      </w:r>
      <w:r w:rsidR="00AB6B83" w:rsidRPr="00782D1B">
        <w:rPr>
          <w:b/>
        </w:rPr>
        <w:t xml:space="preserve"> </w:t>
      </w:r>
      <w:r w:rsidR="00ED1E23" w:rsidRPr="00782D1B">
        <w:rPr>
          <w:b/>
        </w:rPr>
        <w:t>sati</w:t>
      </w:r>
      <w:r w:rsidR="00ED1E23" w:rsidRPr="002F799A">
        <w:t xml:space="preserve"> u </w:t>
      </w:r>
      <w:r w:rsidR="00653E06">
        <w:t>Trgovačkom sudu u Zadru, sudnica</w:t>
      </w:r>
      <w:r w:rsidR="00ED1E23" w:rsidRPr="002F799A">
        <w:t xml:space="preserve"> broj </w:t>
      </w:r>
      <w:r w:rsidR="002F799A">
        <w:t>26</w:t>
      </w:r>
      <w:r w:rsidR="00ED1E23" w:rsidRPr="002F799A">
        <w:t>/l</w:t>
      </w:r>
      <w:r w:rsidRPr="002F799A">
        <w:t>.</w:t>
      </w:r>
      <w:r w:rsidR="00ED1E23" w:rsidRPr="002F799A">
        <w:t xml:space="preserve"> </w:t>
      </w:r>
    </w:p>
    <w:p w:rsidRDefault="00ED1E23" w:rsidP="00ED1E23" w:rsidR="00ED1E23" w:rsidRPr="002F799A">
      <w:pPr>
        <w:jc w:val="both"/>
      </w:pPr>
    </w:p>
    <w:p w:rsidRDefault="00ED1E23" w:rsidP="00ED1E23" w:rsidR="00ED1E23" w:rsidRPr="002F799A">
      <w:pPr>
        <w:ind w:firstLine="708"/>
        <w:jc w:val="both"/>
      </w:pPr>
    </w:p>
    <w:p w:rsidRDefault="00ED1E23" w:rsidP="00653E06" w:rsidR="00ED1E23" w:rsidRPr="002F799A">
      <w:pPr>
        <w:ind w:left="705"/>
        <w:jc w:val="center"/>
      </w:pPr>
      <w:r w:rsidRPr="002F799A">
        <w:t xml:space="preserve">U Zadru, </w:t>
      </w:r>
      <w:r w:rsidR="00653E06">
        <w:t>24. veljače 2016.</w:t>
      </w:r>
    </w:p>
    <w:p w:rsidRDefault="00ED1E23" w:rsidP="00ED1E23" w:rsidR="00ED1E23" w:rsidRPr="002F799A">
      <w:pPr>
        <w:ind w:left="705"/>
        <w:jc w:val="both"/>
      </w:pPr>
    </w:p>
    <w:p w:rsidRDefault="00ED1E23" w:rsidP="005B3E0C" w:rsidR="00ED1E23" w:rsidRPr="002F799A">
      <w:pPr>
        <w:ind w:firstLine="708" w:left="5664"/>
        <w:jc w:val="right"/>
      </w:pPr>
      <w:r w:rsidRPr="002F799A">
        <w:t>S</w:t>
      </w:r>
      <w:r w:rsidR="00653E06">
        <w:t>tečajna sutkinja</w:t>
      </w:r>
    </w:p>
    <w:p w:rsidRDefault="00E94D30" w:rsidP="00F1661E" w:rsidR="00CF2E4D">
      <w:pPr>
        <w:jc w:val="right"/>
      </w:pPr>
      <w:r w:rsidRPr="002F799A">
        <w:t xml:space="preserve">                                                                                                        </w:t>
      </w:r>
      <w:r w:rsidR="00ED1E23" w:rsidRPr="002F799A">
        <w:t>Ardena Bajlo</w:t>
      </w:r>
    </w:p>
    <w:p w:rsidRDefault="00F1661E" w:rsidP="00F1661E" w:rsidR="00F1661E">
      <w:pPr>
        <w:jc w:val="right"/>
      </w:pPr>
    </w:p>
    <w:p w:rsidRDefault="00F1661E" w:rsidP="00F1661E" w:rsidR="00F1661E" w:rsidRPr="002F799A">
      <w:pPr>
        <w:jc w:val="right"/>
      </w:pPr>
    </w:p>
    <w:p w:rsidRDefault="000C733D" w:rsidP="002348F0" w:rsidR="000C733D" w:rsidRPr="002F799A">
      <w:pPr>
        <w:jc w:val="right"/>
      </w:pPr>
    </w:p>
    <w:p w:rsidRDefault="00ED1E23" w:rsidP="00AB6B83" w:rsidR="00ED1E23" w:rsidRPr="002F799A">
      <w:pPr>
        <w:jc w:val="right"/>
      </w:pPr>
    </w:p>
    <w:p w:rsidRDefault="00CF2E4D" w:rsidP="00CF2E4D" w:rsidR="00CF2E4D" w:rsidRPr="002F799A"/>
    <w:p w:rsidRDefault="00BC7BAE" w:rsidP="00BC7BAE" w:rsidR="00BC7BAE" w:rsidRPr="002F799A">
      <w:r w:rsidRPr="002F799A">
        <w:t xml:space="preserve">Dostaviti: </w:t>
      </w:r>
    </w:p>
    <w:p w:rsidRDefault="00BC7BAE" w:rsidP="00BC7BAE" w:rsidR="00BC7BAE" w:rsidRPr="002F799A">
      <w:pPr>
        <w:numPr>
          <w:ilvl w:val="0"/>
          <w:numId w:val="1"/>
        </w:numPr>
      </w:pPr>
      <w:r w:rsidRPr="002F799A">
        <w:t>stečajnom upravitelju</w:t>
      </w:r>
    </w:p>
    <w:p w:rsidRDefault="00D1610E" w:rsidP="00BC7BAE" w:rsidR="00D1610E" w:rsidRPr="0062658D">
      <w:pPr>
        <w:numPr>
          <w:ilvl w:val="0"/>
          <w:numId w:val="1"/>
        </w:numPr>
      </w:pPr>
      <w:r>
        <w:t xml:space="preserve">razlučnom vjerovniku </w:t>
      </w:r>
      <w:r w:rsidR="00653E06">
        <w:t>HOCHSTAFFL IMMOBILIEN GmbH iz Austrije</w:t>
      </w:r>
      <w:r>
        <w:t xml:space="preserve"> - </w:t>
      </w:r>
      <w:r w:rsidR="00653E06">
        <w:t>po punomoćnici</w:t>
      </w:r>
      <w:r w:rsidRPr="0062658D">
        <w:t xml:space="preserve"> </w:t>
      </w:r>
      <w:r w:rsidR="00653E06">
        <w:t>Renati Plešnar, odvjetnici u Zagrebu</w:t>
      </w:r>
      <w:r w:rsidR="00F1661E" w:rsidRPr="0062658D">
        <w:t xml:space="preserve"> </w:t>
      </w:r>
    </w:p>
    <w:p w:rsidRDefault="00543F80" w:rsidP="00BC7BAE" w:rsidR="00543F80" w:rsidRPr="002F799A">
      <w:pPr>
        <w:numPr>
          <w:ilvl w:val="0"/>
          <w:numId w:val="1"/>
        </w:numPr>
      </w:pPr>
      <w:r>
        <w:t>e-oglasna ploča</w:t>
      </w:r>
    </w:p>
    <w:p w:rsidRDefault="00BC7BAE" w:rsidP="00BC7BAE" w:rsidR="00BC7BAE" w:rsidRPr="002F799A">
      <w:pPr>
        <w:numPr>
          <w:ilvl w:val="0"/>
          <w:numId w:val="1"/>
        </w:numPr>
      </w:pPr>
      <w:r w:rsidRPr="002F799A">
        <w:t>u spis</w:t>
      </w:r>
    </w:p>
    <w:p w:rsidRDefault="00BC7BAE" w:rsidP="00BC7BAE" w:rsidR="00BC7BAE" w:rsidRPr="002F799A"/>
    <w:p w:rsidRDefault="00ED1E23" w:rsidP="00ED1E23" w:rsidR="00ED1E23" w:rsidRPr="002F799A"/>
    <w:p w:rsidRDefault="00AB6B83" w:rsidP="00AB6B83" w:rsidR="00AB6B83" w:rsidRPr="002F799A"/>
    <w:p w:rsidRDefault="005B3E0C" w:rsidP="005B3E0C" w:rsidR="005B3E0C" w:rsidRPr="002F799A"/>
    <w:sectPr w:rsidR="005B3E0C" w:rsidRPr="002F799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0303C"/>
    <w:rsid w:val="00095B71"/>
    <w:rsid w:val="000C733D"/>
    <w:rsid w:val="001513FF"/>
    <w:rsid w:val="001A4AF2"/>
    <w:rsid w:val="00210CDE"/>
    <w:rsid w:val="002348F0"/>
    <w:rsid w:val="00283117"/>
    <w:rsid w:val="002F799A"/>
    <w:rsid w:val="00302C16"/>
    <w:rsid w:val="00385531"/>
    <w:rsid w:val="003A08B9"/>
    <w:rsid w:val="00432EB5"/>
    <w:rsid w:val="00455BCE"/>
    <w:rsid w:val="00496783"/>
    <w:rsid w:val="004D0391"/>
    <w:rsid w:val="004F62DD"/>
    <w:rsid w:val="00543F80"/>
    <w:rsid w:val="00582C40"/>
    <w:rsid w:val="005851F9"/>
    <w:rsid w:val="005B3E0C"/>
    <w:rsid w:val="005D5FFD"/>
    <w:rsid w:val="0062658D"/>
    <w:rsid w:val="00653E06"/>
    <w:rsid w:val="006C2F82"/>
    <w:rsid w:val="0073755C"/>
    <w:rsid w:val="00782D1B"/>
    <w:rsid w:val="00870477"/>
    <w:rsid w:val="008C522C"/>
    <w:rsid w:val="009026AF"/>
    <w:rsid w:val="00AB6B83"/>
    <w:rsid w:val="00B72BD8"/>
    <w:rsid w:val="00BC7BAE"/>
    <w:rsid w:val="00CC6B15"/>
    <w:rsid w:val="00CE7FF9"/>
    <w:rsid w:val="00CF2E4D"/>
    <w:rsid w:val="00D1610E"/>
    <w:rsid w:val="00D50C9B"/>
    <w:rsid w:val="00E94D30"/>
    <w:rsid w:val="00ED1E23"/>
    <w:rsid w:val="00F1661E"/>
    <w:rsid w:val="00F54B47"/>
    <w:rsid w:val="00FD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7F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7F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7F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7F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7F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7F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7F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7F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7F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7F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</izvorni_sadrzaj>
    <derivirana_varijabla naziv="DomainObject.Predmet.Broj_1">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2001.</izvorni_sadrzaj>
    <derivirana_varijabla naziv="DomainObject.Predmet.DatumOsnivanja_1">21. prosinca 2001.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travnja 2009.</izvorni_sadrzaj>
    <derivirana_varijabla naziv="DomainObject.Predmet.DatumRjesavanja_1">9. travnja 2009.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St-24/2002</izvorni_sadrzaj>
    <derivirana_varijabla naziv="DomainObject.Predmet.OznakaBroj_1">St-24/2002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POSLAN U REF 1 DANA 24.12.2015.</izvorni_sadrzaj>
    <derivirana_varijabla naziv="DomainObject.Predmet.PrimjedbaSuca_1">POSLAN U REF 1 DANA 24.12.2015.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TRANSPORT - ZADAR d.d., u stečaju</izvorni_sadrzaj>
    <derivirana_varijabla naziv="DomainObject.Predmet.ProtustrankaFormated_1">  TRANSPORT - ZADAR d.d., u stečaju</derivirana_varijabla>
  </DomainObject.Predmet.ProtustrankaFormated>
  <DomainObject.Predmet.ProtustrankaFormatedOIB>
    <izvorni_sadrzaj>  TRANSPORT - ZADAR d.d., u stečaju</izvorni_sadrzaj>
    <derivirana_varijabla naziv="DomainObject.Predmet.ProtustrankaFormatedOIB_1">  TRANSPORT - ZADAR d.d., u stečaju</derivirana_varijabla>
  </DomainObject.Predmet.ProtustrankaFormatedOIB>
  <DomainObject.Predmet.ProtustrankaFormatedWithAdress>
    <izvorni_sadrzaj> TRANSPORT - ZADAR d.d., u stečaju, Benkovačka Cesta bb, Zadar</izvorni_sadrzaj>
    <derivirana_varijabla naziv="DomainObject.Predmet.ProtustrankaFormatedWithAdress_1"> TRANSPORT - ZADAR d.d., u stečaju, Benkovačka Cesta bb, Zadar</derivirana_varijabla>
  </DomainObject.Predmet.ProtustrankaFormatedWithAdress>
  <DomainObject.Predmet.ProtustrankaFormatedWithAdressOIB>
    <izvorni_sadrzaj> TRANSPORT - ZADAR d.d., u stečaju, Benkovačka Cesta bb, Zadar</izvorni_sadrzaj>
    <derivirana_varijabla naziv="DomainObject.Predmet.ProtustrankaFormatedWithAdressOIB_1"> TRANSPORT - ZADAR d.d., u stečaju, Benkovačka Cesta bb, Zadar</derivirana_varijabla>
  </DomainObject.Predmet.ProtustrankaFormatedWithAdressOIB>
  <DomainObject.Predmet.ProtustrankaWithAdress>
    <izvorni_sadrzaj>TRANSPORT - ZADAR d.d., u stečaju Benkovačka Cesta bb, Zadar</izvorni_sadrzaj>
    <derivirana_varijabla naziv="DomainObject.Predmet.ProtustrankaWithAdress_1">TRANSPORT - ZADAR d.d., u stečaju Benkovačka Cesta bb, Zadar</derivirana_varijabla>
  </DomainObject.Predmet.ProtustrankaWithAdress>
  <DomainObject.Predmet.ProtustrankaWithAdressOIB>
    <izvorni_sadrzaj>TRANSPORT - ZADAR d.d., u stečaju, Benkovačka Cesta bb, Zadar</izvorni_sadrzaj>
    <derivirana_varijabla naziv="DomainObject.Predmet.ProtustrankaWithAdressOIB_1">TRANSPORT - ZADAR d.d., u stečaju, Benkovačka Cesta bb, Zadar</derivirana_varijabla>
  </DomainObject.Predmet.ProtustrankaWithAdressOIB>
  <DomainObject.Predmet.ProtustrankaNazivFormated>
    <izvorni_sadrzaj>TRANSPORT - ZADAR d.d., u stečaju</izvorni_sadrzaj>
    <derivirana_varijabla naziv="DomainObject.Predmet.ProtustrankaNazivFormated_1">TRANSPORT - ZADAR d.d., u stečaju</derivirana_varijabla>
  </DomainObject.Predmet.ProtustrankaNazivFormated>
  <DomainObject.Predmet.ProtustrankaNazivFormatedOIB>
    <izvorni_sadrzaj>TRANSPORT - ZADAR d.d., u stečaju</izvorni_sadrzaj>
    <derivirana_varijabla naziv="DomainObject.Predmet.ProtustrankaNazivFormatedOIB_1">TRANSPORT - ZADAR d.d., u stečaju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PETAR SMOKROVIĆ IDR. ZAPOSLENICI / - PETAR SMOKROVIĆ IDR. ZAPOSLENICI</izvorni_sadrzaj>
    <derivirana_varijabla naziv="DomainObject.Predmet.StrankaFormated_1">  PETAR SMOKROVIĆ IDR. ZAPOSLENICI / - PETAR SMOKROVIĆ IDR. ZAPOSLENICI</derivirana_varijabla>
  </DomainObject.Predmet.StrankaFormated>
  <DomainObject.Predmet.StrankaFormatedOIB>
    <izvorni_sadrzaj>  PETAR SMOKROVIĆ IDR. ZAPOSLENICI / - PETAR SMOKROVIĆ IDR. ZAPOSLENICI</izvorni_sadrzaj>
    <derivirana_varijabla naziv="DomainObject.Predmet.StrankaFormatedOIB_1">  PETAR SMOKROVIĆ IDR. ZAPOSLENICI / - PETAR SMOKROVIĆ IDR. ZAPOSLENICI</derivirana_varijabla>
  </DomainObject.Predmet.StrankaFormatedOIB>
  <DomainObject.Predmet.StrankaFormatedWithAdress>
    <izvorni_sadrzaj> PETAR SMOKROVIĆ IDR. ZAPOSLENICI / - PETAR SMOKROVIĆ IDR. ZAPOSLENICI, Zadar</izvorni_sadrzaj>
    <derivirana_varijabla naziv="DomainObject.Predmet.StrankaFormatedWithAdress_1"> PETAR SMOKROVIĆ IDR. ZAPOSLENICI / - PETAR SMOKROVIĆ IDR. ZAPOSLENICI, Zadar</derivirana_varijabla>
  </DomainObject.Predmet.StrankaFormatedWithAdress>
  <DomainObject.Predmet.StrankaFormatedWithAdressOIB>
    <izvorni_sadrzaj> PETAR SMOKROVIĆ IDR. ZAPOSLENICI / - PETAR SMOKROVIĆ IDR. ZAPOSLENICI, Zadar</izvorni_sadrzaj>
    <derivirana_varijabla naziv="DomainObject.Predmet.StrankaFormatedWithAdressOIB_1"> PETAR SMOKROVIĆ IDR. ZAPOSLENICI / - PETAR SMOKROVIĆ IDR. ZAPOSLENICI, Zadar</derivirana_varijabla>
  </DomainObject.Predmet.StrankaFormatedWithAdressOIB>
  <DomainObject.Predmet.StrankaWithAdress>
    <izvorni_sadrzaj>PETAR SMOKROVIĆ IDR. ZAPOSLENICI / - PETAR SMOKROVIĆ IDR. ZAPOSLENICI Zadar</izvorni_sadrzaj>
    <derivirana_varijabla naziv="DomainObject.Predmet.StrankaWithAdress_1">PETAR SMOKROVIĆ IDR. ZAPOSLENICI / - PETAR SMOKROVIĆ IDR. ZAPOSLENICI Zadar</derivirana_varijabla>
  </DomainObject.Predmet.StrankaWithAdress>
  <DomainObject.Predmet.StrankaWithAdressOIB>
    <izvorni_sadrzaj>PETAR SMOKROVIĆ IDR. ZAPOSLENICI / - PETAR SMOKROVIĆ IDR. ZAPOSLENICI, Zadar</izvorni_sadrzaj>
    <derivirana_varijabla naziv="DomainObject.Predmet.StrankaWithAdressOIB_1">PETAR SMOKROVIĆ IDR. ZAPOSLENICI / - PETAR SMOKROVIĆ IDR. ZAPOSLENICI, Zadar</derivirana_varijabla>
  </DomainObject.Predmet.StrankaWithAdressOIB>
  <DomainObject.Predmet.StrankaNazivFormated>
    <izvorni_sadrzaj>PETAR SMOKROVIĆ IDR. ZAPOSLENICI / - PETAR SMOKROVIĆ IDR. ZAPOSLENICI</izvorni_sadrzaj>
    <derivirana_varijabla naziv="DomainObject.Predmet.StrankaNazivFormated_1">PETAR SMOKROVIĆ IDR. ZAPOSLENICI / - PETAR SMOKROVIĆ IDR. ZAPOSLENICI</derivirana_varijabla>
  </DomainObject.Predmet.StrankaNazivFormated>
  <DomainObject.Predmet.StrankaNazivFormatedOIB>
    <izvorni_sadrzaj>PETAR SMOKROVIĆ IDR. ZAPOSLENICI / - PETAR SMOKROVIĆ IDR. ZAPOSLENICI</izvorni_sadrzaj>
    <derivirana_varijabla naziv="DomainObject.Predmet.StrankaNazivFormatedOIB_1">PETAR SMOKROVIĆ IDR. ZAPOSLENICI / - PETAR SMOKROVIĆ IDR. ZAPOSLENICI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Arhiva</izvorni_sadrzaj>
    <derivirana_varijabla naziv="DomainObject.Predmet.TrenutnaLokacijaSpisa.Naziv_1">Arhiva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PETAR SMOKROVIĆ IDR. ZAPOSLENICI / - PETAR SMOKROVIĆ IDR. ZAPOSLENICI</item>
    </izvorni_sadrzaj>
    <derivirana_varijabla naziv="DomainObject.Predmet.StrankaListFormated_1">
      <item>PETAR SMOKROVIĆ IDR. ZAPOSLENICI / - PETAR SMOKROVIĆ IDR. ZAPOSLENICI</item>
    </derivirana_varijabla>
  </DomainObject.Predmet.StrankaListFormated>
  <DomainObject.Predmet.StrankaListFormatedOIB>
    <izvorni_sadrzaj>
      <item>PETAR SMOKROVIĆ IDR. ZAPOSLENICI / - PETAR SMOKROVIĆ IDR. ZAPOSLENICI</item>
    </izvorni_sadrzaj>
    <derivirana_varijabla naziv="DomainObject.Predmet.StrankaListFormatedOIB_1">
      <item>PETAR SMOKROVIĆ IDR. ZAPOSLENICI / - PETAR SMOKROVIĆ IDR. ZAPOSLENICI</item>
    </derivirana_varijabla>
  </DomainObject.Predmet.StrankaListFormatedOIB>
  <DomainObject.Predmet.StrankaListFormatedWithAdress>
    <izvorni_sadrzaj>
      <item>PETAR SMOKROVIĆ IDR. ZAPOSLENICI / - PETAR SMOKROVIĆ IDR. ZAPOSLENICI, Zadar</item>
    </izvorni_sadrzaj>
    <derivirana_varijabla naziv="DomainObject.Predmet.StrankaListFormatedWithAdress_1">
      <item>PETAR SMOKROVIĆ IDR. ZAPOSLENICI / - PETAR SMOKROVIĆ IDR. ZAPOSLENICI, Zadar</item>
    </derivirana_varijabla>
  </DomainObject.Predmet.StrankaListFormatedWithAdress>
  <DomainObject.Predmet.StrankaListFormatedWithAdressOIB>
    <izvorni_sadrzaj>
      <item>PETAR SMOKROVIĆ IDR. ZAPOSLENICI / - PETAR SMOKROVIĆ IDR. ZAPOSLENICI, Zadar</item>
    </izvorni_sadrzaj>
    <derivirana_varijabla naziv="DomainObject.Predmet.StrankaListFormatedWithAdressOIB_1">
      <item>PETAR SMOKROVIĆ IDR. ZAPOSLENICI / - PETAR SMOKROVIĆ IDR. ZAPOSLENICI, Zadar</item>
    </derivirana_varijabla>
  </DomainObject.Predmet.StrankaListFormatedWithAdressOIB>
  <DomainObject.Predmet.StrankaListNazivFormated>
    <izvorni_sadrzaj>
      <item>PETAR SMOKROVIĆ IDR. ZAPOSLENICI / - PETAR SMOKROVIĆ IDR. ZAPOSLENICI</item>
    </izvorni_sadrzaj>
    <derivirana_varijabla naziv="DomainObject.Predmet.StrankaListNazivFormated_1">
      <item>PETAR SMOKROVIĆ IDR. ZAPOSLENICI / - PETAR SMOKROVIĆ IDR. ZAPOSLENICI</item>
    </derivirana_varijabla>
  </DomainObject.Predmet.StrankaListNazivFormated>
  <DomainObject.Predmet.StrankaListNazivFormatedOIB>
    <izvorni_sadrzaj>
      <item>PETAR SMOKROVIĆ IDR. ZAPOSLENICI / - PETAR SMOKROVIĆ IDR. ZAPOSLENICI</item>
    </izvorni_sadrzaj>
    <derivirana_varijabla naziv="DomainObject.Predmet.StrankaListNazivFormatedOIB_1">
      <item>PETAR SMOKROVIĆ IDR. ZAPOSLENICI / - PETAR SMOKROVIĆ IDR. ZAPOSLENICI</item>
    </derivirana_varijabla>
  </DomainObject.Predmet.StrankaListNazivFormatedOIB>
  <DomainObject.Predmet.ProtuStrankaListFormated>
    <izvorni_sadrzaj>
      <item>TRANSPORT - ZADAR d.d., u stečaju</item>
    </izvorni_sadrzaj>
    <derivirana_varijabla naziv="DomainObject.Predmet.ProtuStrankaListFormated_1">
      <item>TRANSPORT - ZADAR d.d., u stečaju</item>
    </derivirana_varijabla>
  </DomainObject.Predmet.ProtuStrankaListFormated>
  <DomainObject.Predmet.ProtuStrankaListFormatedOIB>
    <izvorni_sadrzaj>
      <item>TRANSPORT - ZADAR d.d., u stečaju</item>
    </izvorni_sadrzaj>
    <derivirana_varijabla naziv="DomainObject.Predmet.ProtuStrankaListFormatedOIB_1">
      <item>TRANSPORT - ZADAR d.d., u stečaju</item>
    </derivirana_varijabla>
  </DomainObject.Predmet.ProtuStrankaListFormatedOIB>
  <DomainObject.Predmet.ProtuStrankaListFormatedWithAdress>
    <izvorni_sadrzaj>
      <item>TRANSPORT - ZADAR d.d., u stečaju, Benkovačka Cesta bb, Zadar</item>
    </izvorni_sadrzaj>
    <derivirana_varijabla naziv="DomainObject.Predmet.ProtuStrankaListFormatedWithAdress_1">
      <item>TRANSPORT - ZADAR d.d., u stečaju, Benkovačka Cesta bb, Zadar</item>
    </derivirana_varijabla>
  </DomainObject.Predmet.ProtuStrankaListFormatedWithAdress>
  <DomainObject.Predmet.ProtuStrankaListFormatedWithAdressOIB>
    <izvorni_sadrzaj>
      <item>TRANSPORT - ZADAR d.d., u stečaju, Benkovačka Cesta bb, Zadar</item>
    </izvorni_sadrzaj>
    <derivirana_varijabla naziv="DomainObject.Predmet.ProtuStrankaListFormatedWithAdressOIB_1">
      <item>TRANSPORT - ZADAR d.d., u stečaju, Benkovačka Cesta bb, Zadar</item>
    </derivirana_varijabla>
  </DomainObject.Predmet.ProtuStrankaListFormatedWithAdressOIB>
  <DomainObject.Predmet.ProtuStrankaListNazivFormated>
    <izvorni_sadrzaj>
      <item>TRANSPORT - ZADAR d.d., u stečaju</item>
    </izvorni_sadrzaj>
    <derivirana_varijabla naziv="DomainObject.Predmet.ProtuStrankaListNazivFormated_1">
      <item>TRANSPORT - ZADAR d.d., u stečaju</item>
    </derivirana_varijabla>
  </DomainObject.Predmet.ProtuStrankaListNazivFormated>
  <DomainObject.Predmet.ProtuStrankaListNazivFormatedOIB>
    <izvorni_sadrzaj>
      <item>TRANSPORT - ZADAR d.d., u stečaju</item>
    </izvorni_sadrzaj>
    <derivirana_varijabla naziv="DomainObject.Predmet.ProtuStrankaListNazivFormatedOIB_1">
      <item>TRANSPORT - ZADAR d.d., u stečaju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PETAR SMOKROVIĆ IDR. ZAPOSLENICI / - PETAR SMOKROVIĆ IDR. ZAPOSLENICI</izvorni_sadrzaj>
    <derivirana_varijabla naziv="DomainObject.Predmet.StrankaIDrugi_1">PETAR SMOKROVIĆ IDR. ZAPOSLENICI / - PETAR SMOKROVIĆ IDR. ZAPOSLENICI</derivirana_varijabla>
  </DomainObject.Predmet.StrankaIDrugi>
  <DomainObject.Predmet.ProtustrankaIDrugi>
    <izvorni_sadrzaj>TRANSPORT - ZADAR d.d., u stečaju</izvorni_sadrzaj>
    <derivirana_varijabla naziv="DomainObject.Predmet.ProtustrankaIDrugi_1">TRANSPORT - ZADAR d.d., u stečaju</derivirana_varijabla>
  </DomainObject.Predmet.ProtustrankaIDrugi>
  <DomainObject.Predmet.StrankaIDrugiAdressOIB>
    <izvorni_sadrzaj>PETAR SMOKROVIĆ IDR. ZAPOSLENICI / - PETAR SMOKROVIĆ IDR. ZAPOSLENICI, Zadar</izvorni_sadrzaj>
    <derivirana_varijabla naziv="DomainObject.Predmet.StrankaIDrugiAdressOIB_1">PETAR SMOKROVIĆ IDR. ZAPOSLENICI / - PETAR SMOKROVIĆ IDR. ZAPOSLENICI, Zadar</derivirana_varijabla>
  </DomainObject.Predmet.StrankaIDrugiAdressOIB>
  <DomainObject.Predmet.ProtustrankaIDrugiAdressOIB>
    <izvorni_sadrzaj>TRANSPORT - ZADAR d.d., u stečaju, Benkovačka Cesta bb, Zadar</izvorni_sadrzaj>
    <derivirana_varijabla naziv="DomainObject.Predmet.ProtustrankaIDrugiAdressOIB_1">TRANSPORT - ZADAR d.d., u stečaju, Benkovačka Cesta bb,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prosinca 2001.</izvorni_sadrzaj>
    <derivirana_varijabla naziv="DomainObject.Predmet.OdlukaRjesenje.DatumDonosenjaOdluke_1">21. prosinca 2001.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St-24/2002-3</izvorni_sadrzaj>
    <derivirana_varijabla naziv="DomainObject.Predmet.OdlukaRjesenje.Oznaka_1">St-24/2002-3</derivirana_varijabla>
  </DomainObject.Predmet.OdlukaRjesenje.Oznaka>
  <DomainObject.Predmet.SudioniciListNaziv>
    <izvorni_sadrzaj>
      <item>PETAR SMOKROVIĆ IDR. ZAPOSLENICI / - PETAR SMOKROVIĆ IDR. ZAPOSLENICI</item>
      <item>TRANSPORT - ZADAR d.d., u stečaju</item>
    </izvorni_sadrzaj>
    <derivirana_varijabla naziv="DomainObject.Predmet.SudioniciListNaziv_1">
      <item>PETAR SMOKROVIĆ IDR. ZAPOSLENICI / - PETAR SMOKROVIĆ IDR. ZAPOSLENICI</item>
      <item>TRANSPORT - ZADAR d.d., u stečaju</item>
    </derivirana_varijabla>
  </DomainObject.Predmet.SudioniciListNaziv>
  <DomainObject.Predmet.SudioniciListAdressOIB>
    <izvorni_sadrzaj>
      <item>PETAR SMOKROVIĆ IDR. ZAPOSLENICI / - PETAR SMOKROVIĆ IDR. ZAPOSLENICI, Zadar</item>
      <item>TRANSPORT - ZADAR d.d., u stečaju, Benkovačka Cesta bb,Zadar</item>
    </izvorni_sadrzaj>
    <derivirana_varijabla naziv="DomainObject.Predmet.SudioniciListAdressOIB_1">
      <item>PETAR SMOKROVIĆ IDR. ZAPOSLENICI / - PETAR SMOKROVIĆ IDR. ZAPOSLENICI, Zadar</item>
      <item>TRANSPORT - ZADAR d.d., u stečaju, Benkovačka Cesta bb,Zadar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156</properties:Words>
  <properties:Characters>706</properties:Characters>
  <properties:Lines>44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2016-02-23T12:38:00Z</dcterms:created>
  <dc:creator>Ardena Bajlo</dc:creator>
  <cp:lastModifiedBy>wsadmin</cp:lastModifiedBy>
  <cp:lastPrinted>2014-10-21T08:34:00Z</cp:lastPrinted>
  <dcterms:modified xmlns:xsi="http://www.w3.org/2001/XMLSchema-instance" xsi:type="dcterms:W3CDTF">2016-02-26T12:53:00Z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