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66c8" w14:paraId="2b766c8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ED3199">
        <w:rPr>
          <w:rFonts w:hAnsi="Times New Roman" w:ascii="Times New Roman"/>
        </w:rPr>
        <w:t>84/13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1A1794" w:rsidRPr="00E16B0B">
        <w:rPr>
          <w:rFonts w:hAnsi="Times New Roman" w:ascii="Times New Roman"/>
        </w:rPr>
        <w:t xml:space="preserve">Ljudevita </w:t>
      </w:r>
      <w:proofErr w:type="spellStart"/>
      <w:r w:rsidR="001A1794" w:rsidRPr="00E16B0B">
        <w:rPr>
          <w:rFonts w:hAnsi="Times New Roman" w:ascii="Times New Roman"/>
        </w:rPr>
        <w:t>Šestića</w:t>
      </w:r>
      <w:proofErr w:type="spellEnd"/>
      <w:r w:rsidR="001A1794" w:rsidRPr="00E16B0B">
        <w:rPr>
          <w:rFonts w:hAnsi="Times New Roman" w:ascii="Times New Roman"/>
        </w:rPr>
        <w:t xml:space="preserve"> 4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Trgovački sud u Zagrebu, Stalna služba, po sucu Vesna </w:t>
      </w:r>
      <w:proofErr w:type="spellStart"/>
      <w:r w:rsidRPr="000615E7">
        <w:rPr>
          <w:rFonts w:hAnsi="Times New Roman" w:ascii="Times New Roman"/>
        </w:rPr>
        <w:t>Fundurulić</w:t>
      </w:r>
      <w:proofErr w:type="spellEnd"/>
      <w:r w:rsidRPr="000615E7">
        <w:rPr>
          <w:rFonts w:hAnsi="Times New Roman" w:ascii="Times New Roman"/>
        </w:rPr>
        <w:t xml:space="preserve"> Perišin, kao stečajnom sucu, u stečajnom postupku nad dužnikom TURIST TRIP d.d. u stečaju, Karlovac, Perivoj slobode 10, OIB: 70528280264,  </w:t>
      </w:r>
      <w:r w:rsidR="00ED3199">
        <w:rPr>
          <w:rFonts w:hAnsi="Times New Roman" w:ascii="Times New Roman"/>
        </w:rPr>
        <w:t>14. travnja</w:t>
      </w:r>
      <w:r w:rsidRPr="000615E7">
        <w:rPr>
          <w:rFonts w:hAnsi="Times New Roman" w:ascii="Times New Roman"/>
        </w:rPr>
        <w:t xml:space="preserve"> 201</w:t>
      </w:r>
      <w:r w:rsidR="00ED3199">
        <w:rPr>
          <w:rFonts w:hAnsi="Times New Roman" w:ascii="Times New Roman"/>
        </w:rPr>
        <w:t>6</w:t>
      </w:r>
      <w:r w:rsidRPr="000615E7">
        <w:rPr>
          <w:rFonts w:hAnsi="Times New Roman" w:ascii="Times New Roman"/>
        </w:rPr>
        <w:t>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867394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Saziv</w:t>
      </w:r>
      <w:r w:rsidR="00ED3199">
        <w:rPr>
          <w:rFonts w:hAnsi="Times New Roman" w:ascii="Times New Roman"/>
        </w:rPr>
        <w:t xml:space="preserve">a se Skupština vjerovnika za </w:t>
      </w:r>
      <w:r w:rsidRPr="000615E7">
        <w:rPr>
          <w:rFonts w:hAnsi="Times New Roman" w:ascii="Times New Roman"/>
        </w:rPr>
        <w:t xml:space="preserve"> </w:t>
      </w:r>
      <w:r w:rsidR="000B7E7E">
        <w:rPr>
          <w:rFonts w:hAnsi="Times New Roman" w:ascii="Times New Roman"/>
        </w:rPr>
        <w:t>6. svibnja</w:t>
      </w:r>
      <w:r w:rsidRPr="000615E7">
        <w:rPr>
          <w:rFonts w:hAnsi="Times New Roman" w:ascii="Times New Roman"/>
        </w:rPr>
        <w:t xml:space="preserve"> 201</w:t>
      </w:r>
      <w:r w:rsidR="00ED3199">
        <w:rPr>
          <w:rFonts w:hAnsi="Times New Roman" w:ascii="Times New Roman"/>
        </w:rPr>
        <w:t>6</w:t>
      </w:r>
      <w:r w:rsidRPr="000615E7">
        <w:rPr>
          <w:rFonts w:hAnsi="Times New Roman" w:ascii="Times New Roman"/>
        </w:rPr>
        <w:t xml:space="preserve">. u </w:t>
      </w:r>
      <w:r w:rsidR="00ED3199">
        <w:rPr>
          <w:rFonts w:hAnsi="Times New Roman" w:ascii="Times New Roman"/>
        </w:rPr>
        <w:t>12,</w:t>
      </w:r>
      <w:r w:rsidRPr="000615E7">
        <w:rPr>
          <w:rFonts w:hAnsi="Times New Roman" w:ascii="Times New Roman"/>
        </w:rPr>
        <w:t xml:space="preserve">00 sati u zgradi ovog suda u Karlovcu, </w:t>
      </w:r>
      <w:r w:rsidR="00ED3199">
        <w:rPr>
          <w:rFonts w:hAnsi="Times New Roman" w:ascii="Times New Roman"/>
        </w:rPr>
        <w:t xml:space="preserve">Ljudevita </w:t>
      </w:r>
      <w:proofErr w:type="spellStart"/>
      <w:r w:rsidR="00ED3199">
        <w:rPr>
          <w:rFonts w:hAnsi="Times New Roman" w:ascii="Times New Roman"/>
        </w:rPr>
        <w:t>Šestića</w:t>
      </w:r>
      <w:proofErr w:type="spellEnd"/>
      <w:r w:rsidR="00ED3199">
        <w:rPr>
          <w:rFonts w:hAnsi="Times New Roman" w:ascii="Times New Roman"/>
        </w:rPr>
        <w:t xml:space="preserve"> 4</w:t>
      </w:r>
      <w:r w:rsidRPr="000615E7">
        <w:rPr>
          <w:rFonts w:hAnsi="Times New Roman" w:ascii="Times New Roman"/>
        </w:rPr>
        <w:t>,</w:t>
      </w:r>
      <w:r w:rsidR="00ED3199">
        <w:rPr>
          <w:rFonts w:hAnsi="Times New Roman" w:ascii="Times New Roman"/>
        </w:rPr>
        <w:t xml:space="preserve"> prizemlje,</w:t>
      </w:r>
      <w:r w:rsidRPr="000615E7">
        <w:rPr>
          <w:rFonts w:hAnsi="Times New Roman" w:ascii="Times New Roman"/>
        </w:rPr>
        <w:t xml:space="preserve"> soba</w:t>
      </w:r>
      <w:r w:rsidR="00ED3199">
        <w:rPr>
          <w:rFonts w:hAnsi="Times New Roman" w:ascii="Times New Roman"/>
        </w:rPr>
        <w:t xml:space="preserve"> broj 2</w:t>
      </w:r>
      <w:r w:rsidRPr="000615E7">
        <w:rPr>
          <w:rFonts w:hAnsi="Times New Roman" w:ascii="Times New Roman"/>
        </w:rPr>
        <w:t>, sa slijedećim dnevnim redom:</w:t>
      </w:r>
    </w:p>
    <w:p w:rsidRDefault="00ED3199" w:rsidP="000615E7" w:rsidR="00ED3199">
      <w:pPr>
        <w:rPr>
          <w:rFonts w:hAnsi="Times New Roman" w:ascii="Times New Roman"/>
        </w:rPr>
      </w:pPr>
    </w:p>
    <w:p w:rsidRDefault="00FB7383" w:rsidP="00ED3199" w:rsidR="00ED319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ED3199">
        <w:rPr>
          <w:rFonts w:hAnsi="Times New Roman" w:ascii="Times New Roman"/>
        </w:rPr>
        <w:t>. I</w:t>
      </w:r>
      <w:r w:rsidR="000615E7" w:rsidRPr="000615E7">
        <w:rPr>
          <w:rFonts w:hAnsi="Times New Roman" w:ascii="Times New Roman"/>
        </w:rPr>
        <w:t>zvješće stečajnog upravitelja o dosadašnjem tijeku stečajnog postupka</w:t>
      </w:r>
      <w:r w:rsidR="000B7E7E">
        <w:rPr>
          <w:rFonts w:hAnsi="Times New Roman" w:ascii="Times New Roman"/>
        </w:rPr>
        <w:t>.</w:t>
      </w:r>
    </w:p>
    <w:p w:rsidRDefault="00FB7383" w:rsidP="00ED3199" w:rsidR="000615E7" w:rsidRPr="000615E7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ED3199">
        <w:rPr>
          <w:rFonts w:hAnsi="Times New Roman" w:ascii="Times New Roman"/>
        </w:rPr>
        <w:t xml:space="preserve">. </w:t>
      </w:r>
      <w:r w:rsidR="000615E7" w:rsidRPr="000615E7">
        <w:rPr>
          <w:rFonts w:hAnsi="Times New Roman" w:ascii="Times New Roman"/>
        </w:rPr>
        <w:t>Prijedlog stečajnog upravitelja o daljnjem tijeku stečajnog postupka</w:t>
      </w:r>
      <w:r w:rsidR="000B7E7E">
        <w:rPr>
          <w:rFonts w:hAnsi="Times New Roman" w:ascii="Times New Roman"/>
        </w:rPr>
        <w:t>.</w:t>
      </w:r>
      <w:r w:rsidR="000615E7" w:rsidRPr="000615E7">
        <w:rPr>
          <w:rFonts w:hAnsi="Times New Roman" w:ascii="Times New Roman"/>
        </w:rPr>
        <w:t xml:space="preserve"> </w:t>
      </w:r>
    </w:p>
    <w:p w:rsidRDefault="000615E7" w:rsidP="000615E7" w:rsidR="000615E7" w:rsidRPr="000615E7">
      <w:pPr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</w:t>
      </w: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Obrazloženje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867394" w:rsidR="000615E7" w:rsidRPr="000615E7">
      <w:pPr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ab/>
        <w:t>Sukladno odredbi čl. 38.a. Stečajnog zakona („Narodne novine“ broj 44/96, 29/99, 129/00, 123/03, 82/06, 116/10, 25/12, 133/12),  riješeno je kao u izreci.</w:t>
      </w:r>
    </w:p>
    <w:p w:rsidRDefault="000615E7" w:rsidP="000615E7" w:rsidR="000615E7" w:rsidRPr="000615E7">
      <w:pPr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</w:t>
      </w: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U Karlovcu </w:t>
      </w:r>
      <w:r w:rsidR="00B41E93">
        <w:rPr>
          <w:rFonts w:hAnsi="Times New Roman" w:ascii="Times New Roman"/>
        </w:rPr>
        <w:t>14. travnja 2016.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B41E93" w:rsidR="000615E7" w:rsidRPr="000615E7">
      <w:pPr>
        <w:jc w:val="right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Stečajni sudac:</w:t>
      </w:r>
    </w:p>
    <w:p w:rsidRDefault="000615E7" w:rsidP="00B41E93" w:rsidR="000615E7" w:rsidRPr="000615E7">
      <w:pPr>
        <w:jc w:val="right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                                                                          Vesna </w:t>
      </w:r>
      <w:proofErr w:type="spellStart"/>
      <w:r w:rsidRPr="000615E7">
        <w:rPr>
          <w:rFonts w:hAnsi="Times New Roman" w:ascii="Times New Roman"/>
        </w:rPr>
        <w:t>Fundurulić</w:t>
      </w:r>
      <w:proofErr w:type="spellEnd"/>
      <w:r w:rsidRPr="000615E7">
        <w:rPr>
          <w:rFonts w:hAnsi="Times New Roman" w:ascii="Times New Roman"/>
        </w:rPr>
        <w:t xml:space="preserve"> Perišin</w:t>
      </w:r>
    </w:p>
    <w:p w:rsidRDefault="000615E7" w:rsidP="00B41E93" w:rsidR="000615E7" w:rsidRPr="000615E7">
      <w:pPr>
        <w:jc w:val="right"/>
        <w:rPr>
          <w:rFonts w:hAnsi="Times New Roman" w:ascii="Times New Roman"/>
        </w:rPr>
      </w:pPr>
    </w:p>
    <w:p w:rsidRDefault="000615E7" w:rsidP="00B41E93" w:rsidR="000615E7" w:rsidRPr="000615E7">
      <w:pPr>
        <w:jc w:val="right"/>
        <w:rPr>
          <w:rFonts w:hAnsi="Times New Roman" w:ascii="Times New Roman"/>
        </w:rPr>
      </w:pPr>
    </w:p>
    <w:p w:rsidRDefault="000615E7" w:rsidP="000615E7" w:rsidR="000615E7" w:rsidRPr="000615E7">
      <w:pPr>
        <w:rPr>
          <w:rFonts w:hAnsi="Times New Roman" w:ascii="Times New Roman"/>
        </w:rPr>
      </w:pPr>
      <w:r w:rsidRPr="000615E7">
        <w:rPr>
          <w:rFonts w:hAnsi="Times New Roman" w:ascii="Times New Roman"/>
        </w:rPr>
        <w:t>Dna:</w:t>
      </w:r>
    </w:p>
    <w:p w:rsidRDefault="00485A2D" w:rsidP="000615E7" w:rsidR="000615E7" w:rsidRPr="000615E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615E7" w:rsidRPr="000615E7">
        <w:rPr>
          <w:rFonts w:hAnsi="Times New Roman" w:ascii="Times New Roman"/>
        </w:rPr>
        <w:t>1.</w:t>
      </w:r>
      <w:r>
        <w:rPr>
          <w:rFonts w:hAnsi="Times New Roman" w:ascii="Times New Roman"/>
        </w:rPr>
        <w:t xml:space="preserve"> </w:t>
      </w:r>
      <w:r w:rsidR="000615E7" w:rsidRPr="000615E7">
        <w:rPr>
          <w:rFonts w:hAnsi="Times New Roman" w:ascii="Times New Roman"/>
        </w:rPr>
        <w:t>Stečajni upravitelj</w:t>
      </w:r>
      <w:r w:rsidR="000615E7" w:rsidRPr="000615E7">
        <w:rPr>
          <w:rFonts w:hAnsi="Times New Roman" w:ascii="Times New Roman"/>
        </w:rPr>
        <w:tab/>
      </w:r>
    </w:p>
    <w:p w:rsidRDefault="00485A2D" w:rsidP="000615E7" w:rsidR="00490477" w:rsidRPr="00E16B0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615E7" w:rsidRPr="000615E7">
        <w:rPr>
          <w:rFonts w:hAnsi="Times New Roman" w:ascii="Times New Roman"/>
        </w:rPr>
        <w:t>2. Oglasna ploča</w:t>
      </w:r>
    </w:p>
    <w:sectPr w:rsidSect="0092108E" w:rsidR="00490477" w:rsidRPr="00E16B0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5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87950" w:rsidP="00DF312A" w:rsidR="00387950" w:rsidRPr="00DF312A">
    <w:pPr>
      <w:pStyle w:val="Zaglavlje"/>
      <w:jc w:val="right"/>
      <w:rPr>
        <w:rFonts w:hAnsi="Times New Roman" w:ascii="Times New Roman"/>
      </w:rPr>
    </w:pPr>
    <w:r w:rsidRPr="00DF312A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462A"/>
    <w:rsid w:val="00E52481"/>
    <w:rsid w:val="00E54A4E"/>
    <w:rsid w:val="00E6253B"/>
    <w:rsid w:val="00E65A5D"/>
    <w:rsid w:val="00E65F30"/>
    <w:rsid w:val="00E76821"/>
    <w:rsid w:val="00E77E77"/>
    <w:rsid w:val="00E910BD"/>
    <w:rsid w:val="00E9555A"/>
    <w:rsid w:val="00E95E8A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EE7D55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 2.stup. presude vođen pod St-21/2011</izvorni_sadrzaj>
    <derivirana_varijabla naziv="DomainObject.Predmet.Opis_1">Do 2.stup. presude vođen pod St-21/2011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TRIP d.o.o.</izvorni_sadrzaj>
    <derivirana_varijabla naziv="DomainObject.Predmet.ProtustrankaFormated_1">  TURIST TRIP d.o.o.</derivirana_varijabla>
  </DomainObject.Predmet.ProtustrankaFormated>
  <DomainObject.Predmet.ProtustrankaFormatedOIB>
    <izvorni_sadrzaj>  TURIST TRIP d.o.o., OIB 70528280264</izvorni_sadrzaj>
    <derivirana_varijabla naziv="DomainObject.Predmet.ProtustrankaFormatedOIB_1">  TURIST TRIP d.o.o., OIB 70528280264</derivirana_varijabla>
  </DomainObject.Predmet.ProtustrankaFormatedOIB>
  <DomainObject.Predmet.ProtustrankaFormatedWithAdress>
    <izvorni_sadrzaj> TURIST TRIP d.o.o., Perivoj slobode 10, 47 000 Karlovac</izvorni_sadrzaj>
    <derivirana_varijabla naziv="DomainObject.Predmet.ProtustrankaFormatedWithAdress_1"> TURIST TRIP d.o.o., Perivoj slobode 10, 47 000 Karlovac</derivirana_varijabla>
  </DomainObject.Predmet.ProtustrankaFormatedWithAdress>
  <DomainObject.Predmet.ProtustrankaFormatedWithAdressOIB>
    <izvorni_sadrzaj> TURIST TRIP d.o.o., OIB 70528280264, Perivoj slobode 10, 47 000 Karlovac</izvorni_sadrzaj>
    <derivirana_varijabla naziv="DomainObject.Predmet.ProtustrankaFormatedWithAdressOIB_1"> TURIST TRIP d.o.o., OIB 70528280264, Perivoj slobode 10, 47 000 Karlovac</derivirana_varijabla>
  </DomainObject.Predmet.ProtustrankaFormatedWithAdressOIB>
  <DomainObject.Predmet.ProtustrankaWithAdress>
    <izvorni_sadrzaj>TURIST TRIP d.o.o. Perivoj slobode 10, 47 000 Karlovac</izvorni_sadrzaj>
    <derivirana_varijabla naziv="DomainObject.Predmet.ProtustrankaWithAdress_1">TURIST TRIP d.o.o. Perivoj slobode 10, 47 000 Karlovac</derivirana_varijabla>
  </DomainObject.Predmet.ProtustrankaWithAdress>
  <DomainObject.Predmet.ProtustrankaWithAdressOIB>
    <izvorni_sadrzaj>TURIST TRIP d.o.o., OIB 70528280264, Perivoj slobode 10, 47 000 Karlovac</izvorni_sadrzaj>
    <derivirana_varijabla naziv="DomainObject.Predmet.ProtustrankaWithAdressOIB_1">TURIST TRIP d.o.o., OIB 70528280264, Perivoj slobode 10, 47 000 Karlovac</derivirana_varijabla>
  </DomainObject.Predmet.ProtustrankaWithAdressOIB>
  <DomainObject.Predmet.ProtustrankaNazivFormated>
    <izvorni_sadrzaj>TURIST TRIP d.o.o.</izvorni_sadrzaj>
    <derivirana_varijabla naziv="DomainObject.Predmet.ProtustrankaNazivFormated_1">TURIST TRIP d.o.o.</derivirana_varijabla>
  </DomainObject.Predmet.ProtustrankaNazivFormated>
  <DomainObject.Predmet.ProtustrankaNazivFormatedOIB>
    <izvorni_sadrzaj>TURIST TRIP d.o.o., OIB 70528280264</izvorni_sadrzaj>
    <derivirana_varijabla naziv="DomainObject.Predmet.ProtustrankaNazivFormatedOIB_1">TURIST TRIP d.o.o., OIB 70528280264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2, 10000 Zagreb</izvorni_sadrzaj>
    <derivirana_varijabla naziv="DomainObject.Predmet.StrankaFormatedWithAdress_1"> zagrebačka banka d.d., paromlinska 2, 10000 Zagreb</derivirana_varijabla>
  </DomainObject.Predmet.StrankaFormatedWithAdress>
  <DomainObject.Predmet.StrankaFormatedWithAdressOIB>
    <izvorni_sadrzaj> zagrebačka banka d.d., OIB 92963223473, paromlinska 2, 10000 Zagreb</izvorni_sadrzaj>
    <derivirana_varijabla naziv="DomainObject.Predmet.StrankaFormatedWithAdressOIB_1"> zagrebačka banka d.d., OIB 92963223473, paromlinska 2, 10000 Zagreb</derivirana_varijabla>
  </DomainObject.Predmet.StrankaFormatedWithAdressOIB>
  <DomainObject.Predmet.StrankaWithAdress>
    <izvorni_sadrzaj>zagrebačka banka d.d. paromlinska 2,10000 Zagreb</izvorni_sadrzaj>
    <derivirana_varijabla naziv="DomainObject.Predmet.StrankaWithAdress_1">zagrebačka banka d.d. paromlinska 2,10000 Zagreb</derivirana_varijabla>
  </DomainObject.Predmet.StrankaWithAdress>
  <DomainObject.Predmet.StrankaWithAdressOIB>
    <izvorni_sadrzaj>zagrebačka banka d.d., OIB 92963223473, paromlinska 2,10000 Zagreb</izvorni_sadrzaj>
    <derivirana_varijabla naziv="DomainObject.Predmet.StrankaWithAdressOIB_1">zagrebačka banka d.d., OIB 92963223473, paromlinska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2, 10000 Zagreb</item>
    </izvorni_sadrzaj>
    <derivirana_varijabla naziv="DomainObject.Predmet.StrankaListFormatedWithAdress_1">
      <item>zagrebačka banka d.d., paromlinska 2, 10000 Zagreb</item>
    </derivirana_varijabla>
  </DomainObject.Predmet.StrankaListFormatedWithAdress>
  <DomainObject.Predmet.StrankaListFormatedWithAdressOIB>
    <izvorni_sadrzaj>
      <item>zagrebačka banka d.d., OIB 92963223473, paromlinska 2, 10000 Zagreb</item>
    </izvorni_sadrzaj>
    <derivirana_varijabla naziv="DomainObject.Predmet.StrankaListFormatedWithAdressOIB_1">
      <item>zagrebačka banka d.d., OIB 92963223473, paromlinska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TURIST TRIP d.o.o.</item>
    </izvorni_sadrzaj>
    <derivirana_varijabla naziv="DomainObject.Predmet.ProtuStrankaListFormated_1">
      <item>TURIST TRIP d.o.o.</item>
    </derivirana_varijabla>
  </DomainObject.Predmet.ProtuStrankaListFormated>
  <DomainObject.Predmet.ProtuStrankaListFormatedOIB>
    <izvorni_sadrzaj>
      <item>TURIST TRIP d.o.o., OIB 70528280264</item>
    </izvorni_sadrzaj>
    <derivirana_varijabla naziv="DomainObject.Predmet.ProtuStrankaListFormatedOIB_1">
      <item>TURIST TRIP d.o.o., OIB 70528280264</item>
    </derivirana_varijabla>
  </DomainObject.Predmet.ProtuStrankaListFormatedOIB>
  <DomainObject.Predmet.ProtuStrankaListFormatedWithAdress>
    <izvorni_sadrzaj>
      <item>TURIST TRIP d.o.o., Perivoj slobode 10, 47 000 Karlovac</item>
    </izvorni_sadrzaj>
    <derivirana_varijabla naziv="DomainObject.Predmet.ProtuStrankaListFormatedWithAdress_1">
      <item>TURIST TRIP d.o.o., Perivoj slobode 10, 47 000 Karlovac</item>
    </derivirana_varijabla>
  </DomainObject.Predmet.ProtuStrankaListFormatedWithAdress>
  <DomainObject.Predmet.ProtuStrankaListFormatedWithAdressOIB>
    <izvorni_sadrzaj>
      <item>TURIST TRIP d.o.o., OIB 70528280264, Perivoj slobode 10, 47 000 Karlovac</item>
    </izvorni_sadrzaj>
    <derivirana_varijabla naziv="DomainObject.Predmet.ProtuStrankaListFormatedWithAdressOIB_1">
      <item>TURIST TRIP d.o.o., OIB 70528280264, Perivoj slobode 10, 47 000 Karlovac</item>
    </derivirana_varijabla>
  </DomainObject.Predmet.ProtuStrankaListFormatedWithAdressOIB>
  <DomainObject.Predmet.ProtuStrankaListNazivFormated>
    <izvorni_sadrzaj>
      <item>TURIST TRIP d.o.o.</item>
    </izvorni_sadrzaj>
    <derivirana_varijabla naziv="DomainObject.Predmet.ProtuStrankaListNazivFormated_1">
      <item>TURIST TRIP d.o.o.</item>
    </derivirana_varijabla>
  </DomainObject.Predmet.ProtuStrankaListNazivFormated>
  <DomainObject.Predmet.ProtuStrankaListNazivFormatedOIB>
    <izvorni_sadrzaj>
      <item>TURIST TRIP d.o.o., OIB 70528280264</item>
    </izvorni_sadrzaj>
    <derivirana_varijabla naziv="DomainObject.Predmet.ProtuStrankaListNazivFormatedOIB_1">
      <item>TURIST TRIP d.o.o., OIB 70528280264</item>
    </derivirana_varijabla>
  </DomainObject.Predmet.ProtuStrankaListNazivFormatedOIB>
  <DomainObject.Predmet.OstaliList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Formated>
  <DomainObject.Predmet.OstaliList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FormatedOIB>
  <DomainObject.Predmet.OstaliListFormatedWithAdress>
    <izvorni_sadrzaj>
      <item>ODVJETNIČKO DRUŠTVO POROBIJA &amp; POROBIJA / BORIS POROBIJA, Iblerov trg 10/VII, 10000 Zagreb</item>
      <item>Nikola Jakir, Stonska 17,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_1">
      <item>ODVJETNIČKO DRUŠTVO POROBIJA &amp; POROBIJA / BORIS POROBIJA, Iblerov trg 10/VII, 10000 Zagreb</item>
      <item>Nikola Jakir, Stonska 17,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>
  <DomainObject.Predmet.OstaliListFormatedWithAdressOIB>
    <izvorni_sadrzaj>
      <item>ODVJETNIČKO DRUŠTVO POROBIJA &amp; POROBIJA / BORIS POROBIJA, Iblerov trg 10/VII, 10000 Zagreb</item>
      <item>Nikola Jakir, OIB 35440503043, Stonska 17,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OIB_1">
      <item>ODVJETNIČKO DRUŠTVO POROBIJA &amp; POROBIJA / BORIS POROBIJA, Iblerov trg 10/VII, 10000 Zagreb</item>
      <item>Nikola Jakir, OIB 35440503043, Stonska 17,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OIB>
  <DomainObject.Predmet.OstaliListNaziv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Naziv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NazivFormated>
  <DomainObject.Predmet.OstaliListNaziv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Naziv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TURIST TRIP d.o.o.</izvorni_sadrzaj>
    <derivirana_varijabla naziv="DomainObject.Predmet.ProtustrankaIDrugi_1">TURIST TRIP d.o.o.</derivirana_varijabla>
  </DomainObject.Predmet.ProtustrankaIDrugi>
  <DomainObject.Predmet.StrankaIDrugiAdressOIB>
    <izvorni_sadrzaj>zagrebačka banka d.d., OIB 92963223473, paromlinska 2, 10000 Zagreb</izvorni_sadrzaj>
    <derivirana_varijabla naziv="DomainObject.Predmet.StrankaIDrugiAdressOIB_1">zagrebačka banka d.d., OIB 92963223473, paromlinska 2, 10000 Zagreb</derivirana_varijabla>
  </DomainObject.Predmet.StrankaIDrugiAdressOIB>
  <DomainObject.Predmet.ProtustrankaIDrugiAdressOIB>
    <izvorni_sadrzaj>TURIST TRIP d.o.o., OIB 70528280264, Perivoj slobode 10, 47 000 Karlovac</izvorni_sadrzaj>
    <derivirana_varijabla naziv="DomainObject.Predmet.ProtustrankaIDrugiAdressOIB_1">TURIST TRIP d.o.o., OIB 70528280264, Perivoj slobode 10,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izvorni_sadrzaj>
    <derivirana_varijabla naziv="DomainObject.Predmet.SudioniciListNaziv_1"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derivirana_varijabla>
  </DomainObject.Predmet.SudioniciListNaziv>
  <DomainObject.Predmet.SudioniciListAdressOIB>
    <izvorni_sadrzaj>
      <item>ODVJETNIČKO DRUŠTVO POROBIJA &amp; POROBIJA / BORIS POROBIJA, Iblerov trg 10/VII,10000 Zagreb</item>
      <item>Nikola Jakir, OIB 35440503043, Stonska 17,10000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izvorni_sadrzaj>
    <derivirana_varijabla naziv="DomainObject.Predmet.SudioniciListAdressOIB_1">
      <item>ODVJETNIČKO DRUŠTVO POROBIJA &amp; POROBIJA / BORIS POROBIJA, Iblerov trg 10/VII,10000 Zagreb</item>
      <item>Nikola Jakir, OIB 35440503043, Stonska 17,10000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35440503043</item>
      <item>, OIB 92963223473</item>
      <item>, OIB null</item>
      <item>, OIB 70528280264</item>
      <item>, OIB null</item>
    </izvorni_sadrzaj>
    <derivirana_varijabla naziv="DomainObject.Predmet.SudioniciListNazivOIB_1">
      <item>, OIB null</item>
      <item>, OIB 35440503043</item>
      <item>, OIB 92963223473</item>
      <item>, OIB null</item>
      <item>, OIB 70528280264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F6E01-0F98-414D-ABCB-F6FE20B0A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803</properties:Characters>
  <properties:Lines>34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2016-04-14T11:10:00Z</dcterms:created>
  <dc:creator>Korisnik</dc:creator>
  <cp:lastModifiedBy>Žana Livaja</cp:lastModifiedBy>
  <cp:lastPrinted>2016-04-05T05:56:00Z</cp:lastPrinted>
  <dcterms:modified xmlns:xsi="http://www.w3.org/2001/XMLSchema-instance" xsi:type="dcterms:W3CDTF">2016-04-15T08:15:00Z</dcterms:modified>
  <cp:revision>13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