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8b4f" w14:paraId="c778b4f" w:rsidRDefault="006B52D7" w:rsidP="006B52D7" w:rsidR="006B52D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2D7" w:rsidP="006B52D7" w:rsidR="006B52D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B52D7" w:rsidP="006B52D7" w:rsidR="006B52D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B52D7" w:rsidP="006B52D7" w:rsidR="006B52D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B52D7" w:rsidP="006B52D7" w:rsidR="006B52D7"/>
    <w:p w:rsidRDefault="006B52D7" w:rsidP="006B52D7" w:rsidR="006B52D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B52D7" w:rsidP="006B52D7" w:rsidR="006B52D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B52D7" w:rsidP="006B52D7" w:rsidR="006B52D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B52D7" w:rsidP="006B52D7" w:rsidR="006B52D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52D7" w:rsidP="006B52D7" w:rsidR="006B52D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3238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INTER BB d. o. o. Buzet, 2. Istarske brigade 2/3, OIB 03658210919,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B52D7" w:rsidP="006B52D7" w:rsidR="006B52D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52D7" w:rsidP="006B52D7" w:rsidR="006B52D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B52D7" w:rsidP="006B52D7" w:rsidR="006B52D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52D7" w:rsidP="006B52D7" w:rsidR="006B52D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INTER BB d. o. o. Buzet, 2. Istarske brigade 2/3, OIB 03658210919.</w:t>
      </w:r>
    </w:p>
    <w:p w:rsidRDefault="006B52D7" w:rsidP="006B52D7" w:rsidR="006B52D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B52D7" w:rsidP="006B52D7" w:rsidR="006B52D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B52D7" w:rsidP="006B52D7" w:rsidR="006B52D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B52D7" w:rsidP="006B52D7" w:rsidR="006B52D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INTER BB d. o. o. Buzet.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2349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375.876,56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B52D7" w:rsidP="006B52D7" w:rsidR="006B52D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B52D7" w:rsidP="006B52D7" w:rsidR="006B52D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B52D7" w:rsidP="006B52D7" w:rsidR="006B52D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52D7" w:rsidP="006B52D7" w:rsidR="006B52D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B52D7" w:rsidP="006B52D7" w:rsidR="006B52D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B52D7" w:rsidP="006B52D7" w:rsidR="006B52D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4B4520">
        <w:rPr>
          <w:rFonts w:cs="Times New Roman" w:eastAsia="Times New Roman"/>
          <w:szCs w:val="24"/>
          <w:lang w:eastAsia="hr-HR"/>
        </w:rPr>
        <w:t>, v. r.</w:t>
      </w:r>
    </w:p>
    <w:p w:rsidRDefault="006B52D7" w:rsidP="006B52D7" w:rsidR="006B52D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B52D7" w:rsidP="006B52D7" w:rsidR="006B52D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B52D7" w:rsidP="006B52D7" w:rsidR="006B52D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B52D7" w:rsidP="006B52D7" w:rsidR="006B52D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B52D7" w:rsidP="006B52D7" w:rsidR="006B52D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B52D7" w:rsidP="006B52D7" w:rsidR="006B52D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B52D7" w:rsidP="006B52D7" w:rsidR="006B52D7" w:rsidRPr="00D05CA9">
      <w:pPr>
        <w:tabs>
          <w:tab w:pos="4116" w:val="left"/>
        </w:tabs>
      </w:pPr>
    </w:p>
    <w:p w:rsidRDefault="006B52D7" w:rsidP="006B52D7" w:rsidR="006B52D7" w:rsidRPr="00D05CA9">
      <w:pPr>
        <w:tabs>
          <w:tab w:pos="4116" w:val="left"/>
        </w:tabs>
      </w:pPr>
    </w:p>
    <w:p w:rsidRDefault="006B52D7" w:rsidP="006B52D7" w:rsidR="006B52D7" w:rsidRPr="00D05CA9">
      <w:pPr>
        <w:tabs>
          <w:tab w:pos="4116" w:val="left"/>
        </w:tabs>
      </w:pPr>
    </w:p>
    <w:p w:rsidRDefault="006B52D7" w:rsidP="006B52D7" w:rsidR="006B52D7" w:rsidRPr="00D05CA9">
      <w:pPr>
        <w:tabs>
          <w:tab w:pos="4116" w:val="left"/>
        </w:tabs>
      </w:pPr>
    </w:p>
    <w:p w:rsidRDefault="006B52D7" w:rsidP="006B52D7" w:rsidR="006B52D7" w:rsidRPr="00D05CA9">
      <w:pPr>
        <w:tabs>
          <w:tab w:pos="4116" w:val="left"/>
        </w:tabs>
      </w:pPr>
    </w:p>
    <w:p w:rsidRDefault="006B52D7" w:rsidP="006B52D7" w:rsidR="006B52D7" w:rsidRPr="00D05CA9">
      <w:pPr>
        <w:tabs>
          <w:tab w:pos="4116" w:val="left"/>
        </w:tabs>
      </w:pPr>
    </w:p>
    <w:p w:rsidRDefault="006B52D7" w:rsidP="006B52D7" w:rsidR="006B52D7" w:rsidRPr="00D05CA9">
      <w:pPr>
        <w:tabs>
          <w:tab w:pos="4116" w:val="left"/>
        </w:tabs>
      </w:pPr>
    </w:p>
    <w:p w:rsidRDefault="006B52D7" w:rsidP="006B52D7" w:rsidR="006B52D7" w:rsidRPr="00D05CA9">
      <w:pPr>
        <w:tabs>
          <w:tab w:pos="4116" w:val="left"/>
        </w:tabs>
      </w:pPr>
    </w:p>
    <w:p w:rsidRDefault="006B52D7" w:rsidP="006B52D7" w:rsidR="006B52D7" w:rsidRPr="00D05CA9">
      <w:pPr>
        <w:tabs>
          <w:tab w:pos="4116" w:val="left"/>
        </w:tabs>
      </w:pPr>
    </w:p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 w:rsidRPr="00D05CA9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6B52D7" w:rsidP="006B52D7" w:rsidR="006B52D7"/>
    <w:p w:rsidRDefault="00855DD3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D" w:rsidP="006B52D7" w:rsidR="00DE321D">
      <w:r>
        <w:separator/>
      </w:r>
    </w:p>
  </w:endnote>
  <w:endnote w:id="0" w:type="continuationSeparator">
    <w:p w:rsidRDefault="00DE321D" w:rsidP="006B52D7" w:rsidR="00DE3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D" w:rsidP="006B52D7" w:rsidR="00DE321D">
      <w:r>
        <w:separator/>
      </w:r>
    </w:p>
  </w:footnote>
  <w:footnote w:id="0" w:type="continuationSeparator">
    <w:p w:rsidRDefault="00DE321D" w:rsidP="006B52D7" w:rsidR="00DE32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21D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55DD3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6B52D7">
      <w:t>13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21D" w:rsidP="00A81E97" w:rsidR="00A81E97">
    <w:pPr>
      <w:pStyle w:val="Zaglavlje"/>
      <w:jc w:val="right"/>
    </w:pPr>
    <w:r>
      <w:t>11 St-3</w:t>
    </w:r>
    <w:r w:rsidR="006B52D7">
      <w:t>13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D2"/>
    <w:rsid w:val="004B4520"/>
    <w:rsid w:val="00566ED2"/>
    <w:rsid w:val="006B52D7"/>
    <w:rsid w:val="00855DD3"/>
    <w:rsid w:val="009A6044"/>
    <w:rsid w:val="00BF033F"/>
    <w:rsid w:val="00DE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52D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5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52D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5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52D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52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52D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5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DD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DD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D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D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52D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5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52D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5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52D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52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52D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5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DD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DD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D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D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St-313/2015</izvorni_sadrzaj>
    <derivirana_varijabla naziv="DomainObject.Predmet.OznakaBroj_1">St-313/2015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BB d.o.o. BUZET</izvorni_sadrzaj>
    <derivirana_varijabla naziv="DomainObject.Predmet.ProtustrankaFormated_1">  INTER BB d.o.o. BUZET</derivirana_varijabla>
  </DomainObject.Predmet.ProtustrankaFormated>
  <DomainObject.Predmet.ProtustrankaFormatedOIB>
    <izvorni_sadrzaj>  INTER BB d.o.o. BUZET, OIB 03658210919</izvorni_sadrzaj>
    <derivirana_varijabla naziv="DomainObject.Predmet.ProtustrankaFormatedOIB_1">  INTER BB d.o.o. BUZET, OIB 03658210919</derivirana_varijabla>
  </DomainObject.Predmet.ProtustrankaFormatedOIB>
  <DomainObject.Predmet.ProtustrankaFormatedWithAdress>
    <izvorni_sadrzaj> INTER BB d.o.o. BUZET, 2. Istarske brigade 2/3, 52420 Buzet</izvorni_sadrzaj>
    <derivirana_varijabla naziv="DomainObject.Predmet.ProtustrankaFormatedWithAdress_1"> INTER BB d.o.o. BUZET, 2. Istarske brigade 2/3, 52420 Buzet</derivirana_varijabla>
  </DomainObject.Predmet.ProtustrankaFormatedWithAdress>
  <DomainObject.Predmet.ProtustrankaFormatedWithAdressOIB>
    <izvorni_sadrzaj> INTER BB d.o.o. BUZET, OIB 03658210919, 2. Istarske brigade 2/3, 52420 Buzet</izvorni_sadrzaj>
    <derivirana_varijabla naziv="DomainObject.Predmet.ProtustrankaFormatedWithAdressOIB_1"> INTER BB d.o.o. BUZET, OIB 03658210919, 2. Istarske brigade 2/3, 52420 Buzet</derivirana_varijabla>
  </DomainObject.Predmet.ProtustrankaFormatedWithAdressOIB>
  <DomainObject.Predmet.ProtustrankaWithAdress>
    <izvorni_sadrzaj>INTER BB d.o.o. BUZET 2. Istarske brigade 2/3, 52420 Buzet</izvorni_sadrzaj>
    <derivirana_varijabla naziv="DomainObject.Predmet.ProtustrankaWithAdress_1">INTER BB d.o.o. BUZET 2. Istarske brigade 2/3, 52420 Buzet</derivirana_varijabla>
  </DomainObject.Predmet.ProtustrankaWithAdress>
  <DomainObject.Predmet.ProtustrankaWithAdressOIB>
    <izvorni_sadrzaj>INTER BB d.o.o. BUZET, OIB 03658210919, 2. Istarske brigade 2/3, 52420 Buzet</izvorni_sadrzaj>
    <derivirana_varijabla naziv="DomainObject.Predmet.ProtustrankaWithAdressOIB_1">INTER BB d.o.o. BUZET, OIB 03658210919, 2. Istarske brigade 2/3, 52420 Buzet</derivirana_varijabla>
  </DomainObject.Predmet.ProtustrankaWithAdressOIB>
  <DomainObject.Predmet.ProtustrankaNazivFormated>
    <izvorni_sadrzaj>INTER BB d.o.o. BUZET</izvorni_sadrzaj>
    <derivirana_varijabla naziv="DomainObject.Predmet.ProtustrankaNazivFormated_1">INTER BB d.o.o. BUZET</derivirana_varijabla>
  </DomainObject.Predmet.ProtustrankaNazivFormated>
  <DomainObject.Predmet.ProtustrankaNazivFormatedOIB>
    <izvorni_sadrzaj>INTER BB d.o.o. BUZET, OIB 03658210919</izvorni_sadrzaj>
    <derivirana_varijabla naziv="DomainObject.Predmet.ProtustrankaNazivFormatedOIB_1">INTER BB d.o.o. BUZET, OIB 03658210919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375876.56</izvorni_sadrzaj>
    <derivirana_varijabla naziv="DomainObject.Predmet.TrenutnaVrijednost_1">375876.56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 BB d.o.o. BUZET</item>
    </izvorni_sadrzaj>
    <derivirana_varijabla naziv="DomainObject.Predmet.ProtuStrankaListFormated_1">
      <item>INTER BB d.o.o. BUZET</item>
    </derivirana_varijabla>
  </DomainObject.Predmet.ProtuStrankaListFormated>
  <DomainObject.Predmet.ProtuStrankaListFormatedOIB>
    <izvorni_sadrzaj>
      <item>INTER BB d.o.o. BUZET, OIB 03658210919</item>
    </izvorni_sadrzaj>
    <derivirana_varijabla naziv="DomainObject.Predmet.ProtuStrankaListFormatedOIB_1">
      <item>INTER BB d.o.o. BUZET, OIB 03658210919</item>
    </derivirana_varijabla>
  </DomainObject.Predmet.ProtuStrankaListFormatedOIB>
  <DomainObject.Predmet.ProtuStrankaListFormatedWithAdress>
    <izvorni_sadrzaj>
      <item>INTER BB d.o.o. BUZET, 2. Istarske brigade 2/3, 52420 Buzet</item>
    </izvorni_sadrzaj>
    <derivirana_varijabla naziv="DomainObject.Predmet.ProtuStrankaListFormatedWithAdress_1">
      <item>INTER BB d.o.o. BUZET, 2. Istarske brigade 2/3, 52420 Buzet</item>
    </derivirana_varijabla>
  </DomainObject.Predmet.ProtuStrankaListFormatedWithAdress>
  <DomainObject.Predmet.ProtuStrankaListFormatedWithAdressOIB>
    <izvorni_sadrzaj>
      <item>INTER BB d.o.o. BUZET, OIB 03658210919, 2. Istarske brigade 2/3, 52420 Buzet</item>
    </izvorni_sadrzaj>
    <derivirana_varijabla naziv="DomainObject.Predmet.ProtuStrankaListFormatedWithAdressOIB_1">
      <item>INTER BB d.o.o. BUZET, OIB 03658210919, 2. Istarske brigade 2/3, 52420 Buzet</item>
    </derivirana_varijabla>
  </DomainObject.Predmet.ProtuStrankaListFormatedWithAdressOIB>
  <DomainObject.Predmet.ProtuStrankaListNazivFormated>
    <izvorni_sadrzaj>
      <item>INTER BB d.o.o. BUZET</item>
    </izvorni_sadrzaj>
    <derivirana_varijabla naziv="DomainObject.Predmet.ProtuStrankaListNazivFormated_1">
      <item>INTER BB d.o.o. BUZET</item>
    </derivirana_varijabla>
  </DomainObject.Predmet.ProtuStrankaListNazivFormated>
  <DomainObject.Predmet.ProtuStrankaListNazivFormatedOIB>
    <izvorni_sadrzaj>
      <item>INTER BB d.o.o. BUZET, OIB 03658210919</item>
    </izvorni_sadrzaj>
    <derivirana_varijabla naziv="DomainObject.Predmet.ProtuStrankaListNazivFormatedOIB_1">
      <item>INTER BB d.o.o. BUZET, OIB 03658210919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 BB d.o.o. BUZET</izvorni_sadrzaj>
    <derivirana_varijabla naziv="DomainObject.Predmet.ProtustrankaIDrugi_1">INTER BB d.o.o. BUZET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INTER BB d.o.o. BUZET, OIB 03658210919, 2. Istarske brigade 2/3, 52420 Buzet</izvorni_sadrzaj>
    <derivirana_varijabla naziv="DomainObject.Predmet.ProtustrankaIDrugiAdressOIB_1">INTER BB d.o.o. BUZET, OIB 03658210919, 2. Istarske brigade 2/3,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 BB d.o.o. BUZET</item>
    </izvorni_sadrzaj>
    <derivirana_varijabla naziv="DomainObject.Predmet.SudioniciListNaziv_1">
      <item>FINANCIJSKA AGENCIJA, RC RIJEKA, PODRUŽNICA PULA, PULA</item>
      <item>INTER BB d.o.o. BUZET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INTER BB d.o.o. BUZET, OIB 03658210919, 2. Istarske brigade 2/3,52420 Buzet</item>
    </izvorni_sadrzaj>
    <derivirana_varijabla naziv="DomainObject.Predmet.SudioniciListAdressOIB_1">
      <item>FINANCIJSKA AGENCIJA, RC RIJEKA, PODRUŽNICA PULA, PULA, OIB 85821130368, Ulica grada Vukovara 70,Zagreb</item>
      <item>INTER BB d.o.o. BUZET, OIB 03658210919, 2. Istarske brigade 2/3,52420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03658210919</item>
    </izvorni_sadrzaj>
    <derivirana_varijabla naziv="DomainObject.Predmet.SudioniciListNazivOIB_1">
      <item>, OIB 85821130368</item>
      <item>, OIB 03658210919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1989</properties:Characters>
  <properties:Lines>94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2015-11-23T10:58:00Z</dcterms:created>
  <dc:creator>Mihaela Kaligari</dc:creator>
  <dc:description/>
  <cp:keywords/>
  <cp:lastModifiedBy>Ana Jeromela</cp:lastModifiedBy>
  <cp:lastPrinted>2015-11-30T08:11:00Z</cp:lastPrinted>
  <dcterms:modified xmlns:xsi="http://www.w3.org/2001/XMLSchema-instance" xsi:type="dcterms:W3CDTF">2015-11-30T08:11:00Z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