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7b26" w14:paraId="3327b26" w:rsidRDefault="00557F3A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967F36">
        <w:rPr>
          <w:szCs w:val="24"/>
          <w:lang w:val="hr-HR"/>
        </w:rPr>
        <w:t>158/10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967F36" w:rsidR="00967F36" w:rsidRPr="003C6212">
      <w:pPr>
        <w:jc w:val="both"/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967F36" w:rsidRPr="003C6212">
        <w:t>BBS d. o. o. u stečaju, Zagreb, F</w:t>
      </w:r>
      <w:r w:rsidR="00967F36">
        <w:t>ran</w:t>
      </w:r>
      <w:r w:rsidR="00995692">
        <w:t>e Petrića 3, OIB 85115884915, 27</w:t>
      </w:r>
      <w:r w:rsidR="00967F36">
        <w:t>. studenog 2015.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DD7699" w:rsidR="00696610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1. Ponudiocu </w:t>
      </w:r>
      <w:r w:rsidR="00967F36">
        <w:t>Mladen Pofuk, Donji Kneginec, Gornji Kneginec, Ulica braće Radića 1, OIB 00319145560</w:t>
      </w:r>
      <w:r w:rsidR="00967F36">
        <w:rPr>
          <w:szCs w:val="24"/>
          <w:lang w:val="hr-HR"/>
        </w:rPr>
        <w:t>, dosuđuje</w:t>
      </w:r>
      <w:r w:rsidRPr="00DD7699">
        <w:rPr>
          <w:szCs w:val="24"/>
          <w:lang w:val="hr-HR"/>
        </w:rPr>
        <w:t xml:space="preserve"> se </w:t>
      </w:r>
      <w:r w:rsidR="00DD7699">
        <w:rPr>
          <w:szCs w:val="24"/>
        </w:rPr>
        <w:t>nekretnina</w:t>
      </w:r>
      <w:r w:rsidRPr="00DD7699">
        <w:rPr>
          <w:szCs w:val="24"/>
        </w:rPr>
        <w:t xml:space="preserve"> stečajnog </w:t>
      </w:r>
      <w:r w:rsidR="00967F36">
        <w:rPr>
          <w:szCs w:val="24"/>
        </w:rPr>
        <w:t xml:space="preserve">dužnika </w:t>
      </w:r>
      <w:r w:rsidR="00967F36" w:rsidRPr="003C6212">
        <w:t xml:space="preserve">evidentirana u knjizi položenih ugovora kod Općinskog suda u Varaždinu, zemljišnoknjižni odjel Varaždin, </w:t>
      </w:r>
      <w:r w:rsidR="00967F36">
        <w:t xml:space="preserve">k. o. Varaždin, </w:t>
      </w:r>
      <w:r w:rsidR="00967F36" w:rsidRPr="003C6212">
        <w:t>broj poduloška 2832, u naravi dvosobni stan prizemno lijevo, koji se sastoji od dvije sobe, kuhinje i wc, ukupne površine 46,05m2, a koji se nalazi u zgradi u Varaždinu, ulica Alojzije Stepinca 1, sagrađena na kat. čest. 1829.</w:t>
      </w:r>
      <w:r w:rsidR="00967F36">
        <w:t xml:space="preserve">, </w:t>
      </w:r>
      <w:r w:rsidR="00DD7699">
        <w:rPr>
          <w:szCs w:val="24"/>
        </w:rPr>
        <w:t xml:space="preserve">za iznos od </w:t>
      </w:r>
      <w:r w:rsidR="00967F36">
        <w:rPr>
          <w:szCs w:val="24"/>
        </w:rPr>
        <w:t>105.000</w:t>
      </w:r>
      <w:r w:rsidR="00DD7699">
        <w:rPr>
          <w:szCs w:val="24"/>
        </w:rPr>
        <w:t>,00 kn.</w:t>
      </w:r>
    </w:p>
    <w:p w:rsidRDefault="00967F36" w:rsidP="00DD7699" w:rsidR="00967F36" w:rsidRPr="00DD7699">
      <w:pPr>
        <w:jc w:val="both"/>
        <w:rPr>
          <w:szCs w:val="24"/>
          <w:lang w:val="pl-PL"/>
        </w:rPr>
      </w:pPr>
      <w:r>
        <w:rPr>
          <w:szCs w:val="24"/>
        </w:rPr>
        <w:tab/>
      </w:r>
      <w:r w:rsidRPr="003C6212">
        <w:t>Stanu pripada i drvarnica</w:t>
      </w:r>
      <w: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967F36">
        <w:rPr>
          <w:szCs w:val="24"/>
          <w:lang w:val="hr-HR"/>
        </w:rPr>
        <w:t>145.798,29</w:t>
      </w:r>
      <w:r w:rsidR="00DD7699">
        <w:rPr>
          <w:szCs w:val="24"/>
          <w:lang w:val="hr-HR"/>
        </w:rPr>
        <w:t xml:space="preserve"> kn (a što predstavlja prodajnu cijenu u iznosu od </w:t>
      </w:r>
      <w:r w:rsidR="00967F36">
        <w:rPr>
          <w:szCs w:val="24"/>
          <w:lang w:val="hr-HR"/>
        </w:rPr>
        <w:t>105.000</w:t>
      </w:r>
      <w:r w:rsidR="00DD7699">
        <w:rPr>
          <w:szCs w:val="24"/>
          <w:lang w:val="hr-HR"/>
        </w:rPr>
        <w:t>,00</w:t>
      </w:r>
      <w:r w:rsidR="007E2475"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 w:rsidR="00967F36">
        <w:t xml:space="preserve">4.201,71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967F36">
        <w:rPr>
          <w:szCs w:val="24"/>
          <w:lang w:val="pl-PL"/>
        </w:rPr>
        <w:t>15810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, određuje se upis prava vlasništva na nekretnini iz točke 1. ovog rješenja u korist kupca </w:t>
      </w:r>
      <w:r w:rsidR="00967F36">
        <w:t>Mladen Pofuk, Donji Kneginec, Gornji Kneginec, Ulica braće Radića 1, OIB 00319145560</w:t>
      </w:r>
      <w:r w:rsidRPr="00DD7699">
        <w:rPr>
          <w:szCs w:val="24"/>
          <w:lang w:val="hr-HR"/>
        </w:rPr>
        <w:t xml:space="preserve">, te će se naložiti Općinskom sudu </w:t>
      </w:r>
      <w:r w:rsidR="007C6A2B" w:rsidRPr="003C6212">
        <w:t>u Varaždinu, zemljišnoknjižni odjel Varaždin</w:t>
      </w:r>
      <w:r w:rsidRPr="00DD7699">
        <w:rPr>
          <w:szCs w:val="24"/>
          <w:lang w:val="hr-HR"/>
        </w:rPr>
        <w:t>, brisanje prava i tereta na nekretnini koji p</w:t>
      </w:r>
      <w:r w:rsidR="00E13D93" w:rsidRPr="00DD7699">
        <w:rPr>
          <w:szCs w:val="24"/>
          <w:lang w:val="hr-HR"/>
        </w:rPr>
        <w:t>restaju njezinom prodajom i to upisanih u zemljišnu knjigu pod brojem</w:t>
      </w:r>
      <w:r w:rsidR="002B1C77">
        <w:rPr>
          <w:szCs w:val="24"/>
          <w:lang w:val="hr-HR"/>
        </w:rPr>
        <w:t xml:space="preserve"> ZS 56/06</w:t>
      </w:r>
      <w:r w:rsidR="006D6BBB">
        <w:rPr>
          <w:szCs w:val="24"/>
          <w:lang w:val="hr-HR"/>
        </w:rPr>
        <w:t>, ZS-301/11.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>biti će izvješeno</w:t>
      </w:r>
      <w:r w:rsidRPr="00DD7699">
        <w:rPr>
          <w:szCs w:val="24"/>
          <w:lang w:val="hr-HR"/>
        </w:rPr>
        <w:t xml:space="preserve"> na oglasnu ploču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Zaključkom o prodaji broj St-</w:t>
      </w:r>
      <w:r w:rsidR="00995692">
        <w:rPr>
          <w:szCs w:val="24"/>
          <w:lang w:val="hr-HR"/>
        </w:rPr>
        <w:t>158/10 od 21. listopada 2015</w:t>
      </w:r>
      <w:r w:rsidRPr="00DD7699">
        <w:rPr>
          <w:szCs w:val="24"/>
          <w:lang w:val="hr-HR"/>
        </w:rPr>
        <w:t>.</w:t>
      </w:r>
      <w:r w:rsidR="00681F38">
        <w:rPr>
          <w:szCs w:val="24"/>
          <w:lang w:val="hr-HR"/>
        </w:rPr>
        <w:t xml:space="preserve"> određena je prodaja nekretnine</w:t>
      </w:r>
      <w:r w:rsidRPr="00DD7699">
        <w:rPr>
          <w:szCs w:val="24"/>
          <w:lang w:val="hr-HR"/>
        </w:rPr>
        <w:t xml:space="preserve"> stečajnog dužnika </w:t>
      </w:r>
      <w:r w:rsidR="00995692">
        <w:rPr>
          <w:szCs w:val="24"/>
          <w:lang w:val="hr-HR"/>
        </w:rPr>
        <w:t>drugom</w:t>
      </w:r>
      <w:r w:rsidRPr="00DD7699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se prodaju u stečajnom postupku i na </w:t>
      </w:r>
      <w:r w:rsidR="00995692">
        <w:rPr>
          <w:szCs w:val="24"/>
          <w:lang w:val="hr-HR"/>
        </w:rPr>
        <w:t>e-</w:t>
      </w:r>
      <w:r w:rsidRPr="00DD7699">
        <w:rPr>
          <w:szCs w:val="24"/>
          <w:lang w:val="hr-HR"/>
        </w:rPr>
        <w:t xml:space="preserve">oglasnoj ploči </w:t>
      </w:r>
      <w:r w:rsidR="00995692">
        <w:rPr>
          <w:szCs w:val="24"/>
          <w:lang w:val="hr-HR"/>
        </w:rPr>
        <w:t>21. listopada 2015.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lastRenderedPageBreak/>
        <w:tab/>
        <w:t xml:space="preserve">Na dražbi je </w:t>
      </w:r>
      <w:r w:rsidR="00681F38">
        <w:rPr>
          <w:szCs w:val="24"/>
          <w:lang w:val="hr-HR"/>
        </w:rPr>
        <w:t xml:space="preserve">sudjelovao ponuđač </w:t>
      </w:r>
      <w:r w:rsidR="00995692">
        <w:t xml:space="preserve">Mladen Pofuk, Donji Kneginec, Gornji Kneginec, Ulica braće Radića 1, OIB 00319145560, </w:t>
      </w:r>
      <w:r w:rsidR="00681F38">
        <w:rPr>
          <w:szCs w:val="24"/>
        </w:rPr>
        <w:t>koji je</w:t>
      </w:r>
      <w:r w:rsidR="001A6B42">
        <w:rPr>
          <w:szCs w:val="24"/>
        </w:rPr>
        <w:t xml:space="preserve"> ponudio </w:t>
      </w:r>
      <w:r w:rsidR="00995692">
        <w:rPr>
          <w:szCs w:val="24"/>
        </w:rPr>
        <w:t>najpovoljniju</w:t>
      </w:r>
      <w:r w:rsidR="001A6B42">
        <w:rPr>
          <w:szCs w:val="24"/>
        </w:rPr>
        <w:t xml:space="preserve"> cijenu i</w:t>
      </w:r>
      <w:r w:rsidR="00681F38">
        <w:rPr>
          <w:szCs w:val="24"/>
        </w:rPr>
        <w:t xml:space="preserve"> </w:t>
      </w:r>
      <w:r w:rsidR="00681F38">
        <w:rPr>
          <w:szCs w:val="24"/>
          <w:lang w:val="hr-HR"/>
        </w:rPr>
        <w:t>ispunio</w:t>
      </w:r>
      <w:r w:rsidR="001A6B42">
        <w:rPr>
          <w:szCs w:val="24"/>
          <w:lang w:val="hr-HR"/>
        </w:rPr>
        <w:t xml:space="preserve"> ostale</w:t>
      </w:r>
      <w:r w:rsidR="00681F38">
        <w:rPr>
          <w:szCs w:val="24"/>
          <w:lang w:val="hr-HR"/>
        </w:rPr>
        <w:t xml:space="preserve"> uvjete da mu</w:t>
      </w:r>
      <w:r w:rsidR="001A6B42">
        <w:rPr>
          <w:szCs w:val="24"/>
          <w:lang w:val="hr-HR"/>
        </w:rPr>
        <w:t xml:space="preserve"> se dosudi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D6BBB">
        <w:rPr>
          <w:szCs w:val="24"/>
          <w:lang w:val="hr-HR"/>
        </w:rPr>
        <w:t xml:space="preserve">98 </w:t>
      </w:r>
      <w:r w:rsidR="00681F38">
        <w:rPr>
          <w:szCs w:val="24"/>
          <w:lang w:val="hr-HR"/>
        </w:rPr>
        <w:t>Ovršnog zakona</w:t>
      </w:r>
      <w:r w:rsidR="006D6BBB">
        <w:rPr>
          <w:szCs w:val="24"/>
          <w:lang w:val="hr-HR"/>
        </w:rPr>
        <w:t xml:space="preserve"> (NN57/96, 29/99, 42/00, 173/03, 194/03, 151/04, 88/05, 121/05 i 67/08)</w:t>
      </w:r>
      <w:r w:rsidR="00681F38">
        <w:rPr>
          <w:szCs w:val="24"/>
          <w:lang w:val="hr-HR"/>
        </w:rPr>
        <w:t xml:space="preserve">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995692">
        <w:rPr>
          <w:szCs w:val="24"/>
          <w:lang w:val="hr-HR"/>
        </w:rPr>
        <w:t>27. studeni</w:t>
      </w:r>
      <w:r w:rsidR="00681F38">
        <w:rPr>
          <w:szCs w:val="24"/>
          <w:lang w:val="hr-HR"/>
        </w:rPr>
        <w:t xml:space="preserve"> 2015.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2727C2" w:rsidRPr="00DD7699">
        <w:rPr>
          <w:szCs w:val="24"/>
          <w:lang w:val="pl-PL"/>
        </w:rPr>
        <w:t xml:space="preserve"> </w:t>
      </w:r>
      <w:r w:rsidR="00E972C2">
        <w:rPr>
          <w:szCs w:val="24"/>
          <w:lang w:val="pl-PL"/>
        </w:rPr>
        <w:t xml:space="preserve">v. r. </w:t>
      </w:r>
    </w:p>
    <w:p w:rsidRDefault="00696610" w:rsidP="00696610" w:rsidR="00696610" w:rsidRPr="00995692">
      <w:pPr>
        <w:rPr>
          <w:szCs w:val="24"/>
          <w:lang w:val="pl-PL"/>
        </w:rPr>
      </w:pPr>
      <w:r w:rsidRPr="00995692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E972C2" w:rsidP="00AB7A2F" w:rsidR="00E972C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972C2" w:rsidP="00995CE9" w:rsidR="00E972C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F4A" w:rsidR="00512F4A">
      <w:r>
        <w:separator/>
      </w:r>
    </w:p>
  </w:endnote>
  <w:endnote w:id="0" w:type="continuationSeparator">
    <w:p w:rsidRDefault="00512F4A" w:rsidR="00512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F4A" w:rsidR="00512F4A">
      <w:r>
        <w:separator/>
      </w:r>
    </w:p>
  </w:footnote>
  <w:footnote w:id="0" w:type="continuationSeparator">
    <w:p w:rsidRDefault="00512F4A" w:rsidR="00512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2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995692">
      <w:rPr>
        <w:rFonts w:hAnsi="Verdana" w:ascii="Verdana"/>
        <w:sz w:val="20"/>
        <w:lang w:val="hr-HR"/>
      </w:rPr>
      <w:t>158/10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A4684"/>
    <w:rsid w:val="000C5196"/>
    <w:rsid w:val="001A6B42"/>
    <w:rsid w:val="002727C2"/>
    <w:rsid w:val="00280A41"/>
    <w:rsid w:val="002B1C77"/>
    <w:rsid w:val="00462EB2"/>
    <w:rsid w:val="00512F4A"/>
    <w:rsid w:val="00557F3A"/>
    <w:rsid w:val="0057170A"/>
    <w:rsid w:val="006341D0"/>
    <w:rsid w:val="00681F38"/>
    <w:rsid w:val="00696610"/>
    <w:rsid w:val="006D6BBB"/>
    <w:rsid w:val="00756FB0"/>
    <w:rsid w:val="007648BF"/>
    <w:rsid w:val="00795C4F"/>
    <w:rsid w:val="007C6A2B"/>
    <w:rsid w:val="007E2475"/>
    <w:rsid w:val="008539D3"/>
    <w:rsid w:val="008D14CD"/>
    <w:rsid w:val="00966A94"/>
    <w:rsid w:val="00967F36"/>
    <w:rsid w:val="00995692"/>
    <w:rsid w:val="00A1141C"/>
    <w:rsid w:val="00A1490D"/>
    <w:rsid w:val="00A35123"/>
    <w:rsid w:val="00A62241"/>
    <w:rsid w:val="00AF1E61"/>
    <w:rsid w:val="00BC5661"/>
    <w:rsid w:val="00C01819"/>
    <w:rsid w:val="00C94946"/>
    <w:rsid w:val="00DD7699"/>
    <w:rsid w:val="00E13D93"/>
    <w:rsid w:val="00E972C2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56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5692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97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2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2C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2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2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56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5692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97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2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2C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2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2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Mladen Pofuk</izvorni_sadrzaj>
    <derivirana_varijabla naziv="DomainObject.Primjedba_1">Mladen Pofuk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2755</properties:Characters>
  <properties:Lines>68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2015-11-27T09:30:00Z</dcterms:created>
  <dc:creator>ksvajger</dc:creator>
  <cp:lastModifiedBy>Kristina Švajger</cp:lastModifiedBy>
  <cp:lastPrinted>2015-11-27T09:55:00Z</cp:lastPrinted>
  <dcterms:modified xmlns:xsi="http://www.w3.org/2001/XMLSchema-instance" xsi:type="dcterms:W3CDTF">2015-11-27T09:55:00Z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