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0c769" w14:paraId="790c769" w:rsidRDefault="00131DDE" w:rsidP="00F4254A" w:rsidR="00F4254A">
      <w:pPr>
        <w:jc w:val="right"/>
        <w15:collapsed w:val="false"/>
      </w:pPr>
      <w:r>
        <w:t xml:space="preserve">Broj: </w:t>
      </w:r>
      <w:r w:rsidR="00F4254A">
        <w:t>6 St-</w:t>
      </w:r>
      <w:r w:rsidR="00833FFE">
        <w:t>1070/18-10</w:t>
      </w:r>
    </w:p>
    <w:p w:rsidRDefault="00F4254A" w:rsidP="00F4254A" w:rsidR="00F4254A">
      <w:pPr>
        <w:jc w:val="right"/>
      </w:pPr>
    </w:p>
    <w:p w:rsidRDefault="00F4254A" w:rsidP="00F4254A" w:rsidR="00F4254A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254A" w:rsidP="00F4254A" w:rsidR="00F4254A"/>
    <w:p w:rsidRDefault="00F4254A" w:rsidP="00F4254A" w:rsidR="00F4254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F4254A" w:rsidP="00F4254A" w:rsidR="00F4254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4254A" w:rsidP="00F4254A" w:rsidR="00F4254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F4254A" w:rsidP="00F4254A" w:rsidR="00F4254A">
      <w:pPr>
        <w:jc w:val="both"/>
      </w:pPr>
    </w:p>
    <w:p w:rsidRDefault="00F4254A" w:rsidP="00F4254A" w:rsidR="00F4254A">
      <w:pPr>
        <w:jc w:val="center"/>
      </w:pPr>
      <w:r>
        <w:t>R E P U B L I K A  H R V A T S K A</w:t>
      </w:r>
    </w:p>
    <w:p w:rsidRDefault="00F4254A" w:rsidP="00F4254A" w:rsidR="00F4254A">
      <w:pPr>
        <w:jc w:val="center"/>
      </w:pPr>
    </w:p>
    <w:p w:rsidRDefault="00F4254A" w:rsidP="00F4254A" w:rsidR="00F4254A">
      <w:pPr>
        <w:jc w:val="center"/>
      </w:pPr>
      <w:r>
        <w:t>R J E Š E N J E</w:t>
      </w:r>
    </w:p>
    <w:p w:rsidRDefault="00F4254A" w:rsidP="00F4254A" w:rsidR="00F4254A">
      <w:pPr>
        <w:pStyle w:val="Tijeloteksta"/>
        <w:rPr>
          <w:b/>
          <w:bCs/>
        </w:rPr>
      </w:pPr>
    </w:p>
    <w:p w:rsidRDefault="00F4254A" w:rsidP="00F4254A" w:rsidR="00F4254A">
      <w:pPr>
        <w:pStyle w:val="Tijeloteksta"/>
        <w:jc w:val="center"/>
        <w:rPr>
          <w:b/>
          <w:bCs/>
        </w:rPr>
      </w:pPr>
      <w:r>
        <w:tab/>
      </w:r>
    </w:p>
    <w:p w:rsidRDefault="00F4254A" w:rsidP="00F4254A" w:rsidR="00F4254A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833FFE">
        <w:t xml:space="preserve">FINA RC Osijek za otvaranje stečajnog postupka nad dužnikom: </w:t>
      </w:r>
      <w:r w:rsidR="00833FFE">
        <w:rPr>
          <w:b/>
        </w:rPr>
        <w:t>MIKIĆ GRUPA d.o.o. Donji Miholjac, Kolodvorska 2, OIB: 60316889608, MBS: 030196979</w:t>
      </w:r>
      <w:r>
        <w:t xml:space="preserve">, dana </w:t>
      </w:r>
      <w:r w:rsidR="00833FFE">
        <w:t>22. studenog</w:t>
      </w:r>
      <w:r>
        <w:t xml:space="preserve"> 2018. g.,  </w:t>
      </w:r>
    </w:p>
    <w:p w:rsidRDefault="00DD49B7" w:rsidP="00B63703" w:rsidR="00DD49B7" w:rsidRPr="00D14516">
      <w:pPr>
        <w:jc w:val="right"/>
      </w:pPr>
    </w:p>
    <w:p w:rsidRDefault="007E6D1A" w:rsidP="007E6D1A" w:rsidR="007E6D1A">
      <w:pPr>
        <w:jc w:val="center"/>
      </w:pPr>
      <w:r>
        <w:t>r i j e š i o  j e</w:t>
      </w:r>
    </w:p>
    <w:p w:rsidRDefault="007E6D1A" w:rsidP="007E6D1A" w:rsidR="007E6D1A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131DDE">
        <w:t>u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833FFE">
        <w:t>Josip Mikić, Donji Miholjac, A. Harambašića 3, OIB: 68155277192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 xml:space="preserve">predujam od </w:t>
      </w:r>
      <w:r w:rsidR="009339C6">
        <w:rPr>
          <w:b/>
        </w:rPr>
        <w:t>1</w:t>
      </w:r>
      <w:r w:rsidR="0012662A">
        <w:rPr>
          <w:b/>
        </w:rPr>
        <w:t>.</w:t>
      </w:r>
      <w:r w:rsidR="00C06AA6" w:rsidRPr="00033C9A">
        <w:rPr>
          <w:b/>
        </w:rPr>
        <w:t>000,00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833FFE">
        <w:rPr>
          <w:b/>
        </w:rPr>
        <w:t>1070</w:t>
      </w:r>
      <w:r w:rsidR="00F4254A">
        <w:rPr>
          <w:b/>
        </w:rPr>
        <w:t>-18</w:t>
      </w:r>
      <w:r w:rsidR="00A72B9C"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dužnika, </w:t>
      </w:r>
      <w:r w:rsidR="00833FFE">
        <w:t>Josip Mikić, Donji Miholjac, A. Harambašića 3, OIB: 68155277192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9339C6">
        <w:rPr>
          <w:b/>
        </w:rPr>
        <w:t>1</w:t>
      </w:r>
      <w:r w:rsidRPr="00033C9A">
        <w:rPr>
          <w:b/>
        </w:rPr>
        <w:t>.000,00 kn</w:t>
      </w:r>
      <w:r>
        <w:t xml:space="preserve">,  za koji je određena ovrha, zaplijeni i prenese na žiro račun Trgovačkog suda u Osijeku broj HR31 2390 0011 3000 0020 0 s pozivom na  broj HR05 </w:t>
      </w:r>
      <w:r w:rsidR="006E1F0C">
        <w:t>272-</w:t>
      </w:r>
      <w:r w:rsidR="00833FFE">
        <w:rPr>
          <w:b/>
        </w:rPr>
        <w:t>1070</w:t>
      </w:r>
      <w:r w:rsidR="00F4254A">
        <w:rPr>
          <w:b/>
        </w:rPr>
        <w:t>-18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833FFE">
        <w:t>Josip Mikić, Donji Miholjac, A. Harambašića 3, OIB: 68155277192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</w:t>
      </w:r>
      <w:r w:rsidR="00833FFE">
        <w:t>Josip Mikić, Donji Miholjac, A. Harambašića 3, OIB: 68155277192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2B4543" w:rsidP="007E6D1A" w:rsidR="002B4543">
      <w:pPr>
        <w:ind w:hanging="720" w:left="720"/>
        <w:jc w:val="both"/>
      </w:pPr>
    </w:p>
    <w:p w:rsidRDefault="002B4543" w:rsidP="007E6D1A" w:rsidR="002B4543">
      <w:pPr>
        <w:ind w:hanging="720" w:left="720"/>
        <w:jc w:val="both"/>
      </w:pPr>
    </w:p>
    <w:p w:rsidRDefault="006941F4" w:rsidP="007E6D1A" w:rsidR="006941F4">
      <w:pPr>
        <w:ind w:hanging="720" w:left="720"/>
        <w:jc w:val="both"/>
      </w:pPr>
    </w:p>
    <w:p w:rsidRDefault="00131DDE" w:rsidP="007E6D1A" w:rsidR="00C06AA6">
      <w:pPr>
        <w:jc w:val="both"/>
      </w:pPr>
      <w:r>
        <w:t xml:space="preserve">           </w:t>
      </w:r>
    </w:p>
    <w:p w:rsidRDefault="00833FFE" w:rsidP="00833FFE" w:rsidR="00833FFE">
      <w:pPr>
        <w:jc w:val="right"/>
      </w:pPr>
      <w:r>
        <w:t>Broj: 6 St-1070/18-10</w:t>
      </w:r>
    </w:p>
    <w:p w:rsidRDefault="009F645C" w:rsidP="009F645C" w:rsidR="009F645C">
      <w:pPr>
        <w:jc w:val="right"/>
      </w:pPr>
    </w:p>
    <w:p w:rsidRDefault="007E6D1A" w:rsidP="009F645C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131DDE">
        <w:rPr>
          <w:bCs/>
        </w:rPr>
        <w:t>FINA RC Osijek</w:t>
      </w:r>
      <w:r w:rsidR="006E1F0C">
        <w:rPr>
          <w:bCs/>
        </w:rPr>
        <w:t xml:space="preserve"> </w:t>
      </w:r>
      <w:r w:rsidR="00742CE9">
        <w:rPr>
          <w:bCs/>
        </w:rPr>
        <w:t xml:space="preserve">je dana </w:t>
      </w:r>
      <w:r w:rsidR="00833FFE">
        <w:rPr>
          <w:bCs/>
        </w:rPr>
        <w:t>14. kolovoza</w:t>
      </w:r>
      <w:r w:rsidR="00131DDE">
        <w:rPr>
          <w:bCs/>
        </w:rPr>
        <w:t xml:space="preserve"> 2018</w:t>
      </w:r>
      <w:r w:rsidR="00A55F4F">
        <w:rPr>
          <w:bCs/>
        </w:rPr>
        <w:t>. g.</w:t>
      </w:r>
      <w:r w:rsidR="00742CE9">
        <w:rPr>
          <w:bCs/>
        </w:rPr>
        <w:t xml:space="preserve"> podnijela ovom sudu prijedlog za pokretanje stečajnog postupka nad dužnikom </w:t>
      </w:r>
      <w:r w:rsidR="00833FFE">
        <w:rPr>
          <w:b/>
        </w:rPr>
        <w:t>MIKIĆ GRUPA d.o.o. Donji Miholjac, Kolodvorska 2, OIB: 60316889608, MBS: 030196979</w:t>
      </w:r>
      <w:r w:rsidR="00742CE9">
        <w:t>, temeljem odredbe članka 110. stav 1. Stečajnog zakona (Narodne novine 71/15).</w:t>
      </w:r>
      <w:r w:rsidR="00F52240">
        <w:t xml:space="preserve"> </w:t>
      </w:r>
    </w:p>
    <w:p w:rsidRDefault="00361A8E" w:rsidP="001F430D" w:rsidR="00361A8E">
      <w:pPr>
        <w:pStyle w:val="Tijeloteksta"/>
      </w:pPr>
    </w:p>
    <w:p w:rsidRDefault="00742CE9" w:rsidP="00A72B9C" w:rsidR="00A72B9C">
      <w:pPr>
        <w:jc w:val="both"/>
      </w:pPr>
      <w:r>
        <w:tab/>
        <w:t>Zaključkom</w:t>
      </w:r>
      <w:r w:rsidR="00833FFE">
        <w:t xml:space="preserve"> broj</w:t>
      </w:r>
      <w:r>
        <w:t xml:space="preserve"> </w:t>
      </w:r>
      <w:r w:rsidR="00A55F4F">
        <w:t xml:space="preserve">6 </w:t>
      </w:r>
      <w:r>
        <w:t>St-</w:t>
      </w:r>
      <w:r w:rsidR="00833FFE">
        <w:t>1070/18-3 od 28. rujna 2018. g. i Zaključkom broj 6 St-1070/18-6 od 12. listopada 2018. g.</w:t>
      </w:r>
      <w:r w:rsidR="007E6D1A">
        <w:t xml:space="preserve"> pozvan</w:t>
      </w:r>
      <w:r w:rsidR="00F52240">
        <w:t>a</w:t>
      </w:r>
      <w:r w:rsidR="007E6D1A">
        <w:t xml:space="preserve"> </w:t>
      </w:r>
      <w:r w:rsidR="00F52240">
        <w:t>je</w:t>
      </w:r>
      <w:r w:rsidR="007E6D1A">
        <w:t xml:space="preserve"> osob</w:t>
      </w:r>
      <w:r w:rsidR="00F52240">
        <w:t>a</w:t>
      </w:r>
      <w:r w:rsidR="007E6D1A">
        <w:t xml:space="preserve"> za zastupanje duž</w:t>
      </w:r>
      <w:r w:rsidR="001A70D8">
        <w:t xml:space="preserve">nika </w:t>
      </w:r>
      <w:r w:rsidR="00833FFE">
        <w:t>Josip Mikić, Donji Miholjac, A. Harambašića 3, OIB: 68155277192</w:t>
      </w:r>
      <w:r w:rsidR="007E6D1A">
        <w:t>, na uplatu predujma u iznosu od 1.000,00 kn u Fond za namirenje troškova stečajnog postupka</w:t>
      </w:r>
      <w:r w:rsidR="00A72B9C">
        <w:t>, u roku od 8 dana, temeljem odredbi članka 113. i članka 114. Stečajnog zakona.  Istim zaključkom osoba ovlašten</w:t>
      </w:r>
      <w:r w:rsidR="009339C6">
        <w:t>a</w:t>
      </w:r>
      <w:r w:rsidR="00A72B9C">
        <w:t xml:space="preserve">  za zastupanje dužnika upozoren</w:t>
      </w:r>
      <w:r w:rsidR="009339C6">
        <w:t>a jer</w:t>
      </w:r>
      <w:r w:rsidR="00A72B9C">
        <w:t xml:space="preserve"> da ukoliko predujmove ne uplat</w:t>
      </w:r>
      <w:r w:rsidR="009339C6">
        <w:t>i</w:t>
      </w:r>
      <w:r w:rsidR="00A72B9C">
        <w:t xml:space="preserve"> u propisanom roku isti će biti naplaćeni primjenom pravila o prisilnoj naplati novčane kazne u parničnom postupku. </w:t>
      </w:r>
    </w:p>
    <w:p w:rsidRDefault="00A72B9C" w:rsidP="00A72B9C" w:rsidR="00A72B9C">
      <w:pPr>
        <w:jc w:val="both"/>
      </w:pPr>
    </w:p>
    <w:p w:rsidRDefault="00A72B9C" w:rsidP="00A72B9C" w:rsidR="00A72B9C">
      <w:pPr>
        <w:jc w:val="both"/>
      </w:pPr>
      <w:r>
        <w:tab/>
        <w:t xml:space="preserve">Zaključak </w:t>
      </w:r>
      <w:r w:rsidR="00F4254A">
        <w:t xml:space="preserve">6 </w:t>
      </w:r>
      <w:r>
        <w:t>St-</w:t>
      </w:r>
      <w:r w:rsidR="00833FFE">
        <w:t xml:space="preserve">1070/18-3 od 28. rujna 2018. g. </w:t>
      </w:r>
      <w:r>
        <w:t xml:space="preserve">osoba ovlaštena za zastupanje dužnika </w:t>
      </w:r>
      <w:r w:rsidR="00833FFE">
        <w:t xml:space="preserve">Josip Mikić, Donji Miholjac, A. Harambašića 3, OIB: 68155277192 </w:t>
      </w:r>
      <w:r>
        <w:t>zaprimi</w:t>
      </w:r>
      <w:r w:rsidR="009339C6">
        <w:t>o</w:t>
      </w:r>
      <w:r>
        <w:t xml:space="preserve"> je dana</w:t>
      </w:r>
      <w:r w:rsidR="002B4543">
        <w:t xml:space="preserve"> </w:t>
      </w:r>
      <w:r w:rsidR="00833FFE">
        <w:t>2.10.2018. g. a Zaključak broj 6 St-1070/18-6 od 12.10.2018. g. zaprimio je dana 8.11.2018. g.</w:t>
      </w:r>
      <w:r w:rsidR="00131DDE">
        <w:t xml:space="preserve"> a što je razvidno iz povratnica koj</w:t>
      </w:r>
      <w:r w:rsidR="00833FFE">
        <w:t>e</w:t>
      </w:r>
      <w:r w:rsidR="00131DDE">
        <w:t xml:space="preserve"> se nalaz</w:t>
      </w:r>
      <w:r w:rsidR="00833FFE">
        <w:t>e</w:t>
      </w:r>
      <w:r w:rsidR="00131DDE">
        <w:t xml:space="preserve"> u spisu</w:t>
      </w:r>
      <w:r>
        <w:t xml:space="preserve"> te kako u ostavljenom roku nije postupio po pozivu suda, niti uplatio određene predujmove iz točke I istog zaključka, kao ni dostavio dokaz o izvršenim uplatama valjalo je sukladno članku 113. Stečajnog zakona riješiti kao u dispozitivu rješenja. </w:t>
      </w:r>
    </w:p>
    <w:p w:rsidRDefault="00A72B9C" w:rsidP="00A72B9C" w:rsidR="00A72B9C">
      <w:pPr>
        <w:jc w:val="both"/>
      </w:pPr>
    </w:p>
    <w:p w:rsidRDefault="00A72B9C" w:rsidP="00A72B9C" w:rsidR="00A72B9C">
      <w:pPr>
        <w:jc w:val="both"/>
      </w:pPr>
    </w:p>
    <w:p w:rsidRDefault="007E6D1A" w:rsidP="00A72B9C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833FFE">
        <w:t>22. studenog</w:t>
      </w:r>
      <w:r w:rsidR="00A55F4F">
        <w:t xml:space="preserve"> 2018. g.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E75FA5" w:rsidP="007E6D1A" w:rsidR="007E6D1A">
      <w:r>
        <w:t>Danijela Sekulić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B63703" w:rsidR="007E6D1A">
      <w:pPr>
        <w:ind w:firstLine="708"/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9F645C" w:rsidR="00833FFE">
      <w:pPr>
        <w:numPr>
          <w:ilvl w:val="0"/>
          <w:numId w:val="11"/>
        </w:numPr>
      </w:pPr>
      <w:proofErr w:type="spellStart"/>
      <w:r>
        <w:t>z.z</w:t>
      </w:r>
      <w:proofErr w:type="spellEnd"/>
      <w:r>
        <w:t>. dužnika</w:t>
      </w:r>
      <w:r w:rsidRPr="00E12BC0">
        <w:t xml:space="preserve"> </w:t>
      </w:r>
      <w:r w:rsidR="00833FFE">
        <w:t>Josip Mikić, Donji Miholjac, A. Harambašića 3</w:t>
      </w:r>
    </w:p>
    <w:p w:rsidRDefault="00615A82" w:rsidP="009F645C" w:rsidR="007E6D1A">
      <w:pPr>
        <w:numPr>
          <w:ilvl w:val="0"/>
          <w:numId w:val="11"/>
        </w:numPr>
      </w:pPr>
      <w:r>
        <w:t xml:space="preserve"> </w:t>
      </w:r>
      <w:r w:rsidR="007E6D1A">
        <w:t>FINA- nakon pravomoćnosti</w:t>
      </w:r>
    </w:p>
    <w:p w:rsidRDefault="00C06AA6" w:rsidP="00615A82" w:rsidR="00C06AA6">
      <w:pPr>
        <w:numPr>
          <w:ilvl w:val="0"/>
          <w:numId w:val="11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12662A" w:rsidP="007E6D1A" w:rsidR="007E6D1A">
      <w:pPr>
        <w:numPr>
          <w:ilvl w:val="0"/>
          <w:numId w:val="11"/>
        </w:numPr>
      </w:pPr>
      <w:r>
        <w:t>k-</w:t>
      </w:r>
      <w:r w:rsidR="00833FFE">
        <w:t>22.12.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E75FA5" w:rsidP="007E6D1A" w:rsidR="00E75FA5"/>
    <w:p w:rsidRDefault="007E6D1A" w:rsidP="007E6D1A" w:rsidR="007E6D1A">
      <w:pPr>
        <w:ind w:left="5580"/>
      </w:pPr>
    </w:p>
    <w:p w:rsidRDefault="00E75FA5" w:rsidP="00D65FE3" w:rsidR="00E75FA5" w:rsidRPr="00EF33B5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7E6D1A" w:rsidR="007E6D1A"/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056A" w:rsidP="00C06AA6" w:rsidR="0073056A">
      <w:r>
        <w:separator/>
      </w:r>
    </w:p>
  </w:endnote>
  <w:endnote w:id="0" w:type="continuationSeparator">
    <w:p w:rsidRDefault="0073056A" w:rsidP="00C06AA6" w:rsidR="007305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056A" w:rsidP="00C06AA6" w:rsidR="0073056A">
      <w:r>
        <w:separator/>
      </w:r>
    </w:p>
  </w:footnote>
  <w:footnote w:id="0" w:type="continuationSeparator">
    <w:p w:rsidRDefault="0073056A" w:rsidP="00C06AA6" w:rsidR="007305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65FE3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32F61"/>
    <w:rsid w:val="00033C9A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D3099"/>
    <w:rsid w:val="000E762A"/>
    <w:rsid w:val="00102060"/>
    <w:rsid w:val="0012662A"/>
    <w:rsid w:val="00131DDE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40E3F"/>
    <w:rsid w:val="00252153"/>
    <w:rsid w:val="00267D26"/>
    <w:rsid w:val="002A2AF5"/>
    <w:rsid w:val="002B4543"/>
    <w:rsid w:val="002D09F0"/>
    <w:rsid w:val="002D2610"/>
    <w:rsid w:val="002F51D6"/>
    <w:rsid w:val="002F66FE"/>
    <w:rsid w:val="00342079"/>
    <w:rsid w:val="003612A7"/>
    <w:rsid w:val="00361A8E"/>
    <w:rsid w:val="00375C7E"/>
    <w:rsid w:val="00382D98"/>
    <w:rsid w:val="003924AF"/>
    <w:rsid w:val="003D02B1"/>
    <w:rsid w:val="003F2E92"/>
    <w:rsid w:val="00412421"/>
    <w:rsid w:val="0041638D"/>
    <w:rsid w:val="00421D71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F3B49"/>
    <w:rsid w:val="00615A82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3056A"/>
    <w:rsid w:val="00731757"/>
    <w:rsid w:val="00742CE9"/>
    <w:rsid w:val="0075000F"/>
    <w:rsid w:val="00766D29"/>
    <w:rsid w:val="0077329E"/>
    <w:rsid w:val="0078009A"/>
    <w:rsid w:val="007809C2"/>
    <w:rsid w:val="00796AED"/>
    <w:rsid w:val="007A4540"/>
    <w:rsid w:val="007D5866"/>
    <w:rsid w:val="007E6D1A"/>
    <w:rsid w:val="00814537"/>
    <w:rsid w:val="00817C66"/>
    <w:rsid w:val="00826384"/>
    <w:rsid w:val="00833FFE"/>
    <w:rsid w:val="008409A8"/>
    <w:rsid w:val="00860129"/>
    <w:rsid w:val="00875548"/>
    <w:rsid w:val="00885B0C"/>
    <w:rsid w:val="008A66B9"/>
    <w:rsid w:val="008D3E2B"/>
    <w:rsid w:val="008E4A3D"/>
    <w:rsid w:val="00901EF5"/>
    <w:rsid w:val="009339C6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F01BD"/>
    <w:rsid w:val="009F645C"/>
    <w:rsid w:val="00A07CA2"/>
    <w:rsid w:val="00A10C19"/>
    <w:rsid w:val="00A46436"/>
    <w:rsid w:val="00A55F4F"/>
    <w:rsid w:val="00A72B9C"/>
    <w:rsid w:val="00A8029B"/>
    <w:rsid w:val="00AA6B6E"/>
    <w:rsid w:val="00AD05E2"/>
    <w:rsid w:val="00AE7F6B"/>
    <w:rsid w:val="00B24B41"/>
    <w:rsid w:val="00B56242"/>
    <w:rsid w:val="00B63703"/>
    <w:rsid w:val="00B652CA"/>
    <w:rsid w:val="00B659E8"/>
    <w:rsid w:val="00B7524F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35DB4"/>
    <w:rsid w:val="00C81C0A"/>
    <w:rsid w:val="00CA01EF"/>
    <w:rsid w:val="00CE4CFB"/>
    <w:rsid w:val="00D022CE"/>
    <w:rsid w:val="00D231AE"/>
    <w:rsid w:val="00D24D2F"/>
    <w:rsid w:val="00D4559B"/>
    <w:rsid w:val="00D65FE3"/>
    <w:rsid w:val="00D97782"/>
    <w:rsid w:val="00DA4636"/>
    <w:rsid w:val="00DA6482"/>
    <w:rsid w:val="00DD49B7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EF2C43"/>
    <w:rsid w:val="00F27082"/>
    <w:rsid w:val="00F4254A"/>
    <w:rsid w:val="00F439F3"/>
    <w:rsid w:val="00F46E60"/>
    <w:rsid w:val="00F52240"/>
    <w:rsid w:val="00F65B43"/>
    <w:rsid w:val="00F73514"/>
    <w:rsid w:val="00F80E5F"/>
    <w:rsid w:val="00F82537"/>
    <w:rsid w:val="00F83779"/>
    <w:rsid w:val="00F952B7"/>
    <w:rsid w:val="00FC153F"/>
    <w:rsid w:val="00FC5EFA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5FE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65F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F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F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F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5FE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65F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F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F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F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1070</izvorni_sadrzaj>
    <derivirana_varijabla naziv="DomainObject.Predmet.Broj_1">1070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2018.</izvorni_sadrzaj>
    <derivirana_varijabla naziv="DomainObject.Predmet.DatumOsnivanja_1">14.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St-1070/2018</izvorni_sadrzaj>
    <derivirana_varijabla naziv="DomainObject.Predmet.OznakaBroj_1">St-1070/2018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MIKIĆ GRUPA d.o.o. za ugostiteljstvo, trgovinu i usluge</izvorni_sadrzaj>
    <derivirana_varijabla naziv="DomainObject.Predmet.ProtustrankaFormated_1">  MIKIĆ GRUPA d.o.o. za ugostiteljstvo, trgovinu i usluge</derivirana_varijabla>
  </DomainObject.Predmet.ProtustrankaFormated>
  <DomainObject.Predmet.ProtustrankaFormatedOIB>
    <izvorni_sadrzaj>  MIKIĆ GRUPA d.o.o. za ugostiteljstvo, trgovinu i usluge, OIB 60316889608</izvorni_sadrzaj>
    <derivirana_varijabla naziv="DomainObject.Predmet.ProtustrankaFormatedOIB_1">  MIKIĆ GRUPA d.o.o. za ugostiteljstvo, trgovinu i usluge, OIB 60316889608</derivirana_varijabla>
  </DomainObject.Predmet.ProtustrankaFormatedOIB>
  <DomainObject.Predmet.ProtustrankaFormatedWithAdress>
    <izvorni_sadrzaj> MIKIĆ GRUPA d.o.o. za ugostiteljstvo, trgovinu i usluge, Kolodvorska 2, 31540 Donji Miholjac</izvorni_sadrzaj>
    <derivirana_varijabla naziv="DomainObject.Predmet.ProtustrankaFormatedWithAdress_1"> MIKIĆ GRUPA d.o.o. za ugostiteljstvo, trgovinu i usluge, Kolodvorska 2, 31540 Donji Miholjac</derivirana_varijabla>
  </DomainObject.Predmet.ProtustrankaFormatedWithAdress>
  <DomainObject.Predmet.ProtustrankaFormatedWithAdressOIB>
    <izvorni_sadrzaj> MIKIĆ GRUPA d.o.o. za ugostiteljstvo, trgovinu i usluge, OIB 60316889608, Kolodvorska 2, 31540 Donji Miholjac</izvorni_sadrzaj>
    <derivirana_varijabla naziv="DomainObject.Predmet.ProtustrankaFormatedWithAdressOIB_1"> MIKIĆ GRUPA d.o.o. za ugostiteljstvo, trgovinu i usluge, OIB 60316889608, Kolodvorska 2, 31540 Donji Miholjac</derivirana_varijabla>
  </DomainObject.Predmet.ProtustrankaFormatedWithAdressOIB>
  <DomainObject.Predmet.ProtustrankaWithAdress>
    <izvorni_sadrzaj>MIKIĆ GRUPA d.o.o. za ugostiteljstvo, trgovinu i usluge Kolodvorska 2, 31540 Donji Miholjac</izvorni_sadrzaj>
    <derivirana_varijabla naziv="DomainObject.Predmet.ProtustrankaWithAdress_1">MIKIĆ GRUPA d.o.o. za ugostiteljstvo, trgovinu i usluge Kolodvorska 2, 31540 Donji Miholjac</derivirana_varijabla>
  </DomainObject.Predmet.ProtustrankaWithAdress>
  <DomainObject.Predmet.ProtustrankaWithAdressOIB>
    <izvorni_sadrzaj>MIKIĆ GRUPA d.o.o. za ugostiteljstvo, trgovinu i usluge, OIB 60316889608, Kolodvorska 2, 31540 Donji Miholjac</izvorni_sadrzaj>
    <derivirana_varijabla naziv="DomainObject.Predmet.ProtustrankaWithAdressOIB_1">MIKIĆ GRUPA d.o.o. za ugostiteljstvo, trgovinu i usluge, OIB 60316889608, Kolodvorska 2, 31540 Donji Miholjac</derivirana_varijabla>
  </DomainObject.Predmet.ProtustrankaWithAdressOIB>
  <DomainObject.Predmet.ProtustrankaNazivFormated>
    <izvorni_sadrzaj>MIKIĆ GRUPA d.o.o. za ugostiteljstvo, trgovinu i usluge</izvorni_sadrzaj>
    <derivirana_varijabla naziv="DomainObject.Predmet.ProtustrankaNazivFormated_1">MIKIĆ GRUPA d.o.o. za ugostiteljstvo, trgovinu i usluge</derivirana_varijabla>
  </DomainObject.Predmet.ProtustrankaNazivFormated>
  <DomainObject.Predmet.ProtustrankaNazivFormatedOIB>
    <izvorni_sadrzaj>MIKIĆ GRUPA d.o.o. za ugostiteljstvo, trgovinu i usluge, OIB 60316889608</izvorni_sadrzaj>
    <derivirana_varijabla naziv="DomainObject.Predmet.ProtustrankaNazivFormatedOIB_1">MIKIĆ GRUPA d.o.o. za ugostiteljstvo, trgovinu i usluge, OIB 60316889608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MIKIĆ GRUPA d.o.o. za ugostiteljstvo, trgovinu i usluge</item>
    </izvorni_sadrzaj>
    <derivirana_varijabla naziv="DomainObject.Predmet.ProtuStrankaListFormated_1">
      <item>MIKIĆ GRUPA d.o.o. za ugostiteljstvo, trgovinu i usluge</item>
    </derivirana_varijabla>
  </DomainObject.Predmet.ProtuStrankaListFormated>
  <DomainObject.Predmet.ProtuStrankaListFormatedOIB>
    <izvorni_sadrzaj>
      <item>MIKIĆ GRUPA d.o.o. za ugostiteljstvo, trgovinu i usluge, OIB 60316889608</item>
    </izvorni_sadrzaj>
    <derivirana_varijabla naziv="DomainObject.Predmet.ProtuStrankaListFormatedOIB_1">
      <item>MIKIĆ GRUPA d.o.o. za ugostiteljstvo, trgovinu i usluge, OIB 60316889608</item>
    </derivirana_varijabla>
  </DomainObject.Predmet.ProtuStrankaListFormatedOIB>
  <DomainObject.Predmet.ProtuStrankaListFormatedWithAdress>
    <izvorni_sadrzaj>
      <item>MIKIĆ GRUPA d.o.o. za ugostiteljstvo, trgovinu i usluge, Kolodvorska 2, 31540 Donji Miholjac</item>
    </izvorni_sadrzaj>
    <derivirana_varijabla naziv="DomainObject.Predmet.ProtuStrankaListFormatedWithAdress_1">
      <item>MIKIĆ GRUPA d.o.o. za ugostiteljstvo, trgovinu i usluge, Kolodvorska 2, 31540 Donji Miholjac</item>
    </derivirana_varijabla>
  </DomainObject.Predmet.ProtuStrankaListFormatedWithAdress>
  <DomainObject.Predmet.ProtuStrankaListFormatedWithAdressOIB>
    <izvorni_sadrzaj>
      <item>MIKIĆ GRUPA d.o.o. za ugostiteljstvo, trgovinu i usluge, OIB 60316889608, Kolodvorska 2, 31540 Donji Miholjac</item>
    </izvorni_sadrzaj>
    <derivirana_varijabla naziv="DomainObject.Predmet.ProtuStrankaListFormatedWithAdressOIB_1">
      <item>MIKIĆ GRUPA d.o.o. za ugostiteljstvo, trgovinu i usluge, OIB 60316889608, Kolodvorska 2, 31540 Donji Miholjac</item>
    </derivirana_varijabla>
  </DomainObject.Predmet.ProtuStrankaListFormatedWithAdressOIB>
  <DomainObject.Predmet.ProtuStrankaListNazivFormated>
    <izvorni_sadrzaj>
      <item>MIKIĆ GRUPA d.o.o. za ugostiteljstvo, trgovinu i usluge</item>
    </izvorni_sadrzaj>
    <derivirana_varijabla naziv="DomainObject.Predmet.ProtuStrankaListNazivFormated_1">
      <item>MIKIĆ GRUPA d.o.o. za ugostiteljstvo, trgovinu i usluge</item>
    </derivirana_varijabla>
  </DomainObject.Predmet.ProtuStrankaListNazivFormated>
  <DomainObject.Predmet.ProtuStrankaListNazivFormatedOIB>
    <izvorni_sadrzaj>
      <item>MIKIĆ GRUPA d.o.o. za ugostiteljstvo, trgovinu i usluge, OIB 60316889608</item>
    </izvorni_sadrzaj>
    <derivirana_varijabla naziv="DomainObject.Predmet.ProtuStrankaListNazivFormatedOIB_1">
      <item>MIKIĆ GRUPA d.o.o. za ugostiteljstvo, trgovinu i usluge, OIB 60316889608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MIKIĆ GRUPA d.o.o. za ugostiteljstvo, trgovinu i usluge</izvorni_sadrzaj>
    <derivirana_varijabla naziv="DomainObject.Predmet.ProtustrankaIDrugi_1">MIKIĆ GRUPA d.o.o.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MIKIĆ GRUPA d.o.o. za ugostiteljstvo, trgovinu i usluge, OIB 60316889608, Kolodvorska 2, 31540 Donji Miholjac</izvorni_sadrzaj>
    <derivirana_varijabla naziv="DomainObject.Predmet.ProtustrankaIDrugiAdressOIB_1">MIKIĆ GRUPA d.o.o. za ugostiteljstvo, trgovinu i usluge, OIB 60316889608, Kolodvorska 2,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MIKIĆ GRUPA d.o.o. za ugostiteljstvo, trgovinu i usluge</item>
    </izvorni_sadrzaj>
    <derivirana_varijabla naziv="DomainObject.Predmet.SudioniciListNaziv_1">
      <item>FINA RC OSIJEK</item>
      <item>MIKIĆ GRUPA d.o.o. za ugostiteljstvo, trgovinu i usluge</item>
    </derivirana_varijabla>
  </DomainObject.Predmet.SudioniciListNaziv>
  <DomainObject.Predmet.SudioniciListAdressOIB>
    <izvorni_sadrzaj>
      <item>FINA RC OSIJEK, OIB 85821130368</item>
      <item>MIKIĆ GRUPA d.o.o. za ugostiteljstvo, trgovinu i usluge, OIB 60316889608, Kolodvorska 2,31540 Donji Miholjac</item>
    </izvorni_sadrzaj>
    <derivirana_varijabla naziv="DomainObject.Predmet.SudioniciListAdressOIB_1">
      <item>FINA RC OSIJEK, OIB 85821130368</item>
      <item>MIKIĆ GRUPA d.o.o. za ugostiteljstvo, trgovinu i usluge, OIB 60316889608, Kolodvorska 2,31540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60316889608</item>
    </izvorni_sadrzaj>
    <derivirana_varijabla naziv="DomainObject.Predmet.SudioniciListNazivOIB_1">
      <item>, OIB 85821130368</item>
      <item>, OIB 60316889608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rujna 2018.</izvorni_sadrzaj>
    <derivirana_varijabla naziv="DomainObject.PredzadnjaOdlukaIzPredmeta.DatumDonosenjaOdluke_1">28. rujna 2018.</derivirana_varijabla>
  </DomainObject.PredzadnjaOdlukaIzPredmeta.DatumDonosenjaOdluke>
  <DomainObject.PredzadnjaOdlukaIzPredmeta.Oznaka>
    <izvorni_sadrzaj>St-1070/2018-3</izvorni_sadrzaj>
    <derivirana_varijabla naziv="DomainObject.PredzadnjaOdlukaIzPredmeta.Oznaka_1">St-1070/2018-3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67B89D-3F6A-41B0-A20E-A2B072C863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631</properties:Words>
  <properties:Characters>3261</properties:Characters>
  <properties:Lines>115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2018-04-23T12:05:00Z</dcterms:created>
  <dc:creator>Korisnik</dc:creator>
  <cp:lastModifiedBy>Danijela Sekulić</cp:lastModifiedBy>
  <cp:lastPrinted>2018-11-22T12:35:00Z</cp:lastPrinted>
  <dcterms:modified xmlns:xsi="http://www.w3.org/2001/XMLSchema-instance" xsi:type="dcterms:W3CDTF">2018-11-22T12:37:00Z</dcterms:modified>
  <cp:revision>6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(OVRŠNA ISPRAVA SAMO 1.000,00 KN.docx)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