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b62c4" w14:paraId="50b62c4" w:rsidRDefault="00E76E22" w:rsidP="00E76E22" w:rsidR="00E76E22">
      <w:pPr>
        <w:jc w:val="right"/>
        <w15:collapsed w:val="false"/>
      </w:pPr>
      <w:bookmarkStart w:name="_GoBack" w:id="0"/>
      <w:bookmarkEnd w:id="0"/>
      <w:r>
        <w:t>Broj:</w:t>
      </w:r>
      <w:r w:rsidR="00DC3A63">
        <w:t xml:space="preserve"> 6</w:t>
      </w:r>
      <w:r>
        <w:t xml:space="preserve"> St-</w:t>
      </w:r>
      <w:r w:rsidR="00E46168">
        <w:t>289/18-6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E39F3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6B0D43">
        <w:t xml:space="preserve"> </w:t>
      </w:r>
      <w:r w:rsidR="00E46168">
        <w:rPr>
          <w:b/>
        </w:rPr>
        <w:t>VESELI DUĆAN j.d.o.o. Županja, Veliki kraj 57, OIB: 76176713421, MBS: 030169406</w:t>
      </w:r>
      <w:r w:rsidR="006139EC">
        <w:t xml:space="preserve">, </w:t>
      </w:r>
      <w:r w:rsidR="003B4C28">
        <w:t xml:space="preserve">dana </w:t>
      </w:r>
      <w:r w:rsidR="00E46168">
        <w:t>28. svibnja</w:t>
      </w:r>
      <w:r w:rsidR="00325E79">
        <w:t xml:space="preserve"> 2018</w:t>
      </w:r>
      <w:r w:rsidR="00764F4E">
        <w:t>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E46168">
        <w:rPr>
          <w:b/>
        </w:rPr>
        <w:t xml:space="preserve">VESELI DUĆAN j.d.o.o. Županja, Veliki kraj 57, OIB: 76176713421, MBS: 030169406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E46168">
        <w:rPr>
          <w:b/>
        </w:rPr>
        <w:t>289</w:t>
      </w:r>
      <w:r w:rsidR="007D3EC1">
        <w:rPr>
          <w:b/>
        </w:rPr>
        <w:t>-18</w:t>
      </w:r>
      <w:r w:rsidR="009B61F0">
        <w:t xml:space="preserve"> kod Hrv</w:t>
      </w:r>
      <w:r w:rsidR="00963406">
        <w:t xml:space="preserve">atske poštanske banke iznos od </w:t>
      </w:r>
      <w:r w:rsidR="00EB019E">
        <w:rPr>
          <w:b/>
        </w:rPr>
        <w:t>20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6.000,00 kn</w:t>
      </w:r>
      <w:r w:rsidR="005C0847">
        <w:t xml:space="preserve"> </w:t>
      </w:r>
      <w:r w:rsidR="00A5423E">
        <w:t xml:space="preserve">trošak arhiviranja dokumentacije i ostali troškovi 4.000,00 kn  </w:t>
      </w:r>
      <w:r w:rsidR="00160320">
        <w:t xml:space="preserve">ukupno </w:t>
      </w:r>
      <w:r w:rsidR="00A5423E">
        <w:t>20</w:t>
      </w:r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CE2AB1" w:rsidP="009B61F0" w:rsidR="00CE2AB1">
      <w:pPr>
        <w:jc w:val="both"/>
      </w:pPr>
    </w:p>
    <w:p w:rsidRDefault="009B61F0" w:rsidP="009B61F0" w:rsidR="009B61F0" w:rsidRPr="007D3EC1">
      <w:pPr>
        <w:jc w:val="center"/>
      </w:pPr>
      <w:r w:rsidRPr="007D3EC1"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60320" w:rsidR="00325E7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E46168">
        <w:t>4. travnja 2018</w:t>
      </w:r>
      <w:r w:rsidR="00CE2AB1">
        <w:t>. g.</w:t>
      </w:r>
      <w:r w:rsidRPr="00DD2365">
        <w:t xml:space="preserve"> </w:t>
      </w:r>
      <w:r w:rsidR="0065519F">
        <w:t>prijedlog za otvaranje</w:t>
      </w:r>
      <w:r w:rsidR="007D3EC1">
        <w:t xml:space="preserve"> </w:t>
      </w:r>
      <w:r w:rsidR="000C72E8">
        <w:t>st</w:t>
      </w:r>
      <w:r w:rsidRPr="00DD2365">
        <w:t xml:space="preserve">ečajnog postupka nad dužnikom </w:t>
      </w:r>
      <w:r w:rsidR="00E46168">
        <w:rPr>
          <w:b/>
        </w:rPr>
        <w:t xml:space="preserve">VESELI DUĆAN j.d.o.o. Županja, Veliki kraj 57, OIB: 76176713421, MBS: 030169406 </w:t>
      </w:r>
      <w:r w:rsidR="005C0847">
        <w:t xml:space="preserve">navodeći da dužnik na dan </w:t>
      </w:r>
      <w:r w:rsidR="00E46168">
        <w:t>29.3.</w:t>
      </w:r>
      <w:r w:rsidR="00A8088D">
        <w:t>2018</w:t>
      </w:r>
      <w:r w:rsidR="00CE2AB1">
        <w:t>.</w:t>
      </w:r>
      <w:r w:rsidR="005C0847">
        <w:t xml:space="preserve"> g. u Očevidniku redoslijeda osnova za plaćanje ima evidentirane neizvršene osnove za plaćanje u neprekinutom razdoblju od 120 dana u ukupnom iznosu od </w:t>
      </w:r>
      <w:r w:rsidR="00E46168">
        <w:t>39.255,49</w:t>
      </w:r>
      <w:r w:rsidR="005C0847">
        <w:t xml:space="preserve"> kn u koji iznos je uračunata kamata i naknada FINE za provedbu ovrhe na novčanim sredstvima te da dužnik </w:t>
      </w:r>
      <w:r w:rsidR="00A8088D">
        <w:t>ima dva</w:t>
      </w:r>
      <w:r w:rsidR="005C0847">
        <w:t xml:space="preserve"> zaposlenika.</w:t>
      </w:r>
    </w:p>
    <w:p w:rsidRDefault="0065519F" w:rsidP="00160320" w:rsidR="0065519F">
      <w:pPr>
        <w:tabs>
          <w:tab w:pos="4050" w:val="left"/>
        </w:tabs>
        <w:jc w:val="both"/>
      </w:pPr>
    </w:p>
    <w:p w:rsidRDefault="00E46168" w:rsidP="00E46168" w:rsidR="00E46168">
      <w:pPr>
        <w:jc w:val="right"/>
      </w:pPr>
      <w:r>
        <w:lastRenderedPageBreak/>
        <w:t>Broj: 6 St-289/18-6</w:t>
      </w:r>
    </w:p>
    <w:p w:rsidRDefault="000C72E8" w:rsidP="00160320" w:rsidR="000C72E8">
      <w:pPr>
        <w:tabs>
          <w:tab w:pos="4050" w:val="left"/>
        </w:tabs>
        <w:jc w:val="both"/>
      </w:pPr>
    </w:p>
    <w:p w:rsidRDefault="00EE39F3" w:rsidP="0065519F" w:rsidR="00EE39F3" w:rsidRPr="000C72E8">
      <w:pPr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5C0847" w:rsidP="003235CD" w:rsidR="005C0847">
      <w:pPr>
        <w:ind w:firstLine="720"/>
        <w:jc w:val="both"/>
      </w:pPr>
      <w:r>
        <w:t>Zaključkom</w:t>
      </w:r>
      <w:r w:rsidR="00764F4E">
        <w:t xml:space="preserve"> Trgovačkog suda u Osijeku broj </w:t>
      </w:r>
      <w:r w:rsidR="000F77A8">
        <w:t xml:space="preserve">6 </w:t>
      </w:r>
      <w:r w:rsidR="00764F4E">
        <w:t>St-</w:t>
      </w:r>
      <w:r w:rsidR="00E46168">
        <w:t>289/18-3</w:t>
      </w:r>
      <w:r w:rsidR="00CE2AB1">
        <w:t xml:space="preserve"> od </w:t>
      </w:r>
      <w:r w:rsidR="00E46168">
        <w:t>11. svibnja</w:t>
      </w:r>
      <w:r w:rsidR="007D3EC1">
        <w:t xml:space="preserve"> 2018</w:t>
      </w:r>
      <w:r w:rsidR="000C72E8">
        <w:t>. g.</w:t>
      </w:r>
      <w:r w:rsidR="00764F4E">
        <w:t xml:space="preserve"> </w:t>
      </w:r>
      <w:r>
        <w:t>pozvan je z.z. dužnika da u roku od 8 dana dostavi pisano izvješće o financijsko-gospodarskom stanju dužnika te prokazni popis imovine dužnika.</w:t>
      </w:r>
    </w:p>
    <w:p w:rsidRDefault="005C0847" w:rsidP="003235CD" w:rsidR="005C0847">
      <w:pPr>
        <w:ind w:firstLine="720"/>
        <w:jc w:val="both"/>
      </w:pPr>
    </w:p>
    <w:p w:rsidRDefault="004A55FB" w:rsidP="005C0847" w:rsidR="00512D34">
      <w:pPr>
        <w:ind w:firstLine="720"/>
        <w:jc w:val="both"/>
      </w:pPr>
      <w:r>
        <w:t xml:space="preserve">Dana </w:t>
      </w:r>
      <w:r w:rsidR="00E46168">
        <w:t>23. svibnja</w:t>
      </w:r>
      <w:r w:rsidR="007D3EC1">
        <w:t xml:space="preserve"> 2018. g.</w:t>
      </w:r>
      <w:r w:rsidR="005C0847">
        <w:t xml:space="preserve"> dužnik je dostavio</w:t>
      </w:r>
      <w:r w:rsidR="00E46168">
        <w:t xml:space="preserve"> Binacu na dan 11.5.2018. g., </w:t>
      </w:r>
      <w:r w:rsidR="00A8088D">
        <w:t xml:space="preserve"> </w:t>
      </w:r>
      <w:r w:rsidR="000F77A8">
        <w:t>izvješće o financij</w:t>
      </w:r>
      <w:r w:rsidR="00A8088D">
        <w:t>sko-gospodarskom stanju dužnika</w:t>
      </w:r>
      <w:r w:rsidR="000F77A8">
        <w:t xml:space="preserve"> </w:t>
      </w:r>
      <w:r w:rsidR="007D3EC1">
        <w:t xml:space="preserve">i prokazni popis imovine dužnika ovjerovljen kod javnog bilježnika </w:t>
      </w:r>
      <w:r w:rsidR="00E46168">
        <w:t>Mladen Kaluđer iz Županje</w:t>
      </w:r>
      <w:r w:rsidR="00A8088D">
        <w:t xml:space="preserve"> broj OV-</w:t>
      </w:r>
      <w:r w:rsidR="00E46168">
        <w:t>3758/18 od 21. svibnja 2018. g.</w:t>
      </w:r>
      <w:r w:rsidR="0065519F">
        <w:t xml:space="preserve"> </w:t>
      </w:r>
      <w:r w:rsidR="00A5423E">
        <w:t xml:space="preserve">iz kojeg </w:t>
      </w:r>
      <w:r w:rsidR="00B0260C">
        <w:t xml:space="preserve">proizlazi da dužnik nema nikakvu imovinu pa niti onu iz koje bi se mogli namiriti troškovi prethodnog a tako niti eventualno otvorenog stečajnog postupka. 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</w:t>
      </w:r>
      <w:r w:rsidR="007D3EC1">
        <w:t>je</w:t>
      </w:r>
      <w:r>
        <w:t xml:space="preserve"> dostavi</w:t>
      </w:r>
      <w:r w:rsidR="007D3EC1">
        <w:t>o</w:t>
      </w:r>
      <w:r>
        <w:t xml:space="preserve"> dužnik utvrđeno da dužnik nema imovine iz koje bi se mogli podmiriti troškovi kako prethodnog tako i otvorenog stečajnog postupka te budući da je iz prijedloga FINE od </w:t>
      </w:r>
      <w:r w:rsidR="00E46168">
        <w:t>4.4.</w:t>
      </w:r>
      <w:r w:rsidR="00A8088D">
        <w:t>2018</w:t>
      </w:r>
      <w:r w:rsidR="000C72E8">
        <w:t>. g.</w:t>
      </w:r>
      <w:r>
        <w:t xml:space="preserve"> za </w:t>
      </w:r>
      <w:r w:rsidR="0065519F">
        <w:t>otvaranje</w:t>
      </w:r>
      <w:r w:rsidR="000C72E8">
        <w:t xml:space="preserve"> stečajnog</w:t>
      </w:r>
      <w:r>
        <w:t xml:space="preserve"> postupka nad dužnikom razvidno da dužnik ima u razdoblju od </w:t>
      </w:r>
      <w:r w:rsidR="00820E68">
        <w:t>120</w:t>
      </w:r>
      <w:r>
        <w:t xml:space="preserve"> dana evidentirane neizvršene osnove za plaćanje u ukupnom iznosu od </w:t>
      </w:r>
      <w:r w:rsidR="00E46168">
        <w:t>39.255,49</w:t>
      </w:r>
      <w:r>
        <w:t xml:space="preserve"> kn valjalo je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325E79" w:rsidP="004B741D" w:rsidR="00325E79">
      <w:pPr>
        <w:pStyle w:val="Tijeloteksta"/>
      </w:pPr>
    </w:p>
    <w:p w:rsidRDefault="00325E79" w:rsidP="004B741D" w:rsidR="00325E79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E46168">
        <w:t>28. svibnja</w:t>
      </w:r>
      <w:r w:rsidR="00325E79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7D3EC1">
        <w:t xml:space="preserve"> uz izvješće</w:t>
      </w:r>
      <w:r w:rsidR="00E46168">
        <w:t xml:space="preserve"> dužnika od 23.5.</w:t>
      </w:r>
      <w:r w:rsidR="007D3EC1">
        <w:t xml:space="preserve"> i prokazni popis dužnika</w:t>
      </w:r>
      <w:r w:rsidR="00A8088D">
        <w:t xml:space="preserve"> (str. </w:t>
      </w:r>
      <w:r w:rsidR="00E46168">
        <w:t>13-21</w:t>
      </w:r>
      <w:r w:rsidR="00A8088D">
        <w:t xml:space="preserve"> spisa)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E46168">
        <w:t>28.6.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186D" w:rsidR="00F3186D">
      <w:r>
        <w:separator/>
      </w:r>
    </w:p>
  </w:endnote>
  <w:endnote w:id="0" w:type="continuationSeparator">
    <w:p w:rsidRDefault="00F3186D" w:rsidR="00F318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186D" w:rsidR="00F3186D">
      <w:r>
        <w:separator/>
      </w:r>
    </w:p>
  </w:footnote>
  <w:footnote w:id="0" w:type="continuationSeparator">
    <w:p w:rsidRDefault="00F3186D" w:rsidR="00F318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5355E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05DC"/>
    <w:rsid w:val="0001202A"/>
    <w:rsid w:val="00015125"/>
    <w:rsid w:val="000209AD"/>
    <w:rsid w:val="00025AAA"/>
    <w:rsid w:val="00025E45"/>
    <w:rsid w:val="0003531D"/>
    <w:rsid w:val="0005396D"/>
    <w:rsid w:val="00064F47"/>
    <w:rsid w:val="000814F7"/>
    <w:rsid w:val="00082D7E"/>
    <w:rsid w:val="00086232"/>
    <w:rsid w:val="000C20F1"/>
    <w:rsid w:val="000C72E8"/>
    <w:rsid w:val="000C7F37"/>
    <w:rsid w:val="000E414B"/>
    <w:rsid w:val="000F22FF"/>
    <w:rsid w:val="000F55F6"/>
    <w:rsid w:val="000F77A8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1E7747"/>
    <w:rsid w:val="002142C7"/>
    <w:rsid w:val="0021564C"/>
    <w:rsid w:val="00217878"/>
    <w:rsid w:val="00223C8E"/>
    <w:rsid w:val="00252C63"/>
    <w:rsid w:val="00255E1A"/>
    <w:rsid w:val="002675A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5E79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8785C"/>
    <w:rsid w:val="00497410"/>
    <w:rsid w:val="004A55FB"/>
    <w:rsid w:val="004B741D"/>
    <w:rsid w:val="004C420D"/>
    <w:rsid w:val="004E5065"/>
    <w:rsid w:val="00500BBD"/>
    <w:rsid w:val="00502F33"/>
    <w:rsid w:val="00512D34"/>
    <w:rsid w:val="00515F37"/>
    <w:rsid w:val="0051651D"/>
    <w:rsid w:val="00521F89"/>
    <w:rsid w:val="0055624C"/>
    <w:rsid w:val="00576796"/>
    <w:rsid w:val="00580AE3"/>
    <w:rsid w:val="0058646B"/>
    <w:rsid w:val="005917F2"/>
    <w:rsid w:val="005B403D"/>
    <w:rsid w:val="005C0847"/>
    <w:rsid w:val="005D2989"/>
    <w:rsid w:val="005D6E10"/>
    <w:rsid w:val="00607E75"/>
    <w:rsid w:val="006139EC"/>
    <w:rsid w:val="006235FB"/>
    <w:rsid w:val="00626EC3"/>
    <w:rsid w:val="0064434C"/>
    <w:rsid w:val="0065519F"/>
    <w:rsid w:val="00666A38"/>
    <w:rsid w:val="006826C2"/>
    <w:rsid w:val="006837ED"/>
    <w:rsid w:val="006A2408"/>
    <w:rsid w:val="006A56C2"/>
    <w:rsid w:val="006B0D43"/>
    <w:rsid w:val="006C541C"/>
    <w:rsid w:val="006E06D2"/>
    <w:rsid w:val="006E44FD"/>
    <w:rsid w:val="006E6779"/>
    <w:rsid w:val="006F303C"/>
    <w:rsid w:val="00716850"/>
    <w:rsid w:val="007242CD"/>
    <w:rsid w:val="00725641"/>
    <w:rsid w:val="00725A88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7D3EC1"/>
    <w:rsid w:val="0080666F"/>
    <w:rsid w:val="00815429"/>
    <w:rsid w:val="00820E68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50B5"/>
    <w:rsid w:val="00A27295"/>
    <w:rsid w:val="00A402F9"/>
    <w:rsid w:val="00A45AC5"/>
    <w:rsid w:val="00A5423E"/>
    <w:rsid w:val="00A55148"/>
    <w:rsid w:val="00A60716"/>
    <w:rsid w:val="00A8088D"/>
    <w:rsid w:val="00A81489"/>
    <w:rsid w:val="00A91ED3"/>
    <w:rsid w:val="00AB37DA"/>
    <w:rsid w:val="00AB56F9"/>
    <w:rsid w:val="00AD24AA"/>
    <w:rsid w:val="00AD4A65"/>
    <w:rsid w:val="00B0260C"/>
    <w:rsid w:val="00B11D59"/>
    <w:rsid w:val="00B20E4C"/>
    <w:rsid w:val="00B41F79"/>
    <w:rsid w:val="00BA693C"/>
    <w:rsid w:val="00BB7EC8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E2AB1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3A63"/>
    <w:rsid w:val="00DC7BF5"/>
    <w:rsid w:val="00DD2365"/>
    <w:rsid w:val="00DD6D10"/>
    <w:rsid w:val="00DE3087"/>
    <w:rsid w:val="00DE58F9"/>
    <w:rsid w:val="00E1321F"/>
    <w:rsid w:val="00E33E37"/>
    <w:rsid w:val="00E430E2"/>
    <w:rsid w:val="00E46168"/>
    <w:rsid w:val="00E55AA4"/>
    <w:rsid w:val="00E73CF8"/>
    <w:rsid w:val="00E76E22"/>
    <w:rsid w:val="00E91BC9"/>
    <w:rsid w:val="00E977C6"/>
    <w:rsid w:val="00EB019E"/>
    <w:rsid w:val="00EB3D75"/>
    <w:rsid w:val="00EC52D1"/>
    <w:rsid w:val="00ED0232"/>
    <w:rsid w:val="00ED3737"/>
    <w:rsid w:val="00EE39F3"/>
    <w:rsid w:val="00F23FA1"/>
    <w:rsid w:val="00F306C1"/>
    <w:rsid w:val="00F3186D"/>
    <w:rsid w:val="00F435F7"/>
    <w:rsid w:val="00F4731D"/>
    <w:rsid w:val="00F5355E"/>
    <w:rsid w:val="00F55EB2"/>
    <w:rsid w:val="00F618C3"/>
    <w:rsid w:val="00F76EF7"/>
    <w:rsid w:val="00F80660"/>
    <w:rsid w:val="00F81165"/>
    <w:rsid w:val="00F81190"/>
    <w:rsid w:val="00F83966"/>
    <w:rsid w:val="00F8448D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535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35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5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5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5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535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35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5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5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5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66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255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St-289/2018</izvorni_sadrzaj>
    <derivirana_varijabla naziv="DomainObject.Predmet.OznakaBroj_1">St-289/2018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VESELI DUĆAN jednostavno društvo s ograničenom odgovornošću za proizvodnju, trgovinu i usluge</izvorni_sadrzaj>
    <derivirana_varijabla naziv="DomainObject.Predmet.ProtustrankaFormated_1">  VESELI DUĆAN jednostavno društvo s ograničenom odgovornošću za proizvodnju, trgovinu i usluge</derivirana_varijabla>
  </DomainObject.Predmet.ProtustrankaFormated>
  <DomainObject.Predmet.ProtustrankaFormatedOIB>
    <izvorni_sadrzaj>  VESELI DUĆAN jednostavno društvo s ograničenom odgovornošću za proizvodnju, trgovinu i usluge, OIB 76176713421</izvorni_sadrzaj>
    <derivirana_varijabla naziv="DomainObject.Predmet.ProtustrankaFormatedOIB_1">  VESELI DUĆAN jednostavno društvo s ograničenom odgovornošću za proizvodnju, trgovinu i usluge, OIB 76176713421</derivirana_varijabla>
  </DomainObject.Predmet.ProtustrankaFormatedOIB>
  <DomainObject.Predmet.ProtustrankaFormatedWithAdress>
    <izvorni_sadrzaj> VESELI DUĆAN jednostavno društvo s ograničenom odgovornošću za proizvodnju, trgovinu i usluge, Veliki kraj 57, 32270 Županja</izvorni_sadrzaj>
    <derivirana_varijabla naziv="DomainObject.Predmet.ProtustrankaFormatedWithAdress_1"> VESELI DUĆAN jednostavno društvo s ograničenom odgovornošću za proizvodnju, trgovinu i usluge, Veliki kraj 57, 32270 Županja</derivirana_varijabla>
  </DomainObject.Predmet.ProtustrankaFormatedWithAdress>
  <DomainObject.Predmet.ProtustrankaFormatedWithAdressOIB>
    <izvorni_sadrzaj> VESELI DUĆAN jednostavno društvo s ograničenom odgovornošću za proizvodnju, trgovinu i usluge, OIB 76176713421, Veliki kraj 57, 32270 Županja</izvorni_sadrzaj>
    <derivirana_varijabla naziv="DomainObject.Predmet.ProtustrankaFormatedWithAdressOIB_1"> VESELI DUĆAN jednostavno društvo s ograničenom odgovornošću za proizvodnju, trgovinu i usluge, OIB 76176713421, Veliki kraj 57, 32270 Županja</derivirana_varijabla>
  </DomainObject.Predmet.ProtustrankaFormatedWithAdressOIB>
  <DomainObject.Predmet.ProtustrankaWithAdress>
    <izvorni_sadrzaj>VESELI DUĆAN jednostavno društvo s ograničenom odgovornošću za proizvodnju, trgovinu i usluge Veliki kraj 57, 32270 Županja</izvorni_sadrzaj>
    <derivirana_varijabla naziv="DomainObject.Predmet.ProtustrankaWithAdress_1">VESELI DUĆAN jednostavno društvo s ograničenom odgovornošću za proizvodnju, trgovinu i usluge Veliki kraj 57, 32270 Županja</derivirana_varijabla>
  </DomainObject.Predmet.ProtustrankaWithAdress>
  <DomainObject.Predmet.ProtustrankaWithAdressOIB>
    <izvorni_sadrzaj>VESELI DUĆAN jednostavno društvo s ograničenom odgovornošću za proizvodnju, trgovinu i usluge, OIB 76176713421, Veliki kraj 57, 32270 Županja</izvorni_sadrzaj>
    <derivirana_varijabla naziv="DomainObject.Predmet.ProtustrankaWithAdressOIB_1">VESELI DUĆAN jednostavno društvo s ograničenom odgovornošću za proizvodnju, trgovinu i usluge, OIB 76176713421, Veliki kraj 57, 32270 Županja</derivirana_varijabla>
  </DomainObject.Predmet.ProtustrankaWithAdressOIB>
  <DomainObject.Predmet.ProtustrankaNazivFormated>
    <izvorni_sadrzaj>VESELI DUĆAN jednostavno društvo s ograničenom odgovornošću za proizvodnju, trgovinu i usluge</izvorni_sadrzaj>
    <derivirana_varijabla naziv="DomainObject.Predmet.ProtustrankaNazivFormated_1">VESELI DUĆAN jednostavno društvo s ograničenom odgovornošću za proizvodnju, trgovinu i usluge</derivirana_varijabla>
  </DomainObject.Predmet.ProtustrankaNazivFormated>
  <DomainObject.Predmet.ProtustrankaNazivFormatedOIB>
    <izvorni_sadrzaj>VESELI DUĆAN jednostavno društvo s ograničenom odgovornošću za proizvodnju, trgovinu i usluge, OIB 76176713421</izvorni_sadrzaj>
    <derivirana_varijabla naziv="DomainObject.Predmet.ProtustrankaNazivFormatedOIB_1">VESELI DUĆAN jednostavno društvo s ograničenom odgovornošću za proizvodnju, trgovinu i usluge, OIB 76176713421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VESELI DUĆAN jednostavno društvo s ograničenom odgovornošću za proizvodnju, trgovinu i usluge</item>
    </izvorni_sadrzaj>
    <derivirana_varijabla naziv="DomainObject.Predmet.ProtuStrankaListFormated_1">
      <item>VESELI DUĆAN jednostavno društvo s ograničenom odgovornošću za proizvodnju, trgovinu i usluge</item>
    </derivirana_varijabla>
  </DomainObject.Predmet.ProtuStrankaListFormated>
  <DomainObject.Predmet.ProtuStrankaListFormatedOIB>
    <izvorni_sadrzaj>
      <item>VESELI DUĆAN jednostavno društvo s ograničenom odgovornošću za proizvodnju, trgovinu i usluge, OIB 76176713421</item>
    </izvorni_sadrzaj>
    <derivirana_varijabla naziv="DomainObject.Predmet.ProtuStrankaListFormatedOIB_1">
      <item>VESELI DUĆAN jednostavno društvo s ograničenom odgovornošću za proizvodnju, trgovinu i usluge, OIB 76176713421</item>
    </derivirana_varijabla>
  </DomainObject.Predmet.ProtuStrankaListFormatedOIB>
  <DomainObject.Predmet.ProtuStrankaListFormatedWithAdress>
    <izvorni_sadrzaj>
      <item>VESELI DUĆAN jednostavno društvo s ograničenom odgovornošću za proizvodnju, trgovinu i usluge, Veliki kraj 57, 32270 Županja</item>
    </izvorni_sadrzaj>
    <derivirana_varijabla naziv="DomainObject.Predmet.ProtuStrankaListFormatedWithAdress_1">
      <item>VESELI DUĆAN jednostavno društvo s ograničenom odgovornošću za proizvodnju, trgovinu i usluge, Veliki kraj 57, 32270 Županja</item>
    </derivirana_varijabla>
  </DomainObject.Predmet.ProtuStrankaListFormatedWithAdress>
  <DomainObject.Predmet.ProtuStrankaListFormatedWithAdressOIB>
    <izvorni_sadrzaj>
      <item>VESELI DUĆAN jednostavno društvo s ograničenom odgovornošću za proizvodnju, trgovinu i usluge, OIB 76176713421, Veliki kraj 57, 32270 Županja</item>
    </izvorni_sadrzaj>
    <derivirana_varijabla naziv="DomainObject.Predmet.ProtuStrankaListFormatedWithAdressOIB_1">
      <item>VESELI DUĆAN jednostavno društvo s ograničenom odgovornošću za proizvodnju, trgovinu i usluge, OIB 76176713421, Veliki kraj 57, 32270 Županja</item>
    </derivirana_varijabla>
  </DomainObject.Predmet.ProtuStrankaListFormatedWithAdressOIB>
  <DomainObject.Predmet.ProtuStrankaListNazivFormated>
    <izvorni_sadrzaj>
      <item>VESELI DUĆAN jednostavno društvo s ograničenom odgovornošću za proizvodnju, trgovinu i usluge</item>
    </izvorni_sadrzaj>
    <derivirana_varijabla naziv="DomainObject.Predmet.ProtuStrankaListNazivFormated_1">
      <item>VESELI DUĆAN jednostavno društvo s ograničenom odgovornošću za proizvodnju, trgovinu i usluge</item>
    </derivirana_varijabla>
  </DomainObject.Predmet.ProtuStrankaListNazivFormated>
  <DomainObject.Predmet.ProtuStrankaListNazivFormatedOIB>
    <izvorni_sadrzaj>
      <item>VESELI DUĆAN jednostavno društvo s ograničenom odgovornošću za proizvodnju, trgovinu i usluge, OIB 76176713421</item>
    </izvorni_sadrzaj>
    <derivirana_varijabla naziv="DomainObject.Predmet.ProtuStrankaListNazivFormatedOIB_1">
      <item>VESELI DUĆAN jednostavno društvo s ograničenom odgovornošću za proizvodnju, trgovinu i usluge, OIB 76176713421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VESELI DUĆAN jednostavno društvo s ograničenom odgovornošću za proizvodnju, trgovinu i usluge</izvorni_sadrzaj>
    <derivirana_varijabla naziv="DomainObject.Predmet.ProtustrankaIDrugi_1">VESELI DUĆAN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VESELI DUĆAN jednostavno društvo s ograničenom odgovornošću za proizvodnju, trgovinu i usluge, OIB 76176713421, Veliki kraj 57, 32270 Županja</izvorni_sadrzaj>
    <derivirana_varijabla naziv="DomainObject.Predmet.ProtustrankaIDrugiAdressOIB_1">VESELI DUĆAN jednostavno društvo s ograničenom odgovornošću za proizvodnju, trgovinu i usluge, OIB 76176713421, Veliki kraj 57,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VESELI DUĆAN jednostavno društvo s ograničenom odgovornošću za proizvodnju, trgovinu i usluge</item>
    </izvorni_sadrzaj>
    <derivirana_varijabla naziv="DomainObject.Predmet.SudioniciListNaziv_1">
      <item>FINA RC OSIJEK</item>
      <item>VESELI DUĆAN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VESELI DUĆAN jednostavno društvo s ograničenom odgovornošću za proizvodnju, trgovinu i usluge, OIB 76176713421, Veliki kraj 57,32270 Županja</item>
    </izvorni_sadrzaj>
    <derivirana_varijabla naziv="DomainObject.Predmet.SudioniciListAdressOIB_1">
      <item>FINA RC OSIJEK, OIB 85821130368</item>
      <item>VESELI DUĆAN jednostavno društvo s ograničenom odgovornošću za proizvodnju, trgovinu i usluge, OIB 76176713421, Veliki kraj 57,32270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76176713421</item>
    </izvorni_sadrzaj>
    <derivirana_varijabla naziv="DomainObject.Predmet.SudioniciListNazivOIB_1">
      <item>, OIB 85821130368</item>
      <item>, OIB 76176713421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016FDA-C825-4C6E-A044-21EBBA10DD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587</properties:Words>
  <properties:Characters>3017</properties:Characters>
  <properties:Lines>106</properties:Lines>
  <properties:Paragraphs>24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2017-11-07T07:29:00Z</dcterms:created>
  <dc:creator>hermanj</dc:creator>
  <cp:lastModifiedBy>Danijela Sekulić</cp:lastModifiedBy>
  <cp:lastPrinted>2018-05-28T06:15:00Z</cp:lastPrinted>
  <dcterms:modified xmlns:xsi="http://www.w3.org/2001/XMLSchema-instance" xsi:type="dcterms:W3CDTF">2018-05-28T06:16:00Z</dcterms:modified>
  <cp:revision>12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(bez prethodnog.docx)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