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9794" w14:paraId="fce9794" w:rsidRDefault="002D77B4" w:rsidP="00597F65" w:rsidR="00597F65">
      <w:pPr>
        <w:jc w:val="right"/>
        <w15:collapsed w:val="false"/>
      </w:pPr>
      <w:r>
        <w:t>Broj: St-</w:t>
      </w:r>
      <w:r w:rsidR="004004FE">
        <w:t>209</w:t>
      </w:r>
      <w:r w:rsidR="00CC43EB">
        <w:t>/18-</w:t>
      </w:r>
      <w:r w:rsidR="004004FE">
        <w:t>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Osijek, za otvaranje stečajnog postupka nad dužnikom </w:t>
      </w:r>
      <w:r w:rsidR="004004FE" w:rsidRPr="004004FE">
        <w:rPr>
          <w:b/>
        </w:rPr>
        <w:t>FIAMMA j.d.o.o. za ugostiteljstvo i trgovinu Vladislavci, Kralja Petra Krešimira IV 9, OIB: 53228155464, MBS: 030179448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4004FE">
        <w:t>29.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4004FE" w:rsidRPr="004004FE">
        <w:rPr>
          <w:b/>
        </w:rPr>
        <w:t>FIAMMA j.d.o.o. za ugostiteljstvo i trgovinu Vladislavci, Kralja Petra Krešimira IV 9, OIB: 53228155464, MBS: 030179448</w:t>
      </w:r>
      <w:r w:rsidRPr="004004FE">
        <w:rPr>
          <w:b/>
        </w:rPr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004FE">
        <w:rPr>
          <w:b/>
        </w:rPr>
        <w:t>16. svibnja</w:t>
      </w:r>
      <w:r w:rsidRPr="00914EB4">
        <w:rPr>
          <w:b/>
        </w:rPr>
        <w:t xml:space="preserve"> 2018. u </w:t>
      </w:r>
      <w:r w:rsidR="004004FE">
        <w:rPr>
          <w:b/>
        </w:rPr>
        <w:t>10,15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43EB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CC43EB" w:rsidRPr="00CC43EB">
        <w:rPr>
          <w:b/>
        </w:rPr>
        <w:t>Jozo Perić, Velika, Dr. F. Tuđmana 28, OIB: 83577001032</w:t>
      </w:r>
      <w:r w:rsidR="00CC43EB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 </w:t>
      </w:r>
      <w:r w:rsidR="004004FE">
        <w:t>7. veljače 2018</w:t>
      </w:r>
      <w:r w:rsidR="00B54A3E">
        <w:t>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4004FE" w:rsidRPr="004004FE">
        <w:rPr>
          <w:b/>
        </w:rPr>
        <w:t>FIAMMA j.d.o.o. za ugostiteljstvo i trgovinu Vladislavci, Kralja Petra Krešimira IV 9, OIB: 53228155464, MBS: 030179448.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4004FE" w:rsidP="004004FE" w:rsidR="004004FE">
      <w:pPr>
        <w:jc w:val="right"/>
      </w:pPr>
      <w:r>
        <w:lastRenderedPageBreak/>
        <w:t>Broj: St-209/18-7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</w:t>
      </w:r>
      <w:r w:rsidR="004004FE">
        <w:t>ima</w:t>
      </w:r>
      <w:r w:rsidR="0031464B">
        <w:t xml:space="preserve"> tražbinu u iznosu od </w:t>
      </w:r>
      <w:r w:rsidR="004004FE">
        <w:t>11.910,74</w:t>
      </w:r>
      <w:r w:rsidR="0031464B">
        <w:t xml:space="preserve"> kn </w:t>
      </w:r>
      <w:r w:rsidR="004004FE">
        <w:t xml:space="preserve">koja se temelji na ovršnim i vjerodostojnim ispravama </w:t>
      </w:r>
      <w:r w:rsidR="0031464B">
        <w:t xml:space="preserve">te da kod dužnika postoji stečajni razlog dužnik </w:t>
      </w:r>
      <w:r w:rsidR="00C26A6F">
        <w:t xml:space="preserve">u Očevidniku redoslijeda osnova za plaćanje ima više evidentiranih osnova za plaćanje </w:t>
      </w:r>
      <w:r w:rsidR="004004FE">
        <w:t>u razdoblju dužem od 60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CC43EB" w:rsidR="005173F9">
      <w:pPr>
        <w:jc w:val="both"/>
      </w:pPr>
      <w:r>
        <w:t xml:space="preserve"> </w:t>
      </w:r>
      <w:r w:rsidR="00CC43EB">
        <w:tab/>
      </w:r>
      <w:r>
        <w:t xml:space="preserve">Također, temeljem čl. 115. st. 2. citiranog zakona imenovan je privremeni stečajni upravitelj u osobi </w:t>
      </w:r>
      <w:r w:rsidR="00CC43EB">
        <w:rPr>
          <w:b/>
        </w:rPr>
        <w:t>Jozo Perić, Velika, Dr. F. Tuđmana 28, OIB: 83577001032</w:t>
      </w:r>
      <w:r w:rsidR="00CC43EB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004FE">
        <w:t>29.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C43EB" w:rsidR="00CC43EB" w:rsidRPr="00CC43EB">
      <w:pPr>
        <w:pStyle w:val="Odlomakpopisa"/>
        <w:numPr>
          <w:ilvl w:val="0"/>
          <w:numId w:val="3"/>
        </w:numPr>
        <w:tabs>
          <w:tab w:pos="6195" w:val="left"/>
        </w:tabs>
      </w:pPr>
      <w:r>
        <w:t xml:space="preserve">priv. st. </w:t>
      </w:r>
      <w:r w:rsidRPr="00B72723">
        <w:t xml:space="preserve">upravitelj </w:t>
      </w:r>
      <w:r w:rsidR="00CC43EB" w:rsidRPr="00CC43EB">
        <w:t>Jozo Perić, Velika, Dr. F. Tuđmana 28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4004FE">
        <w:t>16.5.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500" w:rsidR="00F13500">
      <w:r>
        <w:separator/>
      </w:r>
    </w:p>
  </w:endnote>
  <w:endnote w:id="0" w:type="continuationSeparator">
    <w:p w:rsidRDefault="00F13500" w:rsidR="00F13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500" w:rsidR="00F13500">
      <w:r>
        <w:separator/>
      </w:r>
    </w:p>
  </w:footnote>
  <w:footnote w:id="0" w:type="continuationSeparator">
    <w:p w:rsidRDefault="00F13500" w:rsidR="00F135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A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ACF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04FE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4DCC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6A6F"/>
    <w:rsid w:val="00C473BD"/>
    <w:rsid w:val="00C84F12"/>
    <w:rsid w:val="00C9197B"/>
    <w:rsid w:val="00CA5EA9"/>
    <w:rsid w:val="00CB7AB0"/>
    <w:rsid w:val="00CC43EB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3500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A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3A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A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A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A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A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3A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A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A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A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FIAMMA j.d.o.o. za ugostiteljstvo i trgovinu</izvorni_sadrzaj>
    <derivirana_varijabla naziv="DomainObject.Predmet.ProtustrankaFormated_1">  FIAMMA j.d.o.o. za ugostiteljstvo i trgovinu</derivirana_varijabla>
  </DomainObject.Predmet.ProtustrankaFormated>
  <DomainObject.Predmet.ProtustrankaFormatedOIB>
    <izvorni_sadrzaj>  FIAMMA j.d.o.o. za ugostiteljstvo i trgovinu, OIB 53228155464</izvorni_sadrzaj>
    <derivirana_varijabla naziv="DomainObject.Predmet.ProtustrankaFormatedOIB_1">  FIAMMA j.d.o.o. za ugostiteljstvo i trgovinu, OIB 53228155464</derivirana_varijabla>
  </DomainObject.Predmet.ProtustrankaFormatedOIB>
  <DomainObject.Predmet.ProtustrankaFormatedWithAdress>
    <izvorni_sadrzaj> FIAMMA j.d.o.o. za ugostiteljstvo i trgovinu, Kralja Petra Krešimira IV 9, 31403 Vladislavci</izvorni_sadrzaj>
    <derivirana_varijabla naziv="DomainObject.Predmet.ProtustrankaFormatedWithAdress_1"> FIAMMA j.d.o.o. za ugostiteljstvo i trgovinu, Kralja Petra Krešimira IV 9, 31403 Vladislavci</derivirana_varijabla>
  </DomainObject.Predmet.ProtustrankaFormatedWithAdress>
  <DomainObject.Predmet.ProtustrankaFormatedWithAdressOIB>
    <izvorni_sadrzaj> FIAMMA j.d.o.o. za ugostiteljstvo i trgovinu, OIB 53228155464, Kralja Petra Krešimira IV 9, 31403 Vladislavci</izvorni_sadrzaj>
    <derivirana_varijabla naziv="DomainObject.Predmet.ProtustrankaFormatedWithAdressOIB_1"> FIAMMA j.d.o.o. za ugostiteljstvo i trgovinu, OIB 53228155464, Kralja Petra Krešimira IV 9, 31403 Vladislavci</derivirana_varijabla>
  </DomainObject.Predmet.ProtustrankaFormatedWithAdressOIB>
  <DomainObject.Predmet.ProtustrankaWithAdress>
    <izvorni_sadrzaj>FIAMMA j.d.o.o. za ugostiteljstvo i trgovinu Kralja Petra Krešimira IV 9, 31403 Vladislavci</izvorni_sadrzaj>
    <derivirana_varijabla naziv="DomainObject.Predmet.ProtustrankaWithAdress_1">FIAMMA j.d.o.o. za ugostiteljstvo i trgovinu Kralja Petra Krešimira IV 9, 31403 Vladislavci</derivirana_varijabla>
  </DomainObject.Predmet.ProtustrankaWithAdress>
  <DomainObject.Predmet.ProtustrankaWithAdressOIB>
    <izvorni_sadrzaj>FIAMMA j.d.o.o. za ugostiteljstvo i trgovinu, OIB 53228155464, Kralja Petra Krešimira IV 9, 31403 Vladislavci</izvorni_sadrzaj>
    <derivirana_varijabla naziv="DomainObject.Predmet.ProtustrankaWithAdressOIB_1">FIAMMA j.d.o.o. za ugostiteljstvo i trgovinu, OIB 53228155464, Kralja Petra Krešimira IV 9, 31403 Vladislavci</derivirana_varijabla>
  </DomainObject.Predmet.ProtustrankaWithAdressOIB>
  <DomainObject.Predmet.ProtustrankaNazivFormated>
    <izvorni_sadrzaj>FIAMMA j.d.o.o. za ugostiteljstvo i trgovinu</izvorni_sadrzaj>
    <derivirana_varijabla naziv="DomainObject.Predmet.ProtustrankaNazivFormated_1">FIAMMA j.d.o.o. za ugostiteljstvo i trgovinu</derivirana_varijabla>
  </DomainObject.Predmet.ProtustrankaNazivFormated>
  <DomainObject.Predmet.ProtustrankaNazivFormatedOIB>
    <izvorni_sadrzaj>FIAMMA j.d.o.o. za ugostiteljstvo i trgovinu, OIB 53228155464</izvorni_sadrzaj>
    <derivirana_varijabla naziv="DomainObject.Predmet.ProtustrankaNazivFormatedOIB_1">FIAMMA j.d.o.o. za ugostiteljstvo i trgovinu, OIB 53228155464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FIAMMA j.d.o.o. za ugostiteljstvo i trgovinu</item>
    </izvorni_sadrzaj>
    <derivirana_varijabla naziv="DomainObject.Predmet.ProtuStrankaListFormated_1">
      <item>FIAMMA j.d.o.o. za ugostiteljstvo i trgovinu</item>
    </derivirana_varijabla>
  </DomainObject.Predmet.ProtuStrankaListFormated>
  <DomainObject.Predmet.ProtuStrankaListFormatedOIB>
    <izvorni_sadrzaj>
      <item>FIAMMA j.d.o.o. za ugostiteljstvo i trgovinu, OIB 53228155464</item>
    </izvorni_sadrzaj>
    <derivirana_varijabla naziv="DomainObject.Predmet.ProtuStrankaListFormatedOIB_1">
      <item>FIAMMA j.d.o.o. za ugostiteljstvo i trgovinu, OIB 53228155464</item>
    </derivirana_varijabla>
  </DomainObject.Predmet.ProtuStrankaListFormatedOIB>
  <DomainObject.Predmet.ProtuStrankaListFormatedWithAdress>
    <izvorni_sadrzaj>
      <item>FIAMMA j.d.o.o. za ugostiteljstvo i trgovinu, Kralja Petra Krešimira IV 9, 31403 Vladislavci</item>
    </izvorni_sadrzaj>
    <derivirana_varijabla naziv="DomainObject.Predmet.ProtuStrankaListFormatedWithAdress_1">
      <item>FIAMMA j.d.o.o. za ugostiteljstvo i trgovinu, Kralja Petra Krešimira IV 9, 31403 Vladislavci</item>
    </derivirana_varijabla>
  </DomainObject.Predmet.ProtuStrankaListFormatedWithAdress>
  <DomainObject.Predmet.ProtuStrankaListFormatedWithAdressOIB>
    <izvorni_sadrzaj>
      <item>FIAMMA j.d.o.o. za ugostiteljstvo i trgovinu, OIB 53228155464, Kralja Petra Krešimira IV 9, 31403 Vladislavci</item>
    </izvorni_sadrzaj>
    <derivirana_varijabla naziv="DomainObject.Predmet.ProtuStrankaListFormatedWithAdressOIB_1">
      <item>FIAMMA j.d.o.o. za ugostiteljstvo i trgovinu, OIB 53228155464, Kralja Petra Krešimira IV 9, 31403 Vladislavci</item>
    </derivirana_varijabla>
  </DomainObject.Predmet.ProtuStrankaListFormatedWithAdressOIB>
  <DomainObject.Predmet.ProtuStrankaListNazivFormated>
    <izvorni_sadrzaj>
      <item>FIAMMA j.d.o.o. za ugostiteljstvo i trgovinu</item>
    </izvorni_sadrzaj>
    <derivirana_varijabla naziv="DomainObject.Predmet.ProtuStrankaListNazivFormated_1">
      <item>FIAMMA j.d.o.o. za ugostiteljstvo i trgovinu</item>
    </derivirana_varijabla>
  </DomainObject.Predmet.ProtuStrankaListNazivFormated>
  <DomainObject.Predmet.ProtuStrankaListNazivFormatedOIB>
    <izvorni_sadrzaj>
      <item>FIAMMA j.d.o.o. za ugostiteljstvo i trgovinu, OIB 53228155464</item>
    </izvorni_sadrzaj>
    <derivirana_varijabla naziv="DomainObject.Predmet.ProtuStrankaListNazivFormatedOIB_1">
      <item>FIAMMA j.d.o.o. za ugostiteljstvo i trgovinu, OIB 53228155464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FIAMMA j.d.o.o. za ugostiteljstvo i trgovinu</izvorni_sadrzaj>
    <derivirana_varijabla naziv="DomainObject.Predmet.ProtustrankaIDrugi_1">FIAMMA j.d.o.o. za ugostiteljstvo i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FIAMMA j.d.o.o. za ugostiteljstvo i trgovinu, OIB 53228155464, Kralja Petra Krešimira IV 9, 31403 Vladislavci</izvorni_sadrzaj>
    <derivirana_varijabla naziv="DomainObject.Predmet.ProtustrankaIDrugiAdressOIB_1">FIAMMA j.d.o.o. za ugostiteljstvo i trgovinu, OIB 53228155464, Kralja Petra Krešimira IV 9, 31403 Vladislavci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FIAMMA j.d.o.o. za ugostiteljstvo i trgovinu</item>
      <item>RH MF POREZNA UPRAVA</item>
    </izvorni_sadrzaj>
    <derivirana_varijabla naziv="DomainObject.Predmet.SudioniciListNaziv_1">
      <item>FIAMMA j.d.o.o. za ugostiteljstvo i trgovinu</item>
      <item>RH MF POREZNA UPRAVA</item>
    </derivirana_varijabla>
  </DomainObject.Predmet.SudioniciListNaziv>
  <DomainObject.Predmet.SudioniciListAdressOIB>
    <izvorni_sadrzaj>
      <item>FIAMMA j.d.o.o. za ugostiteljstvo i trgovinu, OIB 53228155464, Kralja Petra Krešimira IV 9,31403 Vladislavci</item>
      <item>RH MF POREZNA UPRAVA, OIB 18683136487</item>
    </izvorni_sadrzaj>
    <derivirana_varijabla naziv="DomainObject.Predmet.SudioniciListAdressOIB_1">
      <item>FIAMMA j.d.o.o. za ugostiteljstvo i trgovinu, OIB 53228155464, Kralja Petra Krešimira IV 9,31403 Vladislavci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53228155464</item>
      <item>, OIB 18683136487</item>
    </izvorni_sadrzaj>
    <derivirana_varijabla naziv="DomainObject.Predmet.SudioniciListNazivOIB_1">
      <item>, OIB 53228155464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4760B-13BA-469F-8503-F70E4F418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477</properties:Words>
  <properties:Characters>2622</properties:Characters>
  <properties:Lines>104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2018-02-16T09:17:00Z</dcterms:created>
  <dc:creator>hermanj</dc:creator>
  <cp:lastModifiedBy>Danijela Sekulić</cp:lastModifiedBy>
  <cp:lastPrinted>2018-03-29T06:51:00Z</cp:lastPrinted>
  <dcterms:modified xmlns:xsi="http://www.w3.org/2001/XMLSchema-instance" xsi:type="dcterms:W3CDTF">2018-03-29T06:52:00Z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(PU-JOZO PERIĆ.docx)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