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e72f" w14:paraId="335e72f" w:rsidRDefault="007A603E" w:rsidP="007A603E" w:rsidR="007A603E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03E" w:rsidP="007A603E" w:rsidR="007A603E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603E" w:rsidP="007A603E" w:rsidR="007A603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603E" w:rsidP="007A603E" w:rsidR="007A603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603E" w:rsidP="007A603E" w:rsidR="007A603E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7A603E" w:rsidP="007A603E" w:rsidR="007A603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7A603E" w:rsidP="007A603E" w:rsidR="007A603E" w:rsidRPr="00111278">
      <w:pPr>
        <w:jc w:val="center"/>
        <w:rPr>
          <w:rFonts w:cs="Times New Roman" w:eastAsia="Times New Roman"/>
          <w:szCs w:val="24"/>
        </w:rPr>
      </w:pPr>
    </w:p>
    <w:p w:rsidRDefault="007A603E" w:rsidP="007A603E" w:rsidR="007A603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7A603E" w:rsidP="007A603E" w:rsidR="007A603E" w:rsidRPr="00111278">
      <w:pPr>
        <w:rPr>
          <w:rFonts w:cs="Times New Roman" w:eastAsia="Times New Roman"/>
          <w:szCs w:val="24"/>
        </w:rPr>
      </w:pPr>
    </w:p>
    <w:p w:rsidRDefault="007A603E" w:rsidP="007A603E" w:rsidR="007A603E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14852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26.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0F5906">
        <w:rPr>
          <w:rFonts w:cs="Times New Roman" w:eastAsia="Times New Roman"/>
          <w:szCs w:val="24"/>
        </w:rPr>
        <w:t xml:space="preserve"> V. B. M. PRIJEVOZ d. o. o. u likvidaciji</w:t>
      </w:r>
      <w:r>
        <w:rPr>
          <w:rFonts w:cs="Times New Roman" w:eastAsia="Times New Roman"/>
          <w:szCs w:val="24"/>
        </w:rPr>
        <w:t xml:space="preserve"> Štrmac, Štrmac 112, OIB 49705136250, MBS 040100301,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7A603E" w:rsidP="007A603E" w:rsidR="007A603E" w:rsidRPr="00111278">
      <w:pPr>
        <w:ind w:firstLine="708"/>
        <w:rPr>
          <w:rFonts w:cs="Times New Roman" w:eastAsia="Times New Roman"/>
          <w:szCs w:val="24"/>
        </w:rPr>
      </w:pPr>
    </w:p>
    <w:p w:rsidRDefault="007A603E" w:rsidP="007A603E" w:rsidR="007A603E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7A603E" w:rsidP="007A603E" w:rsidR="007A603E" w:rsidRPr="00111278">
      <w:pPr>
        <w:rPr>
          <w:rFonts w:cs="Times New Roman" w:eastAsia="Times New Roman"/>
          <w:szCs w:val="24"/>
        </w:rPr>
      </w:pPr>
    </w:p>
    <w:p w:rsidRDefault="007A603E" w:rsidP="007A603E" w:rsidR="007A603E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0F5906">
        <w:rPr>
          <w:rFonts w:cs="Times New Roman" w:eastAsia="Times New Roman"/>
          <w:szCs w:val="24"/>
        </w:rPr>
        <w:t xml:space="preserve">V. B. M. PRIJEVOZ d. o. o. </w:t>
      </w:r>
      <w:r>
        <w:rPr>
          <w:rFonts w:cs="Times New Roman" w:eastAsia="Times New Roman"/>
          <w:szCs w:val="24"/>
        </w:rPr>
        <w:t>u lik</w:t>
      </w:r>
      <w:r w:rsidR="000F5906">
        <w:rPr>
          <w:rFonts w:cs="Times New Roman" w:eastAsia="Times New Roman"/>
          <w:szCs w:val="24"/>
        </w:rPr>
        <w:t>vidaciji</w:t>
      </w:r>
      <w:r>
        <w:rPr>
          <w:rFonts w:cs="Times New Roman" w:eastAsia="Times New Roman"/>
          <w:szCs w:val="24"/>
        </w:rPr>
        <w:t xml:space="preserve"> Štrmac, Štrmac 112, OIB 49705136250, MBS 040100301.</w:t>
      </w:r>
    </w:p>
    <w:p w:rsidRDefault="007A603E" w:rsidP="007A603E" w:rsidR="007A603E" w:rsidRPr="00651511">
      <w:pPr>
        <w:ind w:firstLine="708"/>
        <w:rPr>
          <w:rFonts w:cs="Times New Roman" w:eastAsia="Times New Roman"/>
          <w:szCs w:val="24"/>
        </w:rPr>
      </w:pPr>
    </w:p>
    <w:p w:rsidRDefault="007A603E" w:rsidP="007A603E" w:rsidR="007A603E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7A603E" w:rsidP="007A603E" w:rsidR="007A603E" w:rsidRPr="00111278">
      <w:pPr>
        <w:ind w:firstLine="708"/>
        <w:rPr>
          <w:rFonts w:cs="Times New Roman" w:eastAsia="Times New Roman"/>
          <w:szCs w:val="24"/>
        </w:rPr>
      </w:pPr>
    </w:p>
    <w:p w:rsidRDefault="007A603E" w:rsidP="007A603E" w:rsidR="007A603E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0F5906">
        <w:rPr>
          <w:rFonts w:cs="Times New Roman" w:eastAsia="Times New Roman"/>
          <w:szCs w:val="24"/>
        </w:rPr>
        <w:t>V. B. M. PRIJEVOZ d. o. o. u likvidaciji</w:t>
      </w:r>
      <w:r>
        <w:rPr>
          <w:rFonts w:cs="Times New Roman" w:eastAsia="Times New Roman"/>
          <w:szCs w:val="24"/>
        </w:rPr>
        <w:t xml:space="preserve"> Štrmac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888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11.541,35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7A603E" w:rsidP="007A603E" w:rsidR="007A603E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A603E" w:rsidP="007A603E" w:rsidR="007A603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Tt-15/711.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7A603E" w:rsidP="007A603E" w:rsidR="007A603E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7A603E" w:rsidP="007A603E" w:rsidR="007A603E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7A603E" w:rsidP="007A603E" w:rsidR="007A603E" w:rsidRPr="00111278">
      <w:pPr>
        <w:jc w:val="center"/>
        <w:rPr>
          <w:rFonts w:cs="Times New Roman" w:eastAsia="Times New Roman"/>
          <w:szCs w:val="24"/>
        </w:rPr>
      </w:pPr>
    </w:p>
    <w:p w:rsidRDefault="007A603E" w:rsidP="007A603E" w:rsidR="007A603E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7A603E" w:rsidP="007A603E" w:rsidR="007A603E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29731A">
        <w:rPr>
          <w:rFonts w:cs="Times New Roman" w:eastAsia="Times New Roman"/>
          <w:szCs w:val="24"/>
        </w:rPr>
        <w:t xml:space="preserve">, v. r. </w:t>
      </w:r>
    </w:p>
    <w:p w:rsidRDefault="006E149E" w:rsidP="007A603E" w:rsidR="006E149E">
      <w:pPr>
        <w:jc w:val="left"/>
        <w:rPr>
          <w:rFonts w:cs="Times New Roman" w:eastAsia="Times New Roman"/>
          <w:szCs w:val="24"/>
        </w:rPr>
      </w:pPr>
    </w:p>
    <w:p w:rsidRDefault="006E149E" w:rsidP="007A603E" w:rsidR="006E149E">
      <w:pPr>
        <w:jc w:val="left"/>
        <w:rPr>
          <w:rFonts w:cs="Times New Roman" w:eastAsia="Times New Roman"/>
          <w:szCs w:val="24"/>
        </w:rPr>
      </w:pPr>
    </w:p>
    <w:p w:rsidRDefault="006E149E" w:rsidP="007A603E" w:rsidR="006E149E">
      <w:pPr>
        <w:jc w:val="left"/>
        <w:rPr>
          <w:rFonts w:cs="Times New Roman" w:eastAsia="Times New Roman"/>
          <w:szCs w:val="24"/>
        </w:rPr>
      </w:pPr>
    </w:p>
    <w:p w:rsidRDefault="007A603E" w:rsidP="007A603E" w:rsidR="007A603E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7A603E" w:rsidP="007A603E" w:rsidR="007A603E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7A603E" w:rsidP="007A603E" w:rsidR="007A603E">
      <w:pPr>
        <w:ind w:firstLine="708"/>
        <w:rPr>
          <w:rFonts w:cs="Times New Roman" w:eastAsia="Times New Roman"/>
          <w:szCs w:val="24"/>
        </w:rPr>
      </w:pPr>
    </w:p>
    <w:p w:rsidRDefault="007A603E" w:rsidP="007A603E" w:rsidR="007A603E">
      <w:pPr>
        <w:ind w:firstLine="708"/>
        <w:rPr>
          <w:rFonts w:cs="Times New Roman" w:eastAsia="Times New Roman"/>
          <w:szCs w:val="24"/>
        </w:rPr>
      </w:pPr>
    </w:p>
    <w:p w:rsidRDefault="007A603E" w:rsidP="007A603E" w:rsidR="007A603E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7A603E" w:rsidP="007A603E" w:rsidR="007A603E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285F8D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03E" w:rsidP="007A603E" w:rsidR="007A603E">
      <w:r>
        <w:separator/>
      </w:r>
    </w:p>
  </w:endnote>
  <w:endnote w:id="0" w:type="continuationSeparator">
    <w:p w:rsidRDefault="007A603E" w:rsidP="007A603E" w:rsidR="007A6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03E" w:rsidP="007A603E" w:rsidR="007A603E">
      <w:r>
        <w:separator/>
      </w:r>
    </w:p>
  </w:footnote>
  <w:footnote w:id="0" w:type="continuationSeparator">
    <w:p w:rsidRDefault="007A603E" w:rsidP="007A603E" w:rsidR="007A6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03E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85F8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St-1053/2015-3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03E" w:rsidP="00B63FAD" w:rsidR="00B63FAD" w:rsidRPr="005153B5">
    <w:pPr>
      <w:pStyle w:val="Zaglavlje"/>
      <w:jc w:val="right"/>
    </w:pPr>
    <w:r>
      <w:rPr>
        <w:szCs w:val="24"/>
      </w:rPr>
      <w:t>11 St-1053/2015-3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BB4"/>
    <w:rsid w:val="000F5906"/>
    <w:rsid w:val="00285F8D"/>
    <w:rsid w:val="0029731A"/>
    <w:rsid w:val="006E149E"/>
    <w:rsid w:val="00750BB4"/>
    <w:rsid w:val="0075528E"/>
    <w:rsid w:val="0079403F"/>
    <w:rsid w:val="007A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0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0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A603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0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0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60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0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F8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5F8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5F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5F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0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0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A603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0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0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60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60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F8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5F8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5F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5F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B. M. PRIJEVOZ d. o. o. u likvidaciji, ŠTRMAC</izvorni_sadrzaj>
    <derivirana_varijabla naziv="DomainObject.Predmet.ProtustrankaFormated_1">  V. B. M. PRIJEVOZ d. o. o. u likvidaciji, ŠTRMAC</derivirana_varijabla>
  </DomainObject.Predmet.ProtustrankaFormated>
  <DomainObject.Predmet.ProtustrankaFormatedOIB>
    <izvorni_sadrzaj>  V. B. M. PRIJEVOZ d. o. o. u likvidaciji, ŠTRMAC, OIB 49705136250</izvorni_sadrzaj>
    <derivirana_varijabla naziv="DomainObject.Predmet.ProtustrankaFormatedOIB_1">  V. B. M. PRIJEVOZ d. o. o. u likvidaciji, ŠTRMAC, OIB 49705136250</derivirana_varijabla>
  </DomainObject.Predmet.ProtustrankaFormatedOIB>
  <DomainObject.Predmet.ProtustrankaFormatedWithAdress>
    <izvorni_sadrzaj> V. B. M. PRIJEVOZ d. o. o. u likvidaciji, ŠTRMAC, Štrmac 112, 52220 Štrmac</izvorni_sadrzaj>
    <derivirana_varijabla naziv="DomainObject.Predmet.ProtustrankaFormatedWithAdress_1"> V. B. M. PRIJEVOZ d. o. o. u likvidaciji, ŠTRMAC, Štrmac 112, 52220 Štrmac</derivirana_varijabla>
  </DomainObject.Predmet.ProtustrankaFormatedWithAdress>
  <DomainObject.Predmet.ProtustrankaFormatedWithAdressOIB>
    <izvorni_sadrzaj> V. B. M. PRIJEVOZ d. o. o. u likvidaciji, ŠTRMAC, OIB 49705136250, Štrmac 112, 52220 Štrmac</izvorni_sadrzaj>
    <derivirana_varijabla naziv="DomainObject.Predmet.ProtustrankaFormatedWithAdressOIB_1"> V. B. M. PRIJEVOZ d. o. o. u likvidaciji, ŠTRMAC, OIB 49705136250, Štrmac 112, 52220 Štrmac</derivirana_varijabla>
  </DomainObject.Predmet.ProtustrankaFormatedWithAdressOIB>
  <DomainObject.Predmet.ProtustrankaWithAdress>
    <izvorni_sadrzaj>V. B. M. PRIJEVOZ d. o. o. u likvidaciji, ŠTRMAC Štrmac 112, 52220 Štrmac</izvorni_sadrzaj>
    <derivirana_varijabla naziv="DomainObject.Predmet.ProtustrankaWithAdress_1">V. B. M. PRIJEVOZ d. o. o. u likvidaciji, ŠTRMAC Štrmac 112, 52220 Štrmac</derivirana_varijabla>
  </DomainObject.Predmet.ProtustrankaWithAdress>
  <DomainObject.Predmet.ProtustrankaWithAdressOIB>
    <izvorni_sadrzaj>V. B. M. PRIJEVOZ d. o. o. u likvidaciji, ŠTRMAC, OIB 49705136250, Štrmac 112, 52220 Štrmac</izvorni_sadrzaj>
    <derivirana_varijabla naziv="DomainObject.Predmet.ProtustrankaWithAdressOIB_1">V. B. M. PRIJEVOZ d. o. o. u likvidaciji, ŠTRMAC, OIB 49705136250, Štrmac 112, 52220 Štrmac</derivirana_varijabla>
  </DomainObject.Predmet.ProtustrankaWithAdressOIB>
  <DomainObject.Predmet.ProtustrankaNazivFormated>
    <izvorni_sadrzaj>V. B. M. PRIJEVOZ d. o. o. u likvidaciji, ŠTRMAC</izvorni_sadrzaj>
    <derivirana_varijabla naziv="DomainObject.Predmet.ProtustrankaNazivFormated_1">V. B. M. PRIJEVOZ d. o. o. u likvidaciji, ŠTRMAC</derivirana_varijabla>
  </DomainObject.Predmet.ProtustrankaNazivFormated>
  <DomainObject.Predmet.ProtustrankaNazivFormatedOIB>
    <izvorni_sadrzaj>V. B. M. PRIJEVOZ d. o. o. u likvidaciji, ŠTRMAC, OIB 49705136250</izvorni_sadrzaj>
    <derivirana_varijabla naziv="DomainObject.Predmet.ProtustrankaNazivFormatedOIB_1">V. B. M. PRIJEVOZ d. o. o. u likvidaciji, ŠTRMAC, OIB 49705136250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11541.35</izvorni_sadrzaj>
    <derivirana_varijabla naziv="DomainObject.Predmet.TrenutnaVrijednost_1">11541.35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 B. M. PRIJEVOZ d. o. o. u likvidaciji, ŠTRMAC</item>
    </izvorni_sadrzaj>
    <derivirana_varijabla naziv="DomainObject.Predmet.ProtuStrankaListFormated_1">
      <item>V. B. M. PRIJEVOZ d. o. o. u likvidaciji, ŠTRMAC</item>
    </derivirana_varijabla>
  </DomainObject.Predmet.ProtuStrankaListFormated>
  <DomainObject.Predmet.ProtuStrankaListFormatedOIB>
    <izvorni_sadrzaj>
      <item>V. B. M. PRIJEVOZ d. o. o. u likvidaciji, ŠTRMAC, OIB 49705136250</item>
    </izvorni_sadrzaj>
    <derivirana_varijabla naziv="DomainObject.Predmet.ProtuStrankaListFormatedOIB_1">
      <item>V. B. M. PRIJEVOZ d. o. o. u likvidaciji, ŠTRMAC, OIB 49705136250</item>
    </derivirana_varijabla>
  </DomainObject.Predmet.ProtuStrankaListFormatedOIB>
  <DomainObject.Predmet.ProtuStrankaListFormatedWithAdress>
    <izvorni_sadrzaj>
      <item>V. B. M. PRIJEVOZ d. o. o. u likvidaciji, ŠTRMAC, Štrmac 112, 52220 Štrmac</item>
    </izvorni_sadrzaj>
    <derivirana_varijabla naziv="DomainObject.Predmet.ProtuStrankaListFormatedWithAdress_1">
      <item>V. B. M. PRIJEVOZ d. o. o. u likvidaciji, ŠTRMAC, Štrmac 112, 52220 Štrmac</item>
    </derivirana_varijabla>
  </DomainObject.Predmet.ProtuStrankaListFormatedWithAdress>
  <DomainObject.Predmet.ProtuStrankaListFormatedWithAdressOIB>
    <izvorni_sadrzaj>
      <item>V. B. M. PRIJEVOZ d. o. o. u likvidaciji, ŠTRMAC, OIB 49705136250, Štrmac 112, 52220 Štrmac</item>
    </izvorni_sadrzaj>
    <derivirana_varijabla naziv="DomainObject.Predmet.ProtuStrankaListFormatedWithAdressOIB_1">
      <item>V. B. M. PRIJEVOZ d. o. o. u likvidaciji, ŠTRMAC, OIB 49705136250, Štrmac 112, 52220 Štrmac</item>
    </derivirana_varijabla>
  </DomainObject.Predmet.ProtuStrankaListFormatedWithAdressOIB>
  <DomainObject.Predmet.ProtuStrankaListNazivFormated>
    <izvorni_sadrzaj>
      <item>V. B. M. PRIJEVOZ d. o. o. u likvidaciji, ŠTRMAC</item>
    </izvorni_sadrzaj>
    <derivirana_varijabla naziv="DomainObject.Predmet.ProtuStrankaListNazivFormated_1">
      <item>V. B. M. PRIJEVOZ d. o. o. u likvidaciji, ŠTRMAC</item>
    </derivirana_varijabla>
  </DomainObject.Predmet.ProtuStrankaListNazivFormated>
  <DomainObject.Predmet.ProtuStrankaListNazivFormatedOIB>
    <izvorni_sadrzaj>
      <item>V. B. M. PRIJEVOZ d. o. o. u likvidaciji, ŠTRMAC, OIB 49705136250</item>
    </izvorni_sadrzaj>
    <derivirana_varijabla naziv="DomainObject.Predmet.ProtuStrankaListNazivFormatedOIB_1">
      <item>V. B. M. PRIJEVOZ d. o. o. u likvidaciji, ŠTRMAC, OIB 49705136250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 B. M. PRIJEVOZ d. o. o. u likvidaciji, ŠTRMAC</izvorni_sadrzaj>
    <derivirana_varijabla naziv="DomainObject.Predmet.ProtustrankaIDrugi_1">V. B. M. PRIJEVOZ d. o. o. u likvidaciji, ŠTRMAC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V. B. M. PRIJEVOZ d. o. o. u likvidaciji, ŠTRMAC, OIB 49705136250, Štrmac 112, 52220 Štrmac</izvorni_sadrzaj>
    <derivirana_varijabla naziv="DomainObject.Predmet.ProtustrankaIDrugiAdressOIB_1">V. B. M. PRIJEVOZ d. o. o. u likvidaciji, ŠTRMAC, OIB 49705136250, Štrmac 112, 52220 Štrmac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 B. M. PRIJEVOZ d. o. o. u likvidaciji, ŠTRMAC</item>
    </izvorni_sadrzaj>
    <derivirana_varijabla naziv="DomainObject.Predmet.SudioniciListNaziv_1">
      <item>FINANCIJSKA AGENCIJA, RC RIJEKA, PODRUŽNICA PULA, PULA</item>
      <item>V. B. M. PRIJEVOZ d. o. o. u likvidaciji, ŠTRMAC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V. B. M. PRIJEVOZ d. o. o. u likvidaciji, ŠTRMAC, OIB 49705136250, Štrmac 112,52220 Štrmac</item>
    </izvorni_sadrzaj>
    <derivirana_varijabla naziv="DomainObject.Predmet.SudioniciListAdressOIB_1">
      <item>FINANCIJSKA AGENCIJA, RC RIJEKA, PODRUŽNICA PULA, PULA, OIB 85821130368, Ulica grada Vukovara 70,Zagreb</item>
      <item>V. B. M. PRIJEVOZ d. o. o. u likvidaciji, ŠTRMAC, OIB 49705136250, Štrmac 112,52220 Štrmac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49705136250</item>
    </izvorni_sadrzaj>
    <derivirana_varijabla naziv="DomainObject.Predmet.SudioniciListNazivOIB_1">
      <item>, OIB 85821130368</item>
      <item>, OIB 49705136250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2020</properties:Characters>
  <properties:Lines>56</properties:Lines>
  <properties:Paragraphs>19</properties:Paragraphs>
  <properties:TotalTime>5</properties:TotalTime>
  <properties:ScaleCrop>false</properties:ScaleCrop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2016-02-08T07:29:00Z</dcterms:created>
  <dc:creator>Mihaela Kaligari</dc:creator>
  <dc:description/>
  <cp:keywords/>
  <cp:lastModifiedBy>Mihaela Kaligari</cp:lastModifiedBy>
  <cp:lastPrinted>2016-02-08T09:22:00Z</cp:lastPrinted>
  <dcterms:modified xmlns:xsi="http://www.w3.org/2001/XMLSchema-instance" xsi:type="dcterms:W3CDTF">2016-02-09T12:43:00Z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