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4ff8" w14:paraId="9fa4ff8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840072">
        <w:rPr>
          <w:sz w:val="24"/>
        </w:rPr>
        <w:t>4865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840072">
        <w:rPr>
          <w:sz w:val="24"/>
          <w:szCs w:val="24"/>
        </w:rPr>
        <w:t>BACH-MEDIA-ZAGRLJAJ LJEPOTE d.o.o. Zagreb, Baštijanova 48, OIB: 38436161076</w:t>
      </w:r>
      <w:r w:rsidR="005465D7">
        <w:rPr>
          <w:sz w:val="24"/>
          <w:szCs w:val="24"/>
        </w:rPr>
        <w:t xml:space="preserve"> 27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0748C5">
        <w:rPr>
          <w:sz w:val="24"/>
          <w:szCs w:val="24"/>
        </w:rPr>
        <w:t xml:space="preserve"> </w:t>
      </w:r>
      <w:r w:rsidR="00840072">
        <w:rPr>
          <w:sz w:val="24"/>
          <w:szCs w:val="24"/>
        </w:rPr>
        <w:t>BACH-MEDIA-ZAGRLJAJ LJEPOTE d.o.o. Zagreb, Baštijanova 48, OIB: 38436161076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0748C5" w:rsidR="000748C5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281BB4" w:rsidRPr="00281BB4">
        <w:rPr>
          <w:sz w:val="24"/>
          <w:szCs w:val="24"/>
        </w:rPr>
        <w:t xml:space="preserve"> </w:t>
      </w:r>
      <w:r w:rsidR="00840072">
        <w:rPr>
          <w:sz w:val="24"/>
          <w:szCs w:val="24"/>
        </w:rPr>
        <w:t>BACH-MEDIA-ZAGRLJAJ LJEPOTE d.o.o. Zagreb, Baštijanova 48, OIB: 38436161076.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5465D7">
        <w:rPr>
          <w:sz w:val="24"/>
          <w:szCs w:val="24"/>
        </w:rPr>
        <w:t xml:space="preserve"> 27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281BB4" w:rsidR="00281BB4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281BB4" w:rsidR="00281BB4">
      <w:pPr>
        <w:jc w:val="both"/>
        <w:rPr>
          <w:sz w:val="24"/>
        </w:rPr>
      </w:pPr>
      <w:r>
        <w:rPr>
          <w:sz w:val="24"/>
        </w:rPr>
        <w:t>Protiv ovog zaključka  žalba nije dopuštena (čl. 19.st. 7. SZ-a</w:t>
      </w:r>
      <w:r w:rsidR="00281BB4">
        <w:rPr>
          <w:sz w:val="24"/>
        </w:rPr>
        <w:t>)</w:t>
      </w:r>
    </w:p>
    <w:p w:rsidRDefault="00840072" w:rsidP="00840072" w:rsidR="00840072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  <w:r w:rsidRPr="008F522F">
        <w:rPr>
          <w:sz w:val="24"/>
          <w:szCs w:val="24"/>
        </w:rPr>
        <w:t xml:space="preserve"> </w:t>
      </w:r>
    </w:p>
    <w:p w:rsidRDefault="00840072" w:rsidP="00840072" w:rsidR="00840072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840072" w:rsidP="00840072" w:rsidR="00840072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840072" w:rsidP="00840072" w:rsidR="00840072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840072" w:rsidP="00840072" w:rsidR="00840072" w:rsidRPr="00C17C50">
      <w:pPr>
        <w:jc w:val="both"/>
        <w:rPr>
          <w:sz w:val="24"/>
          <w:szCs w:val="24"/>
        </w:rPr>
      </w:pPr>
    </w:p>
    <w:p w:rsidRDefault="00840072" w:rsidP="00840072" w:rsidR="00840072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 </w:t>
      </w:r>
    </w:p>
    <w:p w:rsidRDefault="000748C5" w:rsidP="000748C5" w:rsidR="000748C5" w:rsidRPr="00C17C50">
      <w:pPr>
        <w:jc w:val="both"/>
        <w:rPr>
          <w:sz w:val="24"/>
          <w:szCs w:val="24"/>
        </w:rPr>
      </w:pPr>
    </w:p>
    <w:p w:rsidRDefault="000748C5" w:rsidP="000748C5" w:rsidR="000748C5" w:rsidRPr="00C17C50">
      <w:pPr>
        <w:jc w:val="both"/>
        <w:rPr>
          <w:sz w:val="24"/>
          <w:szCs w:val="24"/>
        </w:rPr>
      </w:pPr>
    </w:p>
    <w:p w:rsidRDefault="000748C5" w:rsidP="000748C5" w:rsidR="000748C5" w:rsidRPr="00C17C50">
      <w:pPr>
        <w:jc w:val="both"/>
        <w:rPr>
          <w:sz w:val="24"/>
          <w:szCs w:val="24"/>
        </w:rPr>
      </w:pPr>
    </w:p>
    <w:p w:rsidRDefault="00495296" w:rsidP="000748C5" w:rsidR="00495296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34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748C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1BB4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34ED"/>
    <w:rsid w:val="00695214"/>
    <w:rsid w:val="0069606C"/>
    <w:rsid w:val="006A0FE2"/>
    <w:rsid w:val="006A7ED3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072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40B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C33"/>
    <w:rsid w:val="00987E8F"/>
    <w:rsid w:val="009949FC"/>
    <w:rsid w:val="009A119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9B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3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4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4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4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4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3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4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4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4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4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4865</izvorni_sadrzaj>
    <derivirana_varijabla naziv="DomainObject.Predmet.Broj_1">4865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St-4865/2015</izvorni_sadrzaj>
    <derivirana_varijabla naziv="DomainObject.Predmet.OznakaBroj_1">St-4865/2015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BACH MEDIA - ZAGRLJAJ LJEPOTE d.o.o.</izvorni_sadrzaj>
    <derivirana_varijabla naziv="DomainObject.Predmet.ProtustrankaFormated_1">  BACH MEDIA - ZAGRLJAJ LJEPOTE d.o.o.</derivirana_varijabla>
  </DomainObject.Predmet.ProtustrankaFormated>
  <DomainObject.Predmet.ProtustrankaFormatedOIB>
    <izvorni_sadrzaj>  BACH MEDIA - ZAGRLJAJ LJEPOTE d.o.o., OIB 38436161076</izvorni_sadrzaj>
    <derivirana_varijabla naziv="DomainObject.Predmet.ProtustrankaFormatedOIB_1">  BACH MEDIA - ZAGRLJAJ LJEPOTE d.o.o., OIB 38436161076</derivirana_varijabla>
  </DomainObject.Predmet.ProtustrankaFormatedOIB>
  <DomainObject.Predmet.ProtustrankaFormatedWithAdress>
    <izvorni_sadrzaj> BACH MEDIA - ZAGRLJAJ LJEPOTE d.o.o., Baštijanova 48, 10000 Zagreb</izvorni_sadrzaj>
    <derivirana_varijabla naziv="DomainObject.Predmet.ProtustrankaFormatedWithAdress_1"> BACH MEDIA - ZAGRLJAJ LJEPOTE d.o.o., Baštijanova 48, 10000 Zagreb</derivirana_varijabla>
  </DomainObject.Predmet.ProtustrankaFormatedWithAdress>
  <DomainObject.Predmet.ProtustrankaFormatedWithAdressOIB>
    <izvorni_sadrzaj> BACH MEDIA - ZAGRLJAJ LJEPOTE d.o.o., OIB 38436161076, Baštijanova 48, 10000 Zagreb</izvorni_sadrzaj>
    <derivirana_varijabla naziv="DomainObject.Predmet.ProtustrankaFormatedWithAdressOIB_1"> BACH MEDIA - ZAGRLJAJ LJEPOTE d.o.o., OIB 38436161076, Baštijanova 48, 10000 Zagreb</derivirana_varijabla>
  </DomainObject.Predmet.ProtustrankaFormatedWithAdressOIB>
  <DomainObject.Predmet.ProtustrankaWithAdress>
    <izvorni_sadrzaj>BACH MEDIA - ZAGRLJAJ LJEPOTE d.o.o. Baštijanova 48, 10000 Zagreb</izvorni_sadrzaj>
    <derivirana_varijabla naziv="DomainObject.Predmet.ProtustrankaWithAdress_1">BACH MEDIA - ZAGRLJAJ LJEPOTE d.o.o. Baštijanova 48, 10000 Zagreb</derivirana_varijabla>
  </DomainObject.Predmet.ProtustrankaWithAdress>
  <DomainObject.Predmet.ProtustrankaWithAdressOIB>
    <izvorni_sadrzaj>BACH MEDIA - ZAGRLJAJ LJEPOTE d.o.o., OIB 38436161076, Baštijanova 48, 10000 Zagreb</izvorni_sadrzaj>
    <derivirana_varijabla naziv="DomainObject.Predmet.ProtustrankaWithAdressOIB_1">BACH MEDIA - ZAGRLJAJ LJEPOTE d.o.o., OIB 38436161076, Baštijanova 48, 10000 Zagreb</derivirana_varijabla>
  </DomainObject.Predmet.ProtustrankaWithAdressOIB>
  <DomainObject.Predmet.ProtustrankaNazivFormated>
    <izvorni_sadrzaj>BACH MEDIA - ZAGRLJAJ LJEPOTE d.o.o.</izvorni_sadrzaj>
    <derivirana_varijabla naziv="DomainObject.Predmet.ProtustrankaNazivFormated_1">BACH MEDIA - ZAGRLJAJ LJEPOTE d.o.o.</derivirana_varijabla>
  </DomainObject.Predmet.ProtustrankaNazivFormated>
  <DomainObject.Predmet.ProtustrankaNazivFormatedOIB>
    <izvorni_sadrzaj>BACH MEDIA - ZAGRLJAJ LJEPOTE d.o.o., OIB 38436161076</izvorni_sadrzaj>
    <derivirana_varijabla naziv="DomainObject.Predmet.ProtustrankaNazivFormatedOIB_1">BACH MEDIA - ZAGRLJAJ LJEPOTE d.o.o., OIB 38436161076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BACH MEDIA - ZAGRLJAJ LJEPOTE d.o.o.</item>
    </izvorni_sadrzaj>
    <derivirana_varijabla naziv="DomainObject.Predmet.ProtuStrankaListFormated_1">
      <item>BACH MEDIA - ZAGRLJAJ LJEPOTE d.o.o.</item>
    </derivirana_varijabla>
  </DomainObject.Predmet.ProtuStrankaListFormated>
  <DomainObject.Predmet.ProtuStrankaListFormatedOIB>
    <izvorni_sadrzaj>
      <item>BACH MEDIA - ZAGRLJAJ LJEPOTE d.o.o., OIB 38436161076</item>
    </izvorni_sadrzaj>
    <derivirana_varijabla naziv="DomainObject.Predmet.ProtuStrankaListFormatedOIB_1">
      <item>BACH MEDIA - ZAGRLJAJ LJEPOTE d.o.o., OIB 38436161076</item>
    </derivirana_varijabla>
  </DomainObject.Predmet.ProtuStrankaListFormatedOIB>
  <DomainObject.Predmet.ProtuStrankaListFormatedWithAdress>
    <izvorni_sadrzaj>
      <item>BACH MEDIA - ZAGRLJAJ LJEPOTE d.o.o., Baštijanova 48, 10000 Zagreb</item>
    </izvorni_sadrzaj>
    <derivirana_varijabla naziv="DomainObject.Predmet.ProtuStrankaListFormatedWithAdress_1">
      <item>BACH MEDIA - ZAGRLJAJ LJEPOTE d.o.o., Baštijanova 48, 10000 Zagreb</item>
    </derivirana_varijabla>
  </DomainObject.Predmet.ProtuStrankaListFormatedWithAdress>
  <DomainObject.Predmet.ProtuStrankaListFormatedWithAdressOIB>
    <izvorni_sadrzaj>
      <item>BACH MEDIA - ZAGRLJAJ LJEPOTE d.o.o., OIB 38436161076, Baštijanova 48, 10000 Zagreb</item>
    </izvorni_sadrzaj>
    <derivirana_varijabla naziv="DomainObject.Predmet.ProtuStrankaListFormatedWithAdressOIB_1">
      <item>BACH MEDIA - ZAGRLJAJ LJEPOTE d.o.o., OIB 38436161076, Baštijanova 48, 10000 Zagreb</item>
    </derivirana_varijabla>
  </DomainObject.Predmet.ProtuStrankaListFormatedWithAdressOIB>
  <DomainObject.Predmet.ProtuStrankaListNazivFormated>
    <izvorni_sadrzaj>
      <item>BACH MEDIA - ZAGRLJAJ LJEPOTE d.o.o.</item>
    </izvorni_sadrzaj>
    <derivirana_varijabla naziv="DomainObject.Predmet.ProtuStrankaListNazivFormated_1">
      <item>BACH MEDIA - ZAGRLJAJ LJEPOTE d.o.o.</item>
    </derivirana_varijabla>
  </DomainObject.Predmet.ProtuStrankaListNazivFormated>
  <DomainObject.Predmet.ProtuStrankaListNazivFormatedOIB>
    <izvorni_sadrzaj>
      <item>BACH MEDIA - ZAGRLJAJ LJEPOTE d.o.o., OIB 38436161076</item>
    </izvorni_sadrzaj>
    <derivirana_varijabla naziv="DomainObject.Predmet.ProtuStrankaListNazivFormatedOIB_1">
      <item>BACH MEDIA - ZAGRLJAJ LJEPOTE d.o.o., OIB 38436161076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BACH MEDIA - ZAGRLJAJ LJEPOTE d.o.o.</izvorni_sadrzaj>
    <derivirana_varijabla naziv="DomainObject.Predmet.ProtustrankaIDrugi_1">BACH MEDIA - ZAGRLJAJ LJEPOTE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BACH MEDIA - ZAGRLJAJ LJEPOTE d.o.o., OIB 38436161076, Baštijanova 48, 10000 Zagreb</izvorni_sadrzaj>
    <derivirana_varijabla naziv="DomainObject.Predmet.ProtustrankaIDrugiAdressOIB_1">BACH MEDIA - ZAGRLJAJ LJEPOTE d.o.o., OIB 38436161076, Baštijanova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BACH MEDIA - ZAGRLJAJ LJEPOTE d.o.o.</item>
      <item>FINA Regionalni centar Zagreb</item>
    </izvorni_sadrzaj>
    <derivirana_varijabla naziv="DomainObject.Predmet.SudioniciListNaziv_1">
      <item>BACH MEDIA - ZAGRLJAJ LJEPOTE d.o.o.</item>
      <item>FINA Regionalni centar Zagreb</item>
    </derivirana_varijabla>
  </DomainObject.Predmet.SudioniciListNaziv>
  <DomainObject.Predmet.SudioniciListAdressOIB>
    <izvorni_sadrzaj>
      <item>BACH MEDIA - ZAGRLJAJ LJEPOTE d.o.o., OIB 38436161076, Baštijanova 48,10000 Zagreb</item>
      <item>FINA Regionalni centar Zagreb, OIB 85821130368, Trg svibanjskih žrtava 1995. 1,10000 Zagreb</item>
    </izvorni_sadrzaj>
    <derivirana_varijabla naziv="DomainObject.Predmet.SudioniciListAdressOIB_1">
      <item>BACH MEDIA - ZAGRLJAJ LJEPOTE d.o.o., OIB 38436161076, Baštijanova 48,10000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38436161076</item>
      <item>, OIB 85821130368</item>
    </izvorni_sadrzaj>
    <derivirana_varijabla naziv="DomainObject.Predmet.SudioniciListNazivOIB_1">
      <item>, OIB 38436161076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1814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2015-11-27T07:57:00Z</dcterms:created>
  <dc:creator>Korisnik</dc:creator>
  <cp:lastModifiedBy>Nikolina Krunić</cp:lastModifiedBy>
  <cp:lastPrinted>2015-11-27T07:56:00Z</cp:lastPrinted>
  <dcterms:modified xmlns:xsi="http://www.w3.org/2001/XMLSchema-instance" xsi:type="dcterms:W3CDTF">2015-11-27T08:14:00Z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