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04ad3" w14:paraId="5c04ad3" w:rsidRDefault="007668DE" w:rsidP="00A06F1D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A06F1D">
        <w:tab/>
      </w:r>
      <w:r w:rsidR="00295F32" w:rsidRPr="0053264E">
        <w:t xml:space="preserve">  4</w:t>
      </w:r>
      <w:r w:rsidR="00977334">
        <w:t xml:space="preserve"> </w:t>
      </w:r>
      <w:r w:rsidR="00295F32" w:rsidRPr="0053264E">
        <w:t>St-</w:t>
      </w:r>
      <w:r w:rsidR="00E439A6">
        <w:t>788</w:t>
      </w:r>
      <w:r w:rsidR="00104777">
        <w:t>/</w:t>
      </w:r>
      <w:r w:rsidR="006F26CB">
        <w:t>20</w:t>
      </w:r>
      <w:r w:rsidR="002F1438">
        <w:t>1</w:t>
      </w:r>
      <w:r w:rsidR="000430D5">
        <w:t>7</w:t>
      </w:r>
      <w:r w:rsidR="000A7F45">
        <w:t>-</w:t>
      </w:r>
      <w:r w:rsidR="00C65EF3">
        <w:t>8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061EFA">
        <w:t xml:space="preserve">POLITUS UGOSTITELJSTVO d.o.o., Zagreb, </w:t>
      </w:r>
      <w:proofErr w:type="spellStart"/>
      <w:r w:rsidR="00061EFA">
        <w:t>Draškovićeva</w:t>
      </w:r>
      <w:proofErr w:type="spellEnd"/>
      <w:r w:rsidR="00061EFA">
        <w:t xml:space="preserve"> 5, OIB 14937374753</w:t>
      </w:r>
      <w:r w:rsidR="004B6701">
        <w:t xml:space="preserve">, </w:t>
      </w:r>
      <w:r w:rsidR="00295F32" w:rsidRPr="0053264E">
        <w:t xml:space="preserve">dana </w:t>
      </w:r>
      <w:r w:rsidR="006F26CB">
        <w:t>1</w:t>
      </w:r>
      <w:r w:rsidR="00D03EBB">
        <w:t>1</w:t>
      </w:r>
      <w:r w:rsidR="006F26CB">
        <w:t>. listopada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6F26CB" w:rsidP="00745BD4" w:rsidR="006F26CB">
      <w:pPr>
        <w:ind w:firstLine="708"/>
        <w:jc w:val="both"/>
      </w:pPr>
      <w:r>
        <w:t>R</w:t>
      </w:r>
      <w:r w:rsidR="002F1438">
        <w:t xml:space="preserve">očište </w:t>
      </w:r>
      <w:r w:rsidR="00825FFC">
        <w:t xml:space="preserve">radi </w:t>
      </w:r>
      <w:r w:rsidR="00EB2086">
        <w:t>očitovanja o prijedlogu</w:t>
      </w:r>
      <w:r w:rsidR="00825FFC">
        <w:t xml:space="preserve"> </w:t>
      </w:r>
      <w:r w:rsidR="00337A20">
        <w:t>za otvaranje stečajnog postupka</w:t>
      </w:r>
      <w:r w:rsidR="00A62E60">
        <w:t xml:space="preserve"> </w:t>
      </w:r>
      <w:r w:rsidR="0085757B">
        <w:t xml:space="preserve">određeno za dan </w:t>
      </w:r>
      <w:r w:rsidR="001C3313">
        <w:t>9. studenog</w:t>
      </w:r>
      <w:r w:rsidR="0085757B">
        <w:t xml:space="preserve"> 2017. godine</w:t>
      </w:r>
      <w:r w:rsidR="002F1438">
        <w:t xml:space="preserve"> u </w:t>
      </w:r>
      <w:r w:rsidR="002140BE">
        <w:t>9</w:t>
      </w:r>
      <w:r w:rsidR="002F1438">
        <w:t>,</w:t>
      </w:r>
      <w:r w:rsidR="002140BE">
        <w:t>5</w:t>
      </w:r>
      <w:r w:rsidR="00F42003">
        <w:t>0</w:t>
      </w:r>
      <w:r w:rsidR="002F1438">
        <w:t xml:space="preserve"> sati</w:t>
      </w:r>
      <w:r w:rsidR="0085757B">
        <w:t xml:space="preserve">, </w:t>
      </w:r>
    </w:p>
    <w:p w:rsidRDefault="006F26CB" w:rsidP="00745BD4" w:rsidR="006F26CB">
      <w:pPr>
        <w:ind w:firstLine="708"/>
        <w:jc w:val="both"/>
      </w:pPr>
    </w:p>
    <w:p w:rsidRDefault="006F26CB" w:rsidP="00745BD4" w:rsidR="00745BD4" w:rsidRPr="006F26CB">
      <w:pPr>
        <w:ind w:firstLine="708"/>
        <w:jc w:val="both"/>
      </w:pPr>
      <w:proofErr w:type="spellStart"/>
      <w:r w:rsidRPr="006F26CB">
        <w:rPr>
          <w:b/>
        </w:rPr>
        <w:t>prelaže</w:t>
      </w:r>
      <w:proofErr w:type="spellEnd"/>
      <w:r w:rsidRPr="006F26CB">
        <w:rPr>
          <w:b/>
        </w:rPr>
        <w:t xml:space="preserve"> se za dan </w:t>
      </w:r>
      <w:r w:rsidR="00D379B0">
        <w:rPr>
          <w:b/>
        </w:rPr>
        <w:t>21. prosinca</w:t>
      </w:r>
      <w:r w:rsidRPr="006F26CB">
        <w:rPr>
          <w:b/>
        </w:rPr>
        <w:t xml:space="preserve"> 2017. godine u </w:t>
      </w:r>
      <w:r w:rsidR="0078464B">
        <w:rPr>
          <w:b/>
        </w:rPr>
        <w:t>9</w:t>
      </w:r>
      <w:r w:rsidRPr="006F26CB">
        <w:rPr>
          <w:b/>
        </w:rPr>
        <w:t>,</w:t>
      </w:r>
      <w:r w:rsidR="0078464B">
        <w:rPr>
          <w:b/>
        </w:rPr>
        <w:t>5</w:t>
      </w:r>
      <w:r w:rsidR="00F42003">
        <w:rPr>
          <w:b/>
        </w:rPr>
        <w:t>0</w:t>
      </w:r>
      <w:r w:rsidRPr="006F26CB">
        <w:rPr>
          <w:b/>
        </w:rPr>
        <w:t xml:space="preserve"> sati</w:t>
      </w:r>
      <w:r>
        <w:t xml:space="preserve">, kod ovoga suda, u </w:t>
      </w:r>
      <w:r w:rsidR="0085757B" w:rsidRPr="006F26CB">
        <w:t>Karlovc</w:t>
      </w:r>
      <w:r w:rsidRPr="006F26CB">
        <w:t>u</w:t>
      </w:r>
      <w:r w:rsidR="0085757B" w:rsidRPr="006F26CB">
        <w:t>, Trg hrvatskih branitelja 1/II, soba broj 204.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6F26CB">
        <w:t>1</w:t>
      </w:r>
      <w:r w:rsidR="00D03EBB">
        <w:t>1</w:t>
      </w:r>
      <w:r w:rsidR="006F26CB">
        <w:t>. listopada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F0305" w:rsidR="002F0305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784AC9">
        <w:t>,v.r.</w:t>
      </w:r>
    </w:p>
    <w:p w:rsidRDefault="00784AC9" w:rsidP="002F0305" w:rsidR="00784AC9">
      <w:pPr>
        <w:jc w:val="right"/>
      </w:pPr>
    </w:p>
    <w:p w:rsidRDefault="00784AC9" w:rsidP="002F0305" w:rsidR="00784AC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784AC9" w:rsidP="002F0305" w:rsidR="00784AC9">
      <w:pPr>
        <w:jc w:val="right"/>
      </w:pPr>
      <w:r>
        <w:t>ovlašteni službenik:</w:t>
      </w:r>
    </w:p>
    <w:p w:rsidRDefault="00784AC9" w:rsidP="002F0305" w:rsidR="00784AC9" w:rsidRPr="0053264E">
      <w:pPr>
        <w:jc w:val="right"/>
      </w:pPr>
      <w:r>
        <w:t xml:space="preserve">Marina </w:t>
      </w:r>
      <w:proofErr w:type="spellStart"/>
      <w:r>
        <w:t>Markić</w:t>
      </w:r>
      <w:proofErr w:type="spellEnd"/>
    </w:p>
    <w:p w:rsidRDefault="00B74EA2" w:rsidP="00B25D54" w:rsidR="00B74EA2" w:rsidRPr="0053264E">
      <w:pPr>
        <w:jc w:val="right"/>
      </w:pP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sectPr w:rsidSect="00DF1B94" w:rsidR="002F1438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BF6" w:rsidR="00841BF6">
      <w:r>
        <w:separator/>
      </w:r>
    </w:p>
  </w:endnote>
  <w:endnote w:id="0" w:type="continuationSeparator">
    <w:p w:rsidRDefault="00841BF6" w:rsidR="00841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BF6" w:rsidR="00841BF6">
      <w:r>
        <w:separator/>
      </w:r>
    </w:p>
  </w:footnote>
  <w:footnote w:id="0" w:type="continuationSeparator">
    <w:p w:rsidRDefault="00841BF6" w:rsidR="00841B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A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01CD9"/>
    <w:multiLevelType w:val="hybridMultilevel"/>
    <w:tmpl w:val="49606F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05DFA"/>
    <w:rsid w:val="00010169"/>
    <w:rsid w:val="0001067B"/>
    <w:rsid w:val="000229C0"/>
    <w:rsid w:val="000345E7"/>
    <w:rsid w:val="00040A0F"/>
    <w:rsid w:val="00042C11"/>
    <w:rsid w:val="000430D5"/>
    <w:rsid w:val="00061EFA"/>
    <w:rsid w:val="0007268C"/>
    <w:rsid w:val="00077649"/>
    <w:rsid w:val="00080434"/>
    <w:rsid w:val="000858AE"/>
    <w:rsid w:val="00086591"/>
    <w:rsid w:val="000908DE"/>
    <w:rsid w:val="000926C6"/>
    <w:rsid w:val="00095E70"/>
    <w:rsid w:val="000A2004"/>
    <w:rsid w:val="000A5CBE"/>
    <w:rsid w:val="000A7F45"/>
    <w:rsid w:val="000B4426"/>
    <w:rsid w:val="000B6C06"/>
    <w:rsid w:val="000C106C"/>
    <w:rsid w:val="000C3769"/>
    <w:rsid w:val="000C799A"/>
    <w:rsid w:val="000C7EB9"/>
    <w:rsid w:val="000E7C58"/>
    <w:rsid w:val="000F0A0A"/>
    <w:rsid w:val="000F0EF4"/>
    <w:rsid w:val="000F381B"/>
    <w:rsid w:val="00104777"/>
    <w:rsid w:val="00112A59"/>
    <w:rsid w:val="00114FF9"/>
    <w:rsid w:val="00121733"/>
    <w:rsid w:val="00122195"/>
    <w:rsid w:val="00124BD0"/>
    <w:rsid w:val="00143098"/>
    <w:rsid w:val="001570A9"/>
    <w:rsid w:val="00157F70"/>
    <w:rsid w:val="00167F2D"/>
    <w:rsid w:val="0017084D"/>
    <w:rsid w:val="001740AB"/>
    <w:rsid w:val="00176154"/>
    <w:rsid w:val="001775C9"/>
    <w:rsid w:val="0019063D"/>
    <w:rsid w:val="00195ED8"/>
    <w:rsid w:val="00196824"/>
    <w:rsid w:val="00196C52"/>
    <w:rsid w:val="001A4EE3"/>
    <w:rsid w:val="001B2892"/>
    <w:rsid w:val="001B583E"/>
    <w:rsid w:val="001B632C"/>
    <w:rsid w:val="001B7108"/>
    <w:rsid w:val="001C0D70"/>
    <w:rsid w:val="001C2045"/>
    <w:rsid w:val="001C3313"/>
    <w:rsid w:val="001C462D"/>
    <w:rsid w:val="001C559F"/>
    <w:rsid w:val="001E08E7"/>
    <w:rsid w:val="001F05D9"/>
    <w:rsid w:val="001F6F1D"/>
    <w:rsid w:val="00206D22"/>
    <w:rsid w:val="002140BE"/>
    <w:rsid w:val="00217CDB"/>
    <w:rsid w:val="00217EEF"/>
    <w:rsid w:val="0022228B"/>
    <w:rsid w:val="00226C25"/>
    <w:rsid w:val="00235528"/>
    <w:rsid w:val="002454B3"/>
    <w:rsid w:val="00255349"/>
    <w:rsid w:val="002645BF"/>
    <w:rsid w:val="00267B7C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C5F3B"/>
    <w:rsid w:val="002D16B2"/>
    <w:rsid w:val="002D2A9E"/>
    <w:rsid w:val="002D49A0"/>
    <w:rsid w:val="002E1321"/>
    <w:rsid w:val="002F0305"/>
    <w:rsid w:val="002F1438"/>
    <w:rsid w:val="002F6394"/>
    <w:rsid w:val="003126C7"/>
    <w:rsid w:val="00315775"/>
    <w:rsid w:val="003231FE"/>
    <w:rsid w:val="003364EA"/>
    <w:rsid w:val="00337A20"/>
    <w:rsid w:val="00337C24"/>
    <w:rsid w:val="00343119"/>
    <w:rsid w:val="003529BD"/>
    <w:rsid w:val="00361012"/>
    <w:rsid w:val="00364E3A"/>
    <w:rsid w:val="003652C7"/>
    <w:rsid w:val="003746BE"/>
    <w:rsid w:val="00375F51"/>
    <w:rsid w:val="003810B2"/>
    <w:rsid w:val="0038234F"/>
    <w:rsid w:val="00391C11"/>
    <w:rsid w:val="00396082"/>
    <w:rsid w:val="003B5F93"/>
    <w:rsid w:val="003C354D"/>
    <w:rsid w:val="003D2EEE"/>
    <w:rsid w:val="003E059C"/>
    <w:rsid w:val="003E1E06"/>
    <w:rsid w:val="003E66D2"/>
    <w:rsid w:val="003F4A53"/>
    <w:rsid w:val="003F5110"/>
    <w:rsid w:val="00415D25"/>
    <w:rsid w:val="0042648C"/>
    <w:rsid w:val="00432ACD"/>
    <w:rsid w:val="004356A2"/>
    <w:rsid w:val="00451D7D"/>
    <w:rsid w:val="004565E0"/>
    <w:rsid w:val="00482F92"/>
    <w:rsid w:val="00492DEC"/>
    <w:rsid w:val="004A10F2"/>
    <w:rsid w:val="004A58C4"/>
    <w:rsid w:val="004B05BE"/>
    <w:rsid w:val="004B0A0A"/>
    <w:rsid w:val="004B111F"/>
    <w:rsid w:val="004B4514"/>
    <w:rsid w:val="004B6701"/>
    <w:rsid w:val="004C5B48"/>
    <w:rsid w:val="004C713B"/>
    <w:rsid w:val="004D27C4"/>
    <w:rsid w:val="004E4C54"/>
    <w:rsid w:val="004F61DF"/>
    <w:rsid w:val="00511E4A"/>
    <w:rsid w:val="00513F73"/>
    <w:rsid w:val="00523BA1"/>
    <w:rsid w:val="00530CAD"/>
    <w:rsid w:val="0053264E"/>
    <w:rsid w:val="00535AD3"/>
    <w:rsid w:val="0054176C"/>
    <w:rsid w:val="00546DEB"/>
    <w:rsid w:val="00582442"/>
    <w:rsid w:val="00582784"/>
    <w:rsid w:val="00586283"/>
    <w:rsid w:val="00592682"/>
    <w:rsid w:val="0059752C"/>
    <w:rsid w:val="005A0F14"/>
    <w:rsid w:val="005C0539"/>
    <w:rsid w:val="005C7BEA"/>
    <w:rsid w:val="005D4B5D"/>
    <w:rsid w:val="005E1585"/>
    <w:rsid w:val="005E2748"/>
    <w:rsid w:val="005E4A1E"/>
    <w:rsid w:val="00604000"/>
    <w:rsid w:val="00610C21"/>
    <w:rsid w:val="0061317A"/>
    <w:rsid w:val="00613A29"/>
    <w:rsid w:val="00620028"/>
    <w:rsid w:val="00632E05"/>
    <w:rsid w:val="00644641"/>
    <w:rsid w:val="00646047"/>
    <w:rsid w:val="00655520"/>
    <w:rsid w:val="00660D4D"/>
    <w:rsid w:val="00660EF1"/>
    <w:rsid w:val="00667243"/>
    <w:rsid w:val="0067351F"/>
    <w:rsid w:val="006748D1"/>
    <w:rsid w:val="006823C5"/>
    <w:rsid w:val="00683588"/>
    <w:rsid w:val="006A5830"/>
    <w:rsid w:val="006B040A"/>
    <w:rsid w:val="006B1A5D"/>
    <w:rsid w:val="006B621F"/>
    <w:rsid w:val="006C455F"/>
    <w:rsid w:val="006C719B"/>
    <w:rsid w:val="006D154A"/>
    <w:rsid w:val="006E786E"/>
    <w:rsid w:val="006F26CB"/>
    <w:rsid w:val="00701C98"/>
    <w:rsid w:val="007108AA"/>
    <w:rsid w:val="007239C4"/>
    <w:rsid w:val="00723F71"/>
    <w:rsid w:val="00725019"/>
    <w:rsid w:val="0072532F"/>
    <w:rsid w:val="00741F56"/>
    <w:rsid w:val="007429CF"/>
    <w:rsid w:val="00745BD4"/>
    <w:rsid w:val="00756733"/>
    <w:rsid w:val="00757A14"/>
    <w:rsid w:val="007668DE"/>
    <w:rsid w:val="0076740E"/>
    <w:rsid w:val="00775FB2"/>
    <w:rsid w:val="0078464B"/>
    <w:rsid w:val="00784AC9"/>
    <w:rsid w:val="00786169"/>
    <w:rsid w:val="007878E8"/>
    <w:rsid w:val="00787E9D"/>
    <w:rsid w:val="007B051E"/>
    <w:rsid w:val="007B0A02"/>
    <w:rsid w:val="007B1DD3"/>
    <w:rsid w:val="007D5C85"/>
    <w:rsid w:val="007D5D16"/>
    <w:rsid w:val="007D5D8E"/>
    <w:rsid w:val="007E040C"/>
    <w:rsid w:val="007E0C9C"/>
    <w:rsid w:val="007E5183"/>
    <w:rsid w:val="007F6C74"/>
    <w:rsid w:val="00811FD6"/>
    <w:rsid w:val="00824E27"/>
    <w:rsid w:val="00825A07"/>
    <w:rsid w:val="00825FFC"/>
    <w:rsid w:val="00826305"/>
    <w:rsid w:val="00836604"/>
    <w:rsid w:val="00841BF6"/>
    <w:rsid w:val="00846323"/>
    <w:rsid w:val="00851346"/>
    <w:rsid w:val="0085532B"/>
    <w:rsid w:val="0085757B"/>
    <w:rsid w:val="008611CF"/>
    <w:rsid w:val="008630DA"/>
    <w:rsid w:val="00863AFD"/>
    <w:rsid w:val="00865E26"/>
    <w:rsid w:val="00874E6C"/>
    <w:rsid w:val="008839E2"/>
    <w:rsid w:val="00891042"/>
    <w:rsid w:val="008944C9"/>
    <w:rsid w:val="008950EB"/>
    <w:rsid w:val="00895876"/>
    <w:rsid w:val="008C33DF"/>
    <w:rsid w:val="008D1A5A"/>
    <w:rsid w:val="008D1BBD"/>
    <w:rsid w:val="008D3D0F"/>
    <w:rsid w:val="008F0C1D"/>
    <w:rsid w:val="008F5D23"/>
    <w:rsid w:val="008F5F8C"/>
    <w:rsid w:val="008F6A2B"/>
    <w:rsid w:val="00906253"/>
    <w:rsid w:val="00921031"/>
    <w:rsid w:val="00926257"/>
    <w:rsid w:val="00941993"/>
    <w:rsid w:val="0094791B"/>
    <w:rsid w:val="00955802"/>
    <w:rsid w:val="00960272"/>
    <w:rsid w:val="00961D4E"/>
    <w:rsid w:val="00970B95"/>
    <w:rsid w:val="0097261B"/>
    <w:rsid w:val="00977334"/>
    <w:rsid w:val="00990B04"/>
    <w:rsid w:val="00991097"/>
    <w:rsid w:val="00993A23"/>
    <w:rsid w:val="00993E29"/>
    <w:rsid w:val="009A0E71"/>
    <w:rsid w:val="009A665E"/>
    <w:rsid w:val="009C1BCF"/>
    <w:rsid w:val="009C506D"/>
    <w:rsid w:val="009C5BC5"/>
    <w:rsid w:val="009E0FFF"/>
    <w:rsid w:val="009F420C"/>
    <w:rsid w:val="009F5E9F"/>
    <w:rsid w:val="00A02FC0"/>
    <w:rsid w:val="00A03C57"/>
    <w:rsid w:val="00A058DD"/>
    <w:rsid w:val="00A06F1D"/>
    <w:rsid w:val="00A17D9B"/>
    <w:rsid w:val="00A20CA1"/>
    <w:rsid w:val="00A422FE"/>
    <w:rsid w:val="00A42716"/>
    <w:rsid w:val="00A43160"/>
    <w:rsid w:val="00A47231"/>
    <w:rsid w:val="00A51F97"/>
    <w:rsid w:val="00A570E3"/>
    <w:rsid w:val="00A62E60"/>
    <w:rsid w:val="00A675FB"/>
    <w:rsid w:val="00A70782"/>
    <w:rsid w:val="00A74578"/>
    <w:rsid w:val="00AB3FA0"/>
    <w:rsid w:val="00AC08A7"/>
    <w:rsid w:val="00AD17CD"/>
    <w:rsid w:val="00AD1EB5"/>
    <w:rsid w:val="00AD21EC"/>
    <w:rsid w:val="00AD34CB"/>
    <w:rsid w:val="00AD7F90"/>
    <w:rsid w:val="00AE136D"/>
    <w:rsid w:val="00AE2532"/>
    <w:rsid w:val="00AE419A"/>
    <w:rsid w:val="00AF3141"/>
    <w:rsid w:val="00AF3E34"/>
    <w:rsid w:val="00AF7785"/>
    <w:rsid w:val="00B03E75"/>
    <w:rsid w:val="00B1009F"/>
    <w:rsid w:val="00B1068D"/>
    <w:rsid w:val="00B1314F"/>
    <w:rsid w:val="00B2232A"/>
    <w:rsid w:val="00B23927"/>
    <w:rsid w:val="00B25D54"/>
    <w:rsid w:val="00B34BE5"/>
    <w:rsid w:val="00B3771C"/>
    <w:rsid w:val="00B37D42"/>
    <w:rsid w:val="00B62AE8"/>
    <w:rsid w:val="00B637CF"/>
    <w:rsid w:val="00B66C4B"/>
    <w:rsid w:val="00B74EA2"/>
    <w:rsid w:val="00B778ED"/>
    <w:rsid w:val="00BA257E"/>
    <w:rsid w:val="00BA609D"/>
    <w:rsid w:val="00BB2166"/>
    <w:rsid w:val="00BC009E"/>
    <w:rsid w:val="00BD2EAD"/>
    <w:rsid w:val="00BD5875"/>
    <w:rsid w:val="00BE3247"/>
    <w:rsid w:val="00BF2720"/>
    <w:rsid w:val="00BF2FA2"/>
    <w:rsid w:val="00BF6F39"/>
    <w:rsid w:val="00C01AE6"/>
    <w:rsid w:val="00C06B7E"/>
    <w:rsid w:val="00C07BEB"/>
    <w:rsid w:val="00C13758"/>
    <w:rsid w:val="00C13BDD"/>
    <w:rsid w:val="00C27603"/>
    <w:rsid w:val="00C27D59"/>
    <w:rsid w:val="00C51829"/>
    <w:rsid w:val="00C52D68"/>
    <w:rsid w:val="00C62037"/>
    <w:rsid w:val="00C65EF3"/>
    <w:rsid w:val="00C67F1A"/>
    <w:rsid w:val="00C71077"/>
    <w:rsid w:val="00C82C2F"/>
    <w:rsid w:val="00C84611"/>
    <w:rsid w:val="00C86D88"/>
    <w:rsid w:val="00C90CD4"/>
    <w:rsid w:val="00C92DA2"/>
    <w:rsid w:val="00C92E59"/>
    <w:rsid w:val="00CA165A"/>
    <w:rsid w:val="00CB2CAC"/>
    <w:rsid w:val="00CB6C29"/>
    <w:rsid w:val="00CC408D"/>
    <w:rsid w:val="00CE17CB"/>
    <w:rsid w:val="00CE2079"/>
    <w:rsid w:val="00CE6EAF"/>
    <w:rsid w:val="00CF123F"/>
    <w:rsid w:val="00D03EBB"/>
    <w:rsid w:val="00D124F5"/>
    <w:rsid w:val="00D15253"/>
    <w:rsid w:val="00D20B64"/>
    <w:rsid w:val="00D21672"/>
    <w:rsid w:val="00D32B14"/>
    <w:rsid w:val="00D33D76"/>
    <w:rsid w:val="00D379B0"/>
    <w:rsid w:val="00D51E48"/>
    <w:rsid w:val="00D56D86"/>
    <w:rsid w:val="00D61D0F"/>
    <w:rsid w:val="00D62198"/>
    <w:rsid w:val="00D662B2"/>
    <w:rsid w:val="00D71FEB"/>
    <w:rsid w:val="00D742DD"/>
    <w:rsid w:val="00D94EF5"/>
    <w:rsid w:val="00D96548"/>
    <w:rsid w:val="00DA6EC3"/>
    <w:rsid w:val="00DC7E72"/>
    <w:rsid w:val="00DD59AD"/>
    <w:rsid w:val="00DF1286"/>
    <w:rsid w:val="00DF1B94"/>
    <w:rsid w:val="00DF1DF7"/>
    <w:rsid w:val="00E050A5"/>
    <w:rsid w:val="00E1191B"/>
    <w:rsid w:val="00E158AA"/>
    <w:rsid w:val="00E21339"/>
    <w:rsid w:val="00E21D5B"/>
    <w:rsid w:val="00E334FF"/>
    <w:rsid w:val="00E406C7"/>
    <w:rsid w:val="00E439A6"/>
    <w:rsid w:val="00E4718E"/>
    <w:rsid w:val="00E532A1"/>
    <w:rsid w:val="00E611BD"/>
    <w:rsid w:val="00E630B5"/>
    <w:rsid w:val="00E71467"/>
    <w:rsid w:val="00E80FBC"/>
    <w:rsid w:val="00E81800"/>
    <w:rsid w:val="00E84520"/>
    <w:rsid w:val="00E97D6D"/>
    <w:rsid w:val="00EA11CE"/>
    <w:rsid w:val="00EA5EE7"/>
    <w:rsid w:val="00EA6709"/>
    <w:rsid w:val="00EA755B"/>
    <w:rsid w:val="00EB11C0"/>
    <w:rsid w:val="00EB2086"/>
    <w:rsid w:val="00EB59ED"/>
    <w:rsid w:val="00EC2E6D"/>
    <w:rsid w:val="00EC4E58"/>
    <w:rsid w:val="00ED7650"/>
    <w:rsid w:val="00EE0132"/>
    <w:rsid w:val="00EF7E94"/>
    <w:rsid w:val="00F07A48"/>
    <w:rsid w:val="00F10211"/>
    <w:rsid w:val="00F110FF"/>
    <w:rsid w:val="00F11929"/>
    <w:rsid w:val="00F17825"/>
    <w:rsid w:val="00F2244C"/>
    <w:rsid w:val="00F2343C"/>
    <w:rsid w:val="00F2467C"/>
    <w:rsid w:val="00F36BA8"/>
    <w:rsid w:val="00F42003"/>
    <w:rsid w:val="00F42B08"/>
    <w:rsid w:val="00F73D03"/>
    <w:rsid w:val="00F746A9"/>
    <w:rsid w:val="00F775AF"/>
    <w:rsid w:val="00F83076"/>
    <w:rsid w:val="00F86FC3"/>
    <w:rsid w:val="00F8732C"/>
    <w:rsid w:val="00F93D98"/>
    <w:rsid w:val="00FA1750"/>
    <w:rsid w:val="00FB47E6"/>
    <w:rsid w:val="00FB5822"/>
    <w:rsid w:val="00FB7901"/>
    <w:rsid w:val="00FC3EA0"/>
    <w:rsid w:val="00FD4A0C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78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8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8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8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8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78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8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8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8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8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286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453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45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694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62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93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167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02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8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234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52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67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33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15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23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197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307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05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St-788/2017-8</izvorni_sadrzaj>
    <derivirana_varijabla naziv="DomainObject.Oznaka_1">St-788/2017-8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St-788/2017</izvorni_sadrzaj>
    <derivirana_varijabla naziv="DomainObject.Predmet.OznakaBroj_1">St-788/2017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POLITUS UGOSTITELJSTVO d.o.o. zastupanog po punomoćniku Oliver Ivanković</izvorni_sadrzaj>
    <derivirana_varijabla naziv="DomainObject.Predmet.ProtustrankaFormated_1">  POLITUS UGOSTITELJSTVO d.o.o. zastupanog po punomoćniku Oliver Ivanković</derivirana_varijabla>
  </DomainObject.Predmet.ProtustrankaFormated>
  <DomainObject.Predmet.ProtustrankaFormatedOIB>
    <izvorni_sadrzaj>  POLITUS UGOSTITELJSTVO d.o.o., OIB 14937374753 zastupanog po punomoćniku Oliver Ivanković</izvorni_sadrzaj>
    <derivirana_varijabla naziv="DomainObject.Predmet.ProtustrankaFormatedOIB_1">  POLITUS UGOSTITELJSTVO d.o.o., OIB 14937374753 zastupanog po punomoćniku Oliver Ivanković</derivirana_varijabla>
  </DomainObject.Predmet.ProtustrankaFormatedOIB>
  <DomainObject.Predmet.ProtustrankaFormatedWithAdress>
    <izvorni_sadrzaj> POLITUS UGOSTITELJSTVO d.o.o., Draškovićeva 5, 10000 Zagreb zastupanog po punomoćniku Oliver Ivanković</izvorni_sadrzaj>
    <derivirana_varijabla naziv="DomainObject.Predmet.ProtustrankaFormatedWithAdress_1"> POLITUS UGOSTITELJSTVO d.o.o., Draškovićeva 5, 10000 Zagreb zastupanog po punomoćniku Oliver Ivanković</derivirana_varijabla>
  </DomainObject.Predmet.ProtustrankaFormatedWithAdress>
  <DomainObject.Predmet.ProtustrankaFormatedWithAdressOIB>
    <izvorni_sadrzaj> POLITUS UGOSTITELJSTVO d.o.o., OIB 14937374753, Draškovićeva 5, 10000 Zagreb zastupanog po punomoćniku Oliver Ivanković</izvorni_sadrzaj>
    <derivirana_varijabla naziv="DomainObject.Predmet.ProtustrankaFormatedWithAdressOIB_1"> POLITUS UGOSTITELJSTVO d.o.o., OIB 14937374753, Draškovićeva 5, 10000 Zagreb zastupanog po punomoćniku Oliver Ivanković</derivirana_varijabla>
  </DomainObject.Predmet.ProtustrankaFormatedWithAdressOIB>
  <DomainObject.Predmet.ProtustrankaWithAdress>
    <izvorni_sadrzaj>POLITUS UGOSTITELJSTVO d.o.o. Draškovićeva 5, 10000 Zagreb</izvorni_sadrzaj>
    <derivirana_varijabla naziv="DomainObject.Predmet.ProtustrankaWithAdress_1">POLITUS UGOSTITELJSTVO d.o.o. Draškovićeva 5, 10000 Zagreb</derivirana_varijabla>
  </DomainObject.Predmet.ProtustrankaWithAdress>
  <DomainObject.Predmet.ProtustrankaWithAdressOIB>
    <izvorni_sadrzaj>POLITUS UGOSTITELJSTVO d.o.o., OIB 14937374753, Draškovićeva 5, 10000 Zagreb</izvorni_sadrzaj>
    <derivirana_varijabla naziv="DomainObject.Predmet.ProtustrankaWithAdressOIB_1">POLITUS UGOSTITELJSTVO d.o.o., OIB 14937374753, Draškovićeva 5, 10000 Zagreb</derivirana_varijabla>
  </DomainObject.Predmet.ProtustrankaWithAdressOIB>
  <DomainObject.Predmet.ProtustrankaNazivFormated>
    <izvorni_sadrzaj>POLITUS UGOSTITELJSTVO d.o.o.</izvorni_sadrzaj>
    <derivirana_varijabla naziv="DomainObject.Predmet.ProtustrankaNazivFormated_1">POLITUS UGOSTITELJSTVO d.o.o.</derivirana_varijabla>
  </DomainObject.Predmet.ProtustrankaNazivFormated>
  <DomainObject.Predmet.ProtustrankaNazivFormatedOIB>
    <izvorni_sadrzaj>POLITUS UGOSTITELJSTVO d.o.o., OIB 14937374753</izvorni_sadrzaj>
    <derivirana_varijabla naziv="DomainObject.Predmet.ProtustrankaNazivFormatedOIB_1">POLITUS UGOSTITELJSTVO d.o.o., OIB 14937374753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POLITUS UGOSTITELJSTVO d.o.o. zastupanog po punomoćniku Oliver Ivanković</item>
    </izvorni_sadrzaj>
    <derivirana_varijabla naziv="DomainObject.Predmet.ProtuStrankaListFormated_1">
      <item>POLITUS UGOSTITELJSTVO d.o.o. zastupanog po punomoćniku Oliver Ivanković</item>
    </derivirana_varijabla>
  </DomainObject.Predmet.ProtuStrankaListFormated>
  <DomainObject.Predmet.ProtuStrankaListFormatedOIB>
    <izvorni_sadrzaj>
      <item>POLITUS UGOSTITELJSTVO d.o.o., OIB 14937374753 zastupanog po punomoćniku Oliver Ivanković</item>
    </izvorni_sadrzaj>
    <derivirana_varijabla naziv="DomainObject.Predmet.ProtuStrankaListFormatedOIB_1">
      <item>POLITUS UGOSTITELJSTVO d.o.o., OIB 14937374753 zastupanog po punomoćniku Oliver Ivanković</item>
    </derivirana_varijabla>
  </DomainObject.Predmet.ProtuStrankaListFormatedOIB>
  <DomainObject.Predmet.ProtuStrankaListFormatedWithAdress>
    <izvorni_sadrzaj>
      <item>POLITUS UGOSTITELJSTVO d.o.o., Draškovićeva 5, 10000 Zagreb zastupanog po punomoćniku Oliver Ivanković</item>
    </izvorni_sadrzaj>
    <derivirana_varijabla naziv="DomainObject.Predmet.ProtuStrankaListFormatedWithAdress_1">
      <item>POLITUS UGOSTITELJSTVO d.o.o., Draškovićeva 5, 10000 Zagreb zastupanog po punomoćniku Oliver Ivanković</item>
    </derivirana_varijabla>
  </DomainObject.Predmet.ProtuStrankaListFormatedWithAdress>
  <DomainObject.Predmet.ProtuStrankaListFormatedWithAdressOIB>
    <izvorni_sadrzaj>
      <item>POLITUS UGOSTITELJSTVO d.o.o., OIB 14937374753, Draškovićeva 5, 10000 Zagreb zastupanog po punomoćniku Oliver Ivanković</item>
    </izvorni_sadrzaj>
    <derivirana_varijabla naziv="DomainObject.Predmet.ProtuStrankaListFormatedWithAdressOIB_1">
      <item>POLITUS UGOSTITELJSTVO d.o.o., OIB 14937374753, Draškovićeva 5, 10000 Zagreb zastupanog po punomoćniku Oliver Ivanković</item>
    </derivirana_varijabla>
  </DomainObject.Predmet.ProtuStrankaListFormatedWithAdressOIB>
  <DomainObject.Predmet.ProtuStrankaListNazivFormated>
    <izvorni_sadrzaj>
      <item>POLITUS UGOSTITELJSTVO d.o.o.</item>
    </izvorni_sadrzaj>
    <derivirana_varijabla naziv="DomainObject.Predmet.ProtuStrankaListNazivFormated_1">
      <item>POLITUS UGOSTITELJSTVO d.o.o.</item>
    </derivirana_varijabla>
  </DomainObject.Predmet.ProtuStrankaListNazivFormated>
  <DomainObject.Predmet.ProtuStrankaListNazivFormatedOIB>
    <izvorni_sadrzaj>
      <item>POLITUS UGOSTITELJSTVO d.o.o., OIB 14937374753</item>
    </izvorni_sadrzaj>
    <derivirana_varijabla naziv="DomainObject.Predmet.ProtuStrankaListNazivFormatedOIB_1">
      <item>POLITUS UGOSTITELJSTVO d.o.o., OIB 14937374753</item>
    </derivirana_varijabla>
  </DomainObject.Predmet.ProtuStrankaListNazivFormatedOIB>
  <DomainObject.Predmet.OstaliListFormated>
    <izvorni_sadrzaj>
      <item>Oliver Ivanković punomoćnik sudionika u postupku POLITUS UGOSTITELJSTVO d.o.o.</item>
    </izvorni_sadrzaj>
    <derivirana_varijabla naziv="DomainObject.Predmet.OstaliListFormated_1">
      <item>Oliver Ivanković punomoćnik sudionika u postupku POLITUS UGOSTITELJSTVO d.o.o.</item>
    </derivirana_varijabla>
  </DomainObject.Predmet.OstaliListFormated>
  <DomainObject.Predmet.OstaliListFormatedOIB>
    <izvorni_sadrzaj>
      <item>Oliver Ivanković, OIB 96605095124 punomoćnik sudionika u postupku POLITUS UGOSTITELJSTVO d.o.o.</item>
    </izvorni_sadrzaj>
    <derivirana_varijabla naziv="DomainObject.Predmet.OstaliListFormatedOIB_1">
      <item>Oliver Ivanković, OIB 96605095124 punomoćnik sudionika u postupku POLITUS UGOSTITELJSTVO d.o.o.</item>
    </derivirana_varijabla>
  </DomainObject.Predmet.OstaliListFormatedOIB>
  <DomainObject.Predmet.OstaliListFormatedWithAdress>
    <izvorni_sadrzaj>
      <item>Oliver Ivanković, Bolnička Cesta 34b, 10000 Zagreb punomoćnik sudionika u postupku POLITUS UGOSTITELJSTVO d.o.o.</item>
    </izvorni_sadrzaj>
    <derivirana_varijabla naziv="DomainObject.Predmet.OstaliListFormatedWithAdress_1">
      <item>Oliver Ivanković, Bolnička Cesta 34b, 10000 Zagreb punomoćnik sudionika u postupku POLITUS UGOSTITELJSTVO d.o.o.</item>
    </derivirana_varijabla>
  </DomainObject.Predmet.OstaliListFormatedWithAdress>
  <DomainObject.Predmet.OstaliListFormatedWithAdressOIB>
    <izvorni_sadrzaj>
      <item>Oliver Ivanković, OIB 96605095124, Bolnička Cesta 34b, 10000 Zagreb punomoćnik sudionika u postupku POLITUS UGOSTITELJSTVO d.o.o.</item>
    </izvorni_sadrzaj>
    <derivirana_varijabla naziv="DomainObject.Predmet.OstaliListFormatedWithAdressOIB_1">
      <item>Oliver Ivanković, OIB 96605095124, Bolnička Cesta 34b, 10000 Zagreb punomoćnik sudionika u postupku POLITUS UGOSTITELJSTVO d.o.o.</item>
    </derivirana_varijabla>
  </DomainObject.Predmet.OstaliListFormatedWithAdressOIB>
  <DomainObject.Predmet.OstaliListNazivFormated>
    <izvorni_sadrzaj>
      <item>Oliver Ivanković</item>
    </izvorni_sadrzaj>
    <derivirana_varijabla naziv="DomainObject.Predmet.OstaliListNazivFormated_1">
      <item>Oliver Ivanković</item>
    </derivirana_varijabla>
  </DomainObject.Predmet.OstaliListNazivFormated>
  <DomainObject.Predmet.OstaliListNazivFormatedOIB>
    <izvorni_sadrzaj>
      <item>Oliver Ivanković, OIB 96605095124</item>
    </izvorni_sadrzaj>
    <derivirana_varijabla naziv="DomainObject.Predmet.OstaliListNazivFormatedOIB_1">
      <item>Oliver Ivanković, OIB 96605095124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>St-788/2017-8</izvorni_sadrzaj>
    <derivirana_varijabla naziv="DomainObject.PoslovniBrojDokumenta_1">St-788/2017-8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POLITUS UGOSTITELJSTVO d.o.o.</izvorni_sadrzaj>
    <derivirana_varijabla naziv="DomainObject.Predmet.ProtustrankaIDrugi_1">POLITUS UGOSTITELJSTVO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POLITUS UGOSTITELJSTVO d.o.o., OIB 14937374753, Draškovićeva 5, 10000 Zagreb</izvorni_sadrzaj>
    <derivirana_varijabla naziv="DomainObject.Predmet.ProtustrankaIDrugiAdressOIB_1">POLITUS UGOSTITELJSTVO d.o.o., OIB 14937374753, Draškovićeva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POLITUS UGOSTITELJSTVO d.o.o.</item>
      <item>Oliver Ivanković</item>
    </izvorni_sadrzaj>
    <derivirana_varijabla naziv="DomainObject.Predmet.SudioniciListNaziv_1">
      <item>FINA Regionalni centar Zagreb</item>
      <item>POLITUS UGOSTITELJSTVO d.o.o.</item>
      <item>Oliver Ivanković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POLITUS UGOSTITELJSTVO d.o.o., OIB 14937374753, Draškovićeva 5,10000 Zagreb</item>
      <item>Oliver Ivanković, OIB 96605095124, Bolnička Cesta 34b,10000 Zagreb</item>
    </izvorni_sadrzaj>
    <derivirana_varijabla naziv="DomainObject.Predmet.SudioniciListAdressOIB_1">
      <item>FINA Regionalni centar Zagreb, OIB 85821130368, Trg svibanjskih žrtava 1995. br. 1,10000 Zagreb</item>
      <item>POLITUS UGOSTITELJSTVO d.o.o., OIB 14937374753, Draškovićeva 5,10000 Zagreb</item>
      <item>Oliver Ivanković, OIB 96605095124, Bolnička Cesta 34b,10000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14937374753</item>
      <item>, OIB 96605095124</item>
    </izvorni_sadrzaj>
    <derivirana_varijabla naziv="DomainObject.Predmet.SudioniciListNazivOIB_1">
      <item>, OIB 85821130368</item>
      <item>, OIB 14937374753</item>
      <item>, OIB 96605095124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F1A114-B1D4-41A1-997B-3FBC7960B7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704</properties:Characters>
  <properties:Lines>35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2017-10-11T05:40:00Z</dcterms:created>
  <dc:creator>gboljkovac</dc:creator>
  <cp:lastModifiedBy>Marina Markić</cp:lastModifiedBy>
  <cp:lastPrinted>2017-10-11T05:43:00Z</cp:lastPrinted>
  <dcterms:modified xmlns:xsi="http://www.w3.org/2001/XMLSchema-instance" xsi:type="dcterms:W3CDTF">2017-10-11T05:43:00Z</dcterms:modified>
  <cp:revision>12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St-788/2017-8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