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1709" w14:paraId="b5f170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85841">
        <w:t xml:space="preserve"> pod poslovnim brojem St-3769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85841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785841" w:rsidRPr="00785841">
        <w:t>ARBIT  D.M., d.o.o. OIB: 73350122084,  MBS: 080214004 iz Zagreba, Supilova 7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85841">
        <w:t xml:space="preserve">75.892,41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8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3575D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21FDC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3769</izvorni_sadrzaj>
    <derivirana_varijabla naziv="DomainObject.Predmet.Broj_1">3769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St-3769/2015</izvorni_sadrzaj>
    <derivirana_varijabla naziv="DomainObject.Predmet.OznakaBroj_1">St-3769/2015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R B I T  D.M. d.o.o. zastupanog po punomoćniku JADRANKA ARPAŠ</izvorni_sadrzaj>
    <derivirana_varijabla naziv="DomainObject.Predmet.ProtustrankaFormated_1">  A R B I T  D.M. d.o.o. zastupanog po punomoćniku JADRANKA ARPAŠ</derivirana_varijabla>
  </DomainObject.Predmet.ProtustrankaFormated>
  <DomainObject.Predmet.ProtustrankaFormatedOIB>
    <izvorni_sadrzaj>  A R B I T  D.M. d.o.o., OIB 73350122084 zastupanog po punomoćniku JADRANKA ARPAŠ</izvorni_sadrzaj>
    <derivirana_varijabla naziv="DomainObject.Predmet.ProtustrankaFormatedOIB_1">  A R B I T  D.M. d.o.o., OIB 73350122084 zastupanog po punomoćniku JADRANKA ARPAŠ</derivirana_varijabla>
  </DomainObject.Predmet.ProtustrankaFormatedOIB>
  <DomainObject.Predmet.ProtustrankaFormatedWithAdress>
    <izvorni_sadrzaj> A R B I T  D.M. d.o.o., Supilova 7, 10000 Zagreb zastupanog po punomoćniku JADRANKA ARPAŠ</izvorni_sadrzaj>
    <derivirana_varijabla naziv="DomainObject.Predmet.ProtustrankaFormatedWithAdress_1"> A R B I T  D.M. d.o.o., Supilova 7, 10000 Zagreb zastupanog po punomoćniku JADRANKA ARPAŠ</derivirana_varijabla>
  </DomainObject.Predmet.ProtustrankaFormatedWithAdress>
  <DomainObject.Predmet.ProtustrankaFormatedWithAdressOIB>
    <izvorni_sadrzaj> A R B I T  D.M. d.o.o., OIB 73350122084, Supilova 7, 10000 Zagreb zastupanog po punomoćniku JADRANKA ARPAŠ</izvorni_sadrzaj>
    <derivirana_varijabla naziv="DomainObject.Predmet.ProtustrankaFormatedWithAdressOIB_1"> A R B I T  D.M. d.o.o., OIB 73350122084, Supilova 7, 10000 Zagreb zastupanog po punomoćniku JADRANKA ARPAŠ</derivirana_varijabla>
  </DomainObject.Predmet.ProtustrankaFormatedWithAdressOIB>
  <DomainObject.Predmet.ProtustrankaWithAdress>
    <izvorni_sadrzaj>A R B I T  D.M. d.o.o. Supilova 7, 10000 Zagreb</izvorni_sadrzaj>
    <derivirana_varijabla naziv="DomainObject.Predmet.ProtustrankaWithAdress_1">A R B I T  D.M. d.o.o. Supilova 7, 10000 Zagreb</derivirana_varijabla>
  </DomainObject.Predmet.ProtustrankaWithAdress>
  <DomainObject.Predmet.ProtustrankaWithAdressOIB>
    <izvorni_sadrzaj>A R B I T  D.M. d.o.o., OIB 73350122084, Supilova 7, 10000 Zagreb</izvorni_sadrzaj>
    <derivirana_varijabla naziv="DomainObject.Predmet.ProtustrankaWithAdressOIB_1">A R B I T  D.M. d.o.o., OIB 73350122084, Supilova 7, 10000 Zagreb</derivirana_varijabla>
  </DomainObject.Predmet.ProtustrankaWithAdressOIB>
  <DomainObject.Predmet.ProtustrankaNazivFormated>
    <izvorni_sadrzaj>A R B I T  D.M. d.o.o.</izvorni_sadrzaj>
    <derivirana_varijabla naziv="DomainObject.Predmet.ProtustrankaNazivFormated_1">A R B I T  D.M. d.o.o.</derivirana_varijabla>
  </DomainObject.Predmet.ProtustrankaNazivFormated>
  <DomainObject.Predmet.ProtustrankaNazivFormatedOIB>
    <izvorni_sadrzaj>A R B I T  D.M. d.o.o., OIB 73350122084</izvorni_sadrzaj>
    <derivirana_varijabla naziv="DomainObject.Predmet.ProtustrankaNazivFormatedOIB_1">A R B I T  D.M. d.o.o., OIB 73350122084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R B I T  D.M. d.o.o. zastupanog po punomoćniku JADRANKA ARPAŠ</item>
    </izvorni_sadrzaj>
    <derivirana_varijabla naziv="DomainObject.Predmet.ProtuStrankaListFormated_1">
      <item>A R B I T  D.M. d.o.o. zastupanog po punomoćniku JADRANKA ARPAŠ</item>
    </derivirana_varijabla>
  </DomainObject.Predmet.ProtuStrankaListFormated>
  <DomainObject.Predmet.ProtuStrankaListFormatedOIB>
    <izvorni_sadrzaj>
      <item>A R B I T  D.M. d.o.o., OIB 73350122084 zastupanog po punomoćniku JADRANKA ARPAŠ</item>
    </izvorni_sadrzaj>
    <derivirana_varijabla naziv="DomainObject.Predmet.ProtuStrankaListFormatedOIB_1">
      <item>A R B I T  D.M. d.o.o., OIB 73350122084 zastupanog po punomoćniku JADRANKA ARPAŠ</item>
    </derivirana_varijabla>
  </DomainObject.Predmet.ProtuStrankaListFormatedOIB>
  <DomainObject.Predmet.ProtuStrankaListFormatedWithAdress>
    <izvorni_sadrzaj>
      <item>A R B I T  D.M. d.o.o., Supilova 7, 10000 Zagreb zastupanog po punomoćniku JADRANKA ARPAŠ</item>
    </izvorni_sadrzaj>
    <derivirana_varijabla naziv="DomainObject.Predmet.ProtuStrankaListFormatedWithAdress_1">
      <item>A R B I T  D.M. d.o.o., Supilova 7, 10000 Zagreb zastupanog po punomoćniku JADRANKA ARPAŠ</item>
    </derivirana_varijabla>
  </DomainObject.Predmet.ProtuStrankaListFormatedWithAdress>
  <DomainObject.Predmet.ProtuStrankaListFormatedWithAdressOIB>
    <izvorni_sadrzaj>
      <item>A R B I T  D.M. d.o.o., OIB 73350122084, Supilova 7, 10000 Zagreb zastupanog po punomoćniku JADRANKA ARPAŠ</item>
    </izvorni_sadrzaj>
    <derivirana_varijabla naziv="DomainObject.Predmet.ProtuStrankaListFormatedWithAdressOIB_1">
      <item>A R B I T  D.M. d.o.o., OIB 73350122084, Supilova 7, 10000 Zagreb zastupanog po punomoćniku JADRANKA ARPAŠ</item>
    </derivirana_varijabla>
  </DomainObject.Predmet.ProtuStrankaListFormatedWithAdressOIB>
  <DomainObject.Predmet.ProtuStrankaListNazivFormated>
    <izvorni_sadrzaj>
      <item>A R B I T  D.M. d.o.o.</item>
    </izvorni_sadrzaj>
    <derivirana_varijabla naziv="DomainObject.Predmet.ProtuStrankaListNazivFormated_1">
      <item>A R B I T  D.M. d.o.o.</item>
    </derivirana_varijabla>
  </DomainObject.Predmet.ProtuStrankaListNazivFormated>
  <DomainObject.Predmet.ProtuStrankaListNazivFormatedOIB>
    <izvorni_sadrzaj>
      <item>A R B I T  D.M. d.o.o., OIB 73350122084</item>
    </izvorni_sadrzaj>
    <derivirana_varijabla naziv="DomainObject.Predmet.ProtuStrankaListNazivFormatedOIB_1">
      <item>A R B I T  D.M. d.o.o., OIB 73350122084</item>
    </derivirana_varijabla>
  </DomainObject.Predmet.ProtuStrankaListNazivFormatedOIB>
  <DomainObject.Predmet.OstaliListFormated>
    <izvorni_sadrzaj>
      <item>JADRANKA ARPAŠ punomoćnik sudionika u postupku A R B I T  D.M. d.o.o.</item>
    </izvorni_sadrzaj>
    <derivirana_varijabla naziv="DomainObject.Predmet.OstaliListFormated_1">
      <item>JADRANKA ARPAŠ punomoćnik sudionika u postupku A R B I T  D.M. d.o.o.</item>
    </derivirana_varijabla>
  </DomainObject.Predmet.OstaliListFormated>
  <DomainObject.Predmet.OstaliListFormatedOIB>
    <izvorni_sadrzaj>
      <item>JADRANKA ARPAŠ, OIB 21968618498 punomoćnik sudionika u postupku A R B I T  D.M. d.o.o.</item>
    </izvorni_sadrzaj>
    <derivirana_varijabla naziv="DomainObject.Predmet.OstaliListFormatedOIB_1">
      <item>JADRANKA ARPAŠ, OIB 21968618498 punomoćnik sudionika u postupku A R B I T  D.M. d.o.o.</item>
    </derivirana_varijabla>
  </DomainObject.Predmet.OstaliListFormatedOIB>
  <DomainObject.Predmet.OstaliListFormatedWithAdress>
    <izvorni_sadrzaj>
      <item>JADRANKA ARPAŠ, AUGUSTA ŠENOE 24, 44320 Kutina punomoćnik sudionika u postupku A R B I T  D.M. d.o.o.</item>
    </izvorni_sadrzaj>
    <derivirana_varijabla naziv="DomainObject.Predmet.OstaliListFormatedWithAdress_1">
      <item>JADRANKA ARPAŠ, AUGUSTA ŠENOE 24, 44320 Kutina punomoćnik sudionika u postupku A R B I T  D.M. d.o.o.</item>
    </derivirana_varijabla>
  </DomainObject.Predmet.OstaliListFormatedWithAdress>
  <DomainObject.Predmet.OstaliListFormatedWithAdressOIB>
    <izvorni_sadrzaj>
      <item>JADRANKA ARPAŠ, OIB 21968618498, AUGUSTA ŠENOE 24, 44320 Kutina punomoćnik sudionika u postupku A R B I T  D.M. d.o.o.</item>
    </izvorni_sadrzaj>
    <derivirana_varijabla naziv="DomainObject.Predmet.OstaliListFormatedWithAdressOIB_1">
      <item>JADRANKA ARPAŠ, OIB 21968618498, AUGUSTA ŠENOE 24, 44320 Kutina punomoćnik sudionika u postupku A R B I T  D.M. d.o.o.</item>
    </derivirana_varijabla>
  </DomainObject.Predmet.OstaliListFormatedWithAdressOIB>
  <DomainObject.Predmet.OstaliListNazivFormated>
    <izvorni_sadrzaj>
      <item>JADRANKA ARPAŠ</item>
    </izvorni_sadrzaj>
    <derivirana_varijabla naziv="DomainObject.Predmet.OstaliListNazivFormated_1">
      <item>JADRANKA ARPAŠ</item>
    </derivirana_varijabla>
  </DomainObject.Predmet.OstaliListNazivFormated>
  <DomainObject.Predmet.OstaliListNazivFormatedOIB>
    <izvorni_sadrzaj>
      <item>JADRANKA ARPAŠ, OIB 21968618498</item>
    </izvorni_sadrzaj>
    <derivirana_varijabla naziv="DomainObject.Predmet.OstaliListNazivFormatedOIB_1">
      <item>JADRANKA ARPAŠ, OIB 21968618498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R B I T  D.M. d.o.o.</izvorni_sadrzaj>
    <derivirana_varijabla naziv="DomainObject.Predmet.ProtustrankaIDrugi_1">A R B I T  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 R B I T  D.M. d.o.o., OIB 73350122084, Supilova 7, 10000 Zagreb</izvorni_sadrzaj>
    <derivirana_varijabla naziv="DomainObject.Predmet.ProtustrankaIDrugiAdressOIB_1">A R B I T  D.M. d.o.o., OIB 73350122084, Supilova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R B I T  D.M. d.o.o.</item>
      <item>JADRANKA ARPAŠ</item>
    </izvorni_sadrzaj>
    <derivirana_varijabla naziv="DomainObject.Predmet.SudioniciListNaziv_1">
      <item>FINA Regionalni centar Zagreb</item>
      <item>A R B I T  D.M. d.o.o.</item>
      <item>JADRANKA ARPAŠ</item>
    </derivirana_varijabla>
  </DomainObject.Predmet.SudioniciListNaziv>
  <DomainObject.Predmet.SudioniciListAdressOIB>
    <izvorni_sadrzaj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izvorni_sadrzaj>
    <derivirana_varijabla naziv="DomainObject.Predmet.SudioniciListAdressOIB_1">
      <item>FINA Regionalni centar Zagreb, OIB 85821130368, Trg svibanjskih žrtava 1995. 1,10000 Zagreb</item>
      <item>A R B I T  D.M. d.o.o., OIB 73350122084, Supilova 7,10000 Zagreb</item>
      <item>JADRANKA ARPAŠ, OIB 21968618498, AUGUSTA ŠENOE 24,44320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73350122084</item>
      <item>, OIB 21968618498</item>
    </izvorni_sadrzaj>
    <derivirana_varijabla naziv="DomainObject.Predmet.SudioniciListNazivOIB_1">
      <item>, OIB 85821130368</item>
      <item>, OIB 73350122084</item>
      <item>, OIB 21968618498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2015-12-02T09:00:00Z</dcterms:created>
  <dc:creator>ilukac</dc:creator>
  <cp:lastModifiedBy>Višnja Svečak</cp:lastModifiedBy>
  <cp:lastPrinted>2015-11-24T10:38:00Z</cp:lastPrinted>
  <dcterms:modified xmlns:xsi="http://www.w3.org/2001/XMLSchema-instance" xsi:type="dcterms:W3CDTF">2015-12-02T11:44:00Z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