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19d9" w14:paraId="1aa19d9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5E4EA8">
        <w:t>GRAĐENJE PEZO, j.d.o.o., Put Svetog Ivana 5, Gornji Proložac, OIB: 57197339740</w:t>
      </w:r>
      <w:r>
        <w:t xml:space="preserve">, dana </w:t>
      </w:r>
      <w:r w:rsidR="006070D7">
        <w:t>03. veljače</w:t>
      </w:r>
      <w:r w:rsidR="00EE7377">
        <w:t xml:space="preserve">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5E4EA8">
        <w:t>GRAĐENJE PEZO, j.d.o.o., Put Svetog Ivana 5, Gornji Proložac, OIB: 57197339740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5E4EA8">
        <w:t>4100116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5E4EA8" w:rsidP="005E4EA8" w:rsidR="005E4EA8">
      <w:pPr>
        <w:ind w:firstLine="708"/>
        <w:jc w:val="both"/>
      </w:pPr>
      <w:r>
        <w:t>Predlagatelj Financijska agencija, Regionalni centar Split, Podružnica Split je prijedlogom zaprimljenim na Trgovačkom sudu u Splitu, dana 04. travnja 2016. godine predložio otvaranje stečajnog postupka nad dužnikom GRAĐENJE PEZO, j.d.o.o., Put Svetog Ivana 5, Gornji Proložac, OIB: 5719733974.</w:t>
      </w:r>
    </w:p>
    <w:p w:rsidRDefault="005E4EA8" w:rsidP="005E4EA8" w:rsidR="005E4EA8">
      <w:pPr>
        <w:ind w:left="708"/>
        <w:jc w:val="both"/>
      </w:pPr>
    </w:p>
    <w:p w:rsidRDefault="005E4EA8" w:rsidP="005E4EA8" w:rsidR="005E4EA8">
      <w:pPr>
        <w:ind w:firstLine="708"/>
        <w:jc w:val="both"/>
      </w:pPr>
      <w:r>
        <w:lastRenderedPageBreak/>
        <w:t xml:space="preserve">U prijedlogu se u bitnome navodi da dužnik na dan 01. rujna 2015. godine u Očevidniku redoslijeda osnova za plaćanje ima evidentirane neizvršene osnove za plaćanje u neprekinutom razdoblju od 121 dana, u ukupnom iznosu od 8.286,95 kuna, te da prema podacima HZMO ima jednog zaposlenog, kao i da predlagatelj ne raspolaže drugim podacima o imovini dužnika. </w:t>
      </w:r>
    </w:p>
    <w:p w:rsidRDefault="006070D7" w:rsidP="00044F41" w:rsidR="006070D7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 xml:space="preserve"> Kako je predlagatelj učinio vjerojatnim postojanje stečajnog razloga, to je rješenjem ovog suda gornji poslovni broj od </w:t>
      </w:r>
      <w:r w:rsidR="00A81EBF">
        <w:t>29</w:t>
      </w:r>
      <w:r w:rsidR="00EE7377">
        <w:t>. prosinca</w:t>
      </w:r>
      <w:r w:rsidR="00B42E80">
        <w:t xml:space="preserve"> 2016.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6070D7">
        <w:t>03. veljače</w:t>
      </w:r>
      <w:r w:rsidR="00EE7377">
        <w:t xml:space="preserve"> 2017</w:t>
      </w:r>
      <w:r w:rsidR="008B566D">
        <w:t xml:space="preserve">. godine. </w:t>
      </w:r>
    </w:p>
    <w:p w:rsidRDefault="00A81EBF" w:rsidP="00044F41" w:rsidR="00A81EBF">
      <w:pPr>
        <w:ind w:firstLine="708"/>
        <w:jc w:val="both"/>
      </w:pPr>
    </w:p>
    <w:p w:rsidRDefault="00A81EBF" w:rsidP="00A81EBF" w:rsidR="00A81EBF">
      <w:pPr>
        <w:ind w:firstLine="708"/>
        <w:jc w:val="both"/>
      </w:pPr>
      <w:r>
        <w:t>Dana 05. siječnja 2017. godine u spis zaprimljena potvrda Općinskog suda u Splitu, zemljišnoknjižnog odjela</w:t>
      </w:r>
      <w:r w:rsidR="005B3B02">
        <w:t xml:space="preserve"> Imotski</w:t>
      </w:r>
      <w:r>
        <w:t xml:space="preserve"> iz koje je razvidno da dužnik </w:t>
      </w:r>
      <w:r w:rsidR="005B3B02">
        <w:t>GRAĐENJE PEZO, j.d.o.o., Put Svetog Ivana 5, Gornji Proložac, OIB: 5719733974</w:t>
      </w:r>
      <w:r>
        <w:t xml:space="preserve"> nije upisan kao vlasnik nekretnina na području nadležnosti navedenog zemljišnoknjižnog odjela (list spisa </w:t>
      </w:r>
      <w:r w:rsidR="005B3B02">
        <w:t>12</w:t>
      </w:r>
      <w:r>
        <w:t xml:space="preserve">). </w:t>
      </w:r>
    </w:p>
    <w:p w:rsidRDefault="00A81EBF" w:rsidP="00044F41" w:rsidR="00A81EBF">
      <w:pPr>
        <w:ind w:firstLine="708"/>
        <w:jc w:val="both"/>
      </w:pPr>
    </w:p>
    <w:p w:rsidRDefault="005B3B02" w:rsidP="005B3B02" w:rsidR="005B3B02">
      <w:pPr>
        <w:ind w:firstLine="708"/>
        <w:jc w:val="both"/>
      </w:pPr>
      <w:r>
        <w:t xml:space="preserve">Dana 12. siječnja 2017. godine u spis zaprimljena potvrda Općinskog suda u Splitu, zemljišnoknjižnog odjela iz koje je razvidno da dužnik GRAĐENJE PEZO, j.d.o.o., Put Svetog Ivana 5, Gornji Proložac, OIB: 5719733974 nije upisan kao vlasnik nekretnina na području nadležnosti navedenog zemljišnoknjižnog odjela (list spisa 13). </w:t>
      </w:r>
    </w:p>
    <w:p w:rsidRDefault="006070D7" w:rsidP="00044F41" w:rsidR="006070D7">
      <w:pPr>
        <w:ind w:firstLine="708"/>
        <w:jc w:val="both"/>
      </w:pPr>
    </w:p>
    <w:p w:rsidRDefault="006070D7" w:rsidP="006070D7" w:rsidR="006070D7">
      <w:pPr>
        <w:ind w:firstLine="708"/>
        <w:jc w:val="both"/>
      </w:pPr>
      <w:r>
        <w:t xml:space="preserve">Policijska uprava Splitsko-dalmatinske dana </w:t>
      </w:r>
      <w:r w:rsidR="005B3B02">
        <w:t>25</w:t>
      </w:r>
      <w:r>
        <w:t xml:space="preserve">. siječnja 2017. godine u spis je dostavila uvjerenje iz kojeg je razvidno da dužnik </w:t>
      </w:r>
      <w:r w:rsidR="005B3B02">
        <w:t xml:space="preserve">GRAĐENJE PEZO, j.d.o.o., Put Svetog Ivana 5, Gornji Proložac, OIB: 5719733974  </w:t>
      </w:r>
      <w:r>
        <w:t xml:space="preserve">nije evidentiran kao vlasnik vozila (list spisa </w:t>
      </w:r>
      <w:r w:rsidR="005B3B02">
        <w:t>15</w:t>
      </w:r>
      <w:r>
        <w:t xml:space="preserve">). </w:t>
      </w:r>
    </w:p>
    <w:p w:rsidRDefault="00B42E80" w:rsidP="006070D7" w:rsidR="00B42E80">
      <w:pPr>
        <w:jc w:val="both"/>
      </w:pPr>
    </w:p>
    <w:p w:rsidRDefault="00B42E80" w:rsidP="006070D7" w:rsidR="006070D7">
      <w:pPr>
        <w:ind w:firstLine="708"/>
        <w:jc w:val="both"/>
      </w:pPr>
      <w:r>
        <w:t xml:space="preserve">Financijska agencija je dana </w:t>
      </w:r>
      <w:r w:rsidR="006070D7">
        <w:t>02. veljače</w:t>
      </w:r>
      <w:r w:rsidR="00EE7377">
        <w:t xml:space="preserve"> 2017</w:t>
      </w:r>
      <w:r>
        <w:t xml:space="preserve">. godine dostavila u spis </w:t>
      </w:r>
      <w:r w:rsidR="006070D7" w:rsidRPr="00271D1E">
        <w:t xml:space="preserve">dostavila podnesak kojim se očituje na dosadašnji tijek postupka, </w:t>
      </w:r>
      <w:r w:rsidR="006070D7">
        <w:t xml:space="preserve">te je dostavila </w:t>
      </w:r>
      <w:r w:rsidR="006070D7" w:rsidRPr="00271D1E">
        <w:t>potvrdu o blokadi računa i novčanih sredstava dužnika. Iz ist</w:t>
      </w:r>
      <w:r w:rsidR="006070D7">
        <w:t>e</w:t>
      </w:r>
      <w:r w:rsidR="006070D7" w:rsidRPr="00271D1E">
        <w:t xml:space="preserve"> je vidljivo da je kod dužnika </w:t>
      </w:r>
      <w:r w:rsidR="006070D7">
        <w:t xml:space="preserve">na dan 02. veljače 2017. godine </w:t>
      </w:r>
      <w:r w:rsidR="006070D7" w:rsidRPr="00271D1E">
        <w:t xml:space="preserve">evidentirano </w:t>
      </w:r>
      <w:r w:rsidR="005B3B02">
        <w:t>640</w:t>
      </w:r>
      <w:r w:rsidR="006070D7" w:rsidRPr="00271D1E">
        <w:t xml:space="preserve"> dan</w:t>
      </w:r>
      <w:r w:rsidR="006070D7">
        <w:t>a</w:t>
      </w:r>
      <w:r w:rsidR="006070D7" w:rsidRPr="00271D1E">
        <w:t xml:space="preserve"> neprekidne blokade</w:t>
      </w:r>
      <w:r w:rsidR="006070D7">
        <w:t>.</w:t>
      </w:r>
    </w:p>
    <w:p w:rsidRDefault="00B42E80" w:rsidP="002C19C5" w:rsidR="00B42E80">
      <w:pPr>
        <w:jc w:val="both"/>
      </w:pPr>
    </w:p>
    <w:p w:rsidRDefault="00044F41" w:rsidP="00044F41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625E5B">
        <w:t>11</w:t>
      </w:r>
      <w:r>
        <w:t>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6070D7">
        <w:t>03. veljače</w:t>
      </w:r>
      <w:r w:rsidR="00EE7377">
        <w:t xml:space="preserve"> 2017</w:t>
      </w:r>
      <w:r w:rsidRPr="00B42E80">
        <w:t xml:space="preserve">. godine </w:t>
      </w: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 w:rsidRPr="00F57DF9">
      <w:pPr>
        <w:jc w:val="right"/>
      </w:pPr>
      <w:r w:rsidRPr="00B42E80">
        <w:t xml:space="preserve">Katarina Mikulić </w:t>
      </w: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20C8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5E4EA8">
      <w:t>1001</w:t>
    </w:r>
    <w:r w:rsidR="006070D7">
      <w:t>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5E4EA8">
      <w:t>1001</w:t>
    </w:r>
    <w:r w:rsidR="006070D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2C19C5"/>
    <w:rsid w:val="003C2F22"/>
    <w:rsid w:val="00417EA6"/>
    <w:rsid w:val="00520E5B"/>
    <w:rsid w:val="005B3B02"/>
    <w:rsid w:val="005E4EA8"/>
    <w:rsid w:val="006070D7"/>
    <w:rsid w:val="00625E5B"/>
    <w:rsid w:val="0071519E"/>
    <w:rsid w:val="007F7A84"/>
    <w:rsid w:val="00814EDB"/>
    <w:rsid w:val="00815142"/>
    <w:rsid w:val="00853B3E"/>
    <w:rsid w:val="00894EE3"/>
    <w:rsid w:val="008B566D"/>
    <w:rsid w:val="00981D37"/>
    <w:rsid w:val="00A51DE9"/>
    <w:rsid w:val="00A81EBF"/>
    <w:rsid w:val="00B42E80"/>
    <w:rsid w:val="00B7506F"/>
    <w:rsid w:val="00BA7057"/>
    <w:rsid w:val="00BC7EBC"/>
    <w:rsid w:val="00D721AE"/>
    <w:rsid w:val="00DD0D50"/>
    <w:rsid w:val="00E020C8"/>
    <w:rsid w:val="00EB6A52"/>
    <w:rsid w:val="00EC4E48"/>
    <w:rsid w:val="00EE7377"/>
    <w:rsid w:val="00F2599E"/>
    <w:rsid w:val="00F47620"/>
    <w:rsid w:val="00F57DF9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02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0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0C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0C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0C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02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0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0C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0C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0C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St-1001/2016</izvorni_sadrzaj>
    <derivirana_varijabla naziv="DomainObject.Predmet.OznakaBroj_1">St-1001/2016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GRAĐENJE PEZO, j.d.o.o.</izvorni_sadrzaj>
    <derivirana_varijabla naziv="DomainObject.Predmet.ProtustrankaFormated_1">  GRAĐENJE PEZO, j.d.o.o.</derivirana_varijabla>
  </DomainObject.Predmet.ProtustrankaFormated>
  <DomainObject.Predmet.ProtustrankaFormatedOIB>
    <izvorni_sadrzaj>  GRAĐENJE PEZO, j.d.o.o., OIB 57197339740</izvorni_sadrzaj>
    <derivirana_varijabla naziv="DomainObject.Predmet.ProtustrankaFormatedOIB_1">  GRAĐENJE PEZO, j.d.o.o., OIB 57197339740</derivirana_varijabla>
  </DomainObject.Predmet.ProtustrankaFormatedOIB>
  <DomainObject.Predmet.ProtustrankaFormatedWithAdress>
    <izvorni_sadrzaj> GRAĐENJE PEZO, j.d.o.o., Put Svetog Ivana 5, 21260 Gornji Proložac</izvorni_sadrzaj>
    <derivirana_varijabla naziv="DomainObject.Predmet.ProtustrankaFormatedWithAdress_1"> GRAĐENJE PEZO, j.d.o.o., Put Svetog Ivana 5, 21260 Gornji Proložac</derivirana_varijabla>
  </DomainObject.Predmet.ProtustrankaFormatedWithAdress>
  <DomainObject.Predmet.ProtustrankaFormatedWithAdressOIB>
    <izvorni_sadrzaj> GRAĐENJE PEZO, j.d.o.o., OIB 57197339740, Put Svetog Ivana 5, 21260 Gornji Proložac</izvorni_sadrzaj>
    <derivirana_varijabla naziv="DomainObject.Predmet.ProtustrankaFormatedWithAdressOIB_1"> GRAĐENJE PEZO, j.d.o.o., OIB 57197339740, Put Svetog Ivana 5, 21260 Gornji Proložac</derivirana_varijabla>
  </DomainObject.Predmet.ProtustrankaFormatedWithAdressOIB>
  <DomainObject.Predmet.ProtustrankaWithAdress>
    <izvorni_sadrzaj>GRAĐENJE PEZO, j.d.o.o. Put Svetog Ivana 5, 21260 Gornji Proložac</izvorni_sadrzaj>
    <derivirana_varijabla naziv="DomainObject.Predmet.ProtustrankaWithAdress_1">GRAĐENJE PEZO, j.d.o.o. Put Svetog Ivana 5, 21260 Gornji Proložac</derivirana_varijabla>
  </DomainObject.Predmet.ProtustrankaWithAdress>
  <DomainObject.Predmet.ProtustrankaWithAdressOIB>
    <izvorni_sadrzaj>GRAĐENJE PEZO, j.d.o.o., OIB 57197339740, Put Svetog Ivana 5, 21260 Gornji Proložac</izvorni_sadrzaj>
    <derivirana_varijabla naziv="DomainObject.Predmet.ProtustrankaWithAdressOIB_1">GRAĐENJE PEZO, j.d.o.o., OIB 57197339740, Put Svetog Ivana 5, 21260 Gornji Proložac</derivirana_varijabla>
  </DomainObject.Predmet.ProtustrankaWithAdressOIB>
  <DomainObject.Predmet.ProtustrankaNazivFormated>
    <izvorni_sadrzaj>GRAĐENJE PEZO, j.d.o.o.</izvorni_sadrzaj>
    <derivirana_varijabla naziv="DomainObject.Predmet.ProtustrankaNazivFormated_1">GRAĐENJE PEZO, j.d.o.o.</derivirana_varijabla>
  </DomainObject.Predmet.ProtustrankaNazivFormated>
  <DomainObject.Predmet.ProtustrankaNazivFormatedOIB>
    <izvorni_sadrzaj>GRAĐENJE PEZO, j.d.o.o., OIB 57197339740</izvorni_sadrzaj>
    <derivirana_varijabla naziv="DomainObject.Predmet.ProtustrankaNazivFormatedOIB_1">GRAĐENJE PEZO, j.d.o.o., OIB 57197339740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8286.95</izvorni_sadrzaj>
    <derivirana_varijabla naziv="DomainObject.Predmet.TrenutnaVrijednost_1">8286.95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GRAĐENJE PEZO, j.d.o.o.</item>
    </izvorni_sadrzaj>
    <derivirana_varijabla naziv="DomainObject.Predmet.ProtuStrankaListFormated_1">
      <item>GRAĐENJE PEZO, j.d.o.o.</item>
    </derivirana_varijabla>
  </DomainObject.Predmet.ProtuStrankaListFormated>
  <DomainObject.Predmet.ProtuStrankaListFormatedOIB>
    <izvorni_sadrzaj>
      <item>GRAĐENJE PEZO, j.d.o.o., OIB 57197339740</item>
    </izvorni_sadrzaj>
    <derivirana_varijabla naziv="DomainObject.Predmet.ProtuStrankaListFormatedOIB_1">
      <item>GRAĐENJE PEZO, j.d.o.o., OIB 57197339740</item>
    </derivirana_varijabla>
  </DomainObject.Predmet.ProtuStrankaListFormatedOIB>
  <DomainObject.Predmet.ProtuStrankaListFormatedWithAdress>
    <izvorni_sadrzaj>
      <item>GRAĐENJE PEZO, j.d.o.o., Put Svetog Ivana 5, 21260 Gornji Proložac</item>
    </izvorni_sadrzaj>
    <derivirana_varijabla naziv="DomainObject.Predmet.ProtuStrankaListFormatedWithAdress_1">
      <item>GRAĐENJE PEZO, j.d.o.o., Put Svetog Ivana 5, 21260 Gornji Proložac</item>
    </derivirana_varijabla>
  </DomainObject.Predmet.ProtuStrankaListFormatedWithAdress>
  <DomainObject.Predmet.ProtuStrankaListFormatedWithAdressOIB>
    <izvorni_sadrzaj>
      <item>GRAĐENJE PEZO, j.d.o.o., OIB 57197339740, Put Svetog Ivana 5, 21260 Gornji Proložac</item>
    </izvorni_sadrzaj>
    <derivirana_varijabla naziv="DomainObject.Predmet.ProtuStrankaListFormatedWithAdressOIB_1">
      <item>GRAĐENJE PEZO, j.d.o.o., OIB 57197339740, Put Svetog Ivana 5, 21260 Gornji Proložac</item>
    </derivirana_varijabla>
  </DomainObject.Predmet.ProtuStrankaListFormatedWithAdressOIB>
  <DomainObject.Predmet.ProtuStrankaListNazivFormated>
    <izvorni_sadrzaj>
      <item>GRAĐENJE PEZO, j.d.o.o.</item>
    </izvorni_sadrzaj>
    <derivirana_varijabla naziv="DomainObject.Predmet.ProtuStrankaListNazivFormated_1">
      <item>GRAĐENJE PEZO, j.d.o.o.</item>
    </derivirana_varijabla>
  </DomainObject.Predmet.ProtuStrankaListNazivFormated>
  <DomainObject.Predmet.ProtuStrankaListNazivFormatedOIB>
    <izvorni_sadrzaj>
      <item>GRAĐENJE PEZO, j.d.o.o., OIB 57197339740</item>
    </izvorni_sadrzaj>
    <derivirana_varijabla naziv="DomainObject.Predmet.ProtuStrankaListNazivFormatedOIB_1">
      <item>GRAĐENJE PEZO, j.d.o.o., OIB 57197339740</item>
    </derivirana_varijabla>
  </DomainObject.Predmet.ProtuStrankaListNazivFormatedOIB>
  <DomainObject.Predmet.OstaliListFormated>
    <izvorni_sadrzaj>
      <item>Ante Pezo</item>
    </izvorni_sadrzaj>
    <derivirana_varijabla naziv="DomainObject.Predmet.OstaliListFormated_1">
      <item>Ante Pezo</item>
    </derivirana_varijabla>
  </DomainObject.Predmet.OstaliListFormated>
  <DomainObject.Predmet.OstaliListFormatedOIB>
    <izvorni_sadrzaj>
      <item>Ante Pezo, OIB 44978712809</item>
    </izvorni_sadrzaj>
    <derivirana_varijabla naziv="DomainObject.Predmet.OstaliListFormatedOIB_1">
      <item>Ante Pezo, OIB 44978712809</item>
    </derivirana_varijabla>
  </DomainObject.Predmet.OstaliListFormatedOIB>
  <DomainObject.Predmet.OstaliListFormatedWithAdress>
    <izvorni_sadrzaj>
      <item>Ante Pezo, PUT SVETOG IVANA 5, 21260 Gornji Proložac</item>
    </izvorni_sadrzaj>
    <derivirana_varijabla naziv="DomainObject.Predmet.OstaliListFormatedWithAdress_1">
      <item>Ante Pezo, PUT SVETOG IVANA 5, 21260 Gornji Proložac</item>
    </derivirana_varijabla>
  </DomainObject.Predmet.OstaliListFormatedWithAdress>
  <DomainObject.Predmet.OstaliListFormatedWithAdressOIB>
    <izvorni_sadrzaj>
      <item>Ante Pezo, OIB 44978712809, PUT SVETOG IVANA 5, 21260 Gornji Proložac</item>
    </izvorni_sadrzaj>
    <derivirana_varijabla naziv="DomainObject.Predmet.OstaliListFormatedWithAdressOIB_1">
      <item>Ante Pezo, OIB 44978712809, PUT SVETOG IVANA 5, 21260 Gornji Proložac</item>
    </derivirana_varijabla>
  </DomainObject.Predmet.OstaliListFormatedWithAdressOIB>
  <DomainObject.Predmet.OstaliListNazivFormated>
    <izvorni_sadrzaj>
      <item>Ante Pezo</item>
    </izvorni_sadrzaj>
    <derivirana_varijabla naziv="DomainObject.Predmet.OstaliListNazivFormated_1">
      <item>Ante Pezo</item>
    </derivirana_varijabla>
  </DomainObject.Predmet.OstaliListNazivFormated>
  <DomainObject.Predmet.OstaliListNazivFormatedOIB>
    <izvorni_sadrzaj>
      <item>Ante Pezo, OIB 44978712809</item>
    </izvorni_sadrzaj>
    <derivirana_varijabla naziv="DomainObject.Predmet.OstaliListNazivFormatedOIB_1">
      <item>Ante Pezo, OIB 44978712809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GRAĐENJE PEZO, j.d.o.o.</izvorni_sadrzaj>
    <derivirana_varijabla naziv="DomainObject.Predmet.ProtustrankaIDrugi_1">GRAĐENJE PEZO, j.d.o.o.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GRAĐENJE PEZO, j.d.o.o., OIB 57197339740, Put Svetog Ivana 5, 21260 Gornji Proložac</izvorni_sadrzaj>
    <derivirana_varijabla naziv="DomainObject.Predmet.ProtustrankaIDrugiAdressOIB_1">GRAĐENJE PEZO, j.d.o.o., OIB 57197339740, Put Svetog Ivana 5, 21260 Gornji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GRAĐENJE PEZO, j.d.o.o.</item>
      <item>FINANCIJSKA AGENCIJA, PODRUŽNICA SPLIT</item>
      <item>Ante Pezo</item>
    </izvorni_sadrzaj>
    <derivirana_varijabla naziv="DomainObject.Predmet.SudioniciListNaziv_1">
      <item>GRAĐENJE PEZO, j.d.o.o.</item>
      <item>FINANCIJSKA AGENCIJA, PODRUŽNICA SPLIT</item>
      <item>Ante Pezo</item>
    </derivirana_varijabla>
  </DomainObject.Predmet.SudioniciListNaziv>
  <DomainObject.Predmet.SudioniciListAdressOIB>
    <izvorni_sadrzaj>
      <item>GRAĐENJE PEZO, j.d.o.o., OIB 57197339740, Put Svetog Ivana 5,21260 Gornji Proložac</item>
      <item>FINANCIJSKA AGENCIJA, PODRUŽNICA SPLIT, OIB 85821130368, Mažuranićevo šetalište 24b,21000 Split</item>
      <item>Ante Pezo, OIB 44978712809, PUT SVETOG IVANA 5,21260 Gornji Proložac</item>
    </izvorni_sadrzaj>
    <derivirana_varijabla naziv="DomainObject.Predmet.SudioniciListAdressOIB_1">
      <item>GRAĐENJE PEZO, j.d.o.o., OIB 57197339740, Put Svetog Ivana 5,21260 Gornji Proložac</item>
      <item>FINANCIJSKA AGENCIJA, PODRUŽNICA SPLIT, OIB 85821130368, Mažuranićevo šetalište 24b,21000 Split</item>
      <item>Ante Pezo, OIB 44978712809, PUT SVETOG IVANA 5,21260 Gornji Proložac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57197339740</item>
      <item>, OIB 85821130368</item>
      <item>, OIB 44978712809</item>
    </izvorni_sadrzaj>
    <derivirana_varijabla naziv="DomainObject.Predmet.SudioniciListNazivOIB_1">
      <item>, OIB 57197339740</item>
      <item>, OIB 85821130368</item>
      <item>, OIB 44978712809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BB2D43-64D9-4034-A9C9-B65D914046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919</properties:Words>
  <properties:Characters>5128</properties:Characters>
  <properties:Lines>120</properties:Lines>
  <properties:Paragraphs>38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2017-02-03T10:44:00Z</cp:lastPrinted>
  <dcterms:modified xmlns:xsi="http://www.w3.org/2001/XMLSchema-instance" xsi:type="dcterms:W3CDTF">2017-02-03T12:34:00Z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