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1962" w14:paraId="69e1962"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F82BAF" w:rsidRPr="00F82BAF">
        <w:t>ZADRUGA MODIT za proizvodnju i usluge, Vukovar, Naselje A.M.Reljkovića 49, MBS 030113674, OIB 48545546702</w:t>
      </w:r>
      <w:r w:rsidR="00FB6565">
        <w:rPr>
          <w:bCs/>
        </w:rPr>
        <w:t xml:space="preserve">, dana </w:t>
      </w:r>
      <w:r w:rsidR="00E10879">
        <w:rPr>
          <w:bCs/>
        </w:rPr>
        <w:t>17</w:t>
      </w:r>
      <w:r w:rsidR="00715306">
        <w:rPr>
          <w:bCs/>
        </w:rPr>
        <w:t xml:space="preserve">. listopada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F82BAF" w:rsidR="00A1301D">
      <w:pPr>
        <w:numPr>
          <w:ilvl w:val="0"/>
          <w:numId w:val="14"/>
        </w:numPr>
        <w:jc w:val="both"/>
        <w:rPr>
          <w:bCs/>
        </w:rPr>
      </w:pPr>
      <w:r>
        <w:t xml:space="preserve">Pokreće se postupak radi utvrđivanja pretpostavki za otvaranje stečajnog postupka (prethodni postupak) nad dužnikom </w:t>
      </w:r>
      <w:r w:rsidR="00F82BAF" w:rsidRPr="00F82BAF">
        <w:t>ZADRUGA MODIT za proizvodnju i usluge, Vukovar, Naselje A.M.Reljkovića 49, MBS 030113674, OIB 48545546702</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F82BAF">
        <w:t>Dragutin Romić, Ulica Papuka 28, Čepin,</w:t>
      </w:r>
      <w:r w:rsidR="00B9440F">
        <w:t xml:space="preserve"> </w:t>
      </w:r>
      <w:r w:rsidR="00BC52CE">
        <w:t xml:space="preserve">OIB </w:t>
      </w:r>
      <w:r w:rsidR="00F82BAF">
        <w:t>07423571519</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10879" w:rsidP="00E4690C" w:rsidR="00105B72">
      <w:pPr>
        <w:ind w:left="720"/>
        <w:jc w:val="center"/>
      </w:pPr>
      <w:r>
        <w:t>24</w:t>
      </w:r>
      <w:r w:rsidR="00105B72">
        <w:t xml:space="preserve">. studeni 2016. godine s početkom u </w:t>
      </w:r>
      <w:r w:rsidR="00B9440F">
        <w:t>10</w:t>
      </w:r>
      <w:r w:rsidR="00105B72">
        <w:t>,</w:t>
      </w:r>
      <w:r w:rsidR="00F82BAF">
        <w:t>15</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F82BAF" w:rsidRPr="00F82BAF">
        <w:t xml:space="preserve">ZADRUGA MODIT za proizvodnju i usluge, Vukovar, Naselje A.M.Reljkovića 49, </w:t>
      </w:r>
      <w:r w:rsidR="00B9440F" w:rsidRPr="00B9440F">
        <w:t xml:space="preserve"> </w:t>
      </w:r>
      <w:r w:rsidR="00E10879">
        <w:t xml:space="preserve"> </w:t>
      </w:r>
    </w:p>
    <w:p w:rsidRDefault="001A6485" w:rsidP="00105B72" w:rsidR="00105B72">
      <w:pPr>
        <w:ind w:firstLine="720"/>
        <w:jc w:val="both"/>
      </w:pPr>
      <w:r>
        <w:t>-</w:t>
      </w:r>
      <w:r w:rsidR="00105B72">
        <w:t xml:space="preserve">zakonski zastupnik dužnika </w:t>
      </w:r>
      <w:r w:rsidR="00F82BAF">
        <w:t xml:space="preserve">Denis Moskalj, Zagreb, Travanjska 4,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F82BAF">
        <w:t>Denisu Moskalj</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E10879">
        <w:t>30</w:t>
      </w:r>
      <w:r w:rsidR="00D7218C">
        <w:t xml:space="preserve">. </w:t>
      </w:r>
      <w:r w:rsidR="00E10879">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F82BAF">
        <w:t>6646</w:t>
      </w:r>
      <w:r w:rsidR="0097601C">
        <w:t xml:space="preserve">  od </w:t>
      </w:r>
      <w:r w:rsidR="00B9440F">
        <w:t>29</w:t>
      </w:r>
      <w:r w:rsidR="00D7218C">
        <w:t xml:space="preserve">. </w:t>
      </w:r>
      <w:r w:rsidR="00E10879">
        <w:t>listopada</w:t>
      </w:r>
      <w:r w:rsidR="00D7218C">
        <w:t xml:space="preserve"> 2015. godine, za</w:t>
      </w:r>
      <w:r w:rsidR="00B75497">
        <w:t xml:space="preserve"> </w:t>
      </w:r>
      <w:r w:rsidR="00D7218C">
        <w:t xml:space="preserve">provedbu </w:t>
      </w:r>
      <w:r w:rsidR="00B75497">
        <w:t xml:space="preserve">skraćenog stečajnog postupka nad dužnikom </w:t>
      </w:r>
      <w:r w:rsidR="00F82BAF" w:rsidRPr="00F82BAF">
        <w:t>ZADRUGA MODIT za proizvodnju i usluge, Vukovar, Naselje A.M.Reljkovića 49, MBS 030113674, OIB 48545546702</w:t>
      </w:r>
      <w:r w:rsidR="0097601C">
        <w:rPr>
          <w:bCs/>
        </w:rPr>
        <w:t>.</w:t>
      </w:r>
    </w:p>
    <w:p w:rsidRDefault="005C39A5" w:rsidP="00B75497" w:rsidR="005C39A5">
      <w:pPr>
        <w:ind w:firstLine="720"/>
        <w:jc w:val="both"/>
      </w:pPr>
    </w:p>
    <w:p w:rsidRDefault="0078442E" w:rsidP="00E4690C" w:rsidR="009B7621">
      <w:pPr>
        <w:ind w:firstLine="720"/>
        <w:jc w:val="both"/>
      </w:pPr>
      <w:r>
        <w:t xml:space="preserve">Dana </w:t>
      </w:r>
      <w:r w:rsidR="00F82BAF">
        <w:t>9</w:t>
      </w:r>
      <w:r w:rsidR="002D7118">
        <w:t xml:space="preserve">.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F82BAF">
        <w:t>599</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F82BAF">
        <w:t>15</w:t>
      </w:r>
      <w:r w:rsidR="00D60CE0">
        <w:t xml:space="preserve">. </w:t>
      </w:r>
      <w:r w:rsidR="00E10879">
        <w:t>prosinca</w:t>
      </w:r>
      <w:r w:rsidR="006E648B">
        <w:t xml:space="preserve"> 2015.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F82BAF" w:rsidRPr="00F82BAF">
        <w:t>ZADRUGA MODIT za proizvodnju i usluge, Vukovar, Naselje A.M.Reljkovića 49, MBS 030113674, OIB 48545546702</w:t>
      </w:r>
      <w:r w:rsidR="006E648B">
        <w:rPr>
          <w:bCs/>
        </w:rPr>
        <w:t>, uz koji prijedlog je dostavila dokaz o postojanju svoje tražbine i postojanju stečajnog razloga</w:t>
      </w:r>
      <w:r w:rsidR="000E5C95">
        <w:rPr>
          <w:bCs/>
        </w:rPr>
        <w:t xml:space="preserve"> iz članka 6. stav 2. Stečajnog zakona: nesposobnosti za plaćanje.</w:t>
      </w:r>
      <w:r w:rsidR="00B9440F">
        <w:rPr>
          <w:bCs/>
        </w:rPr>
        <w:t xml:space="preserve"> </w:t>
      </w:r>
    </w:p>
    <w:p w:rsidRDefault="009B7621" w:rsidP="000E5C95" w:rsidR="009B7621">
      <w:pPr>
        <w:ind w:firstLine="720"/>
        <w:jc w:val="both"/>
        <w:rPr>
          <w:bCs/>
        </w:rPr>
      </w:pPr>
    </w:p>
    <w:p w:rsidRDefault="00F70BDB" w:rsidP="00A1301D" w:rsidR="00A1301D">
      <w:pPr>
        <w:jc w:val="both"/>
      </w:pPr>
      <w:r>
        <w:tab/>
        <w:t>Rješenjem ovog suda St-</w:t>
      </w:r>
      <w:r w:rsidR="00F82BAF">
        <w:t>599</w:t>
      </w:r>
      <w:r>
        <w:t>/15-</w:t>
      </w:r>
      <w:r w:rsidR="003F0013">
        <w:t>5</w:t>
      </w:r>
      <w:r>
        <w:t xml:space="preserve"> od </w:t>
      </w:r>
      <w:r w:rsidR="00F82BAF">
        <w:t>18</w:t>
      </w:r>
      <w:r>
        <w:t>. prosinca 2015.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F82BAF">
        <w:t>Dragutin Romić iz Čepina</w:t>
      </w:r>
      <w:r w:rsidR="00B9440F">
        <w:t>,</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2F0519">
        <w:t>17</w:t>
      </w:r>
      <w:r>
        <w:t xml:space="preserve">. listopad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F82BAF" w:rsidRPr="00F82BAF">
        <w:t xml:space="preserve">ZADRUGA MODIT za proizvodnju i usluge, Vukovar, Naselje A.M.Reljkovića 49, </w:t>
      </w:r>
      <w:r w:rsidR="00B9440F" w:rsidRPr="00B9440F">
        <w:t xml:space="preserve"> </w:t>
      </w:r>
    </w:p>
    <w:p w:rsidRDefault="00541204" w:rsidP="00541204" w:rsidR="00541204">
      <w:pPr>
        <w:numPr>
          <w:ilvl w:val="0"/>
          <w:numId w:val="16"/>
        </w:numPr>
        <w:jc w:val="both"/>
      </w:pPr>
      <w:r>
        <w:t xml:space="preserve">zakonski zastupnik dužnika </w:t>
      </w:r>
      <w:r w:rsidR="00F82BAF">
        <w:t>Denis Moskalj, Zagreb, Travanjska 4</w:t>
      </w:r>
      <w:r w:rsidR="00B9440F">
        <w:t>,</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2F0519">
        <w:t>24</w:t>
      </w:r>
      <w:r>
        <w:t>/11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6FFD" w:rsidP="00BC52CE" w:rsidR="00B36FFD">
      <w:r>
        <w:separator/>
      </w:r>
    </w:p>
  </w:endnote>
  <w:endnote w:id="0" w:type="continuationSeparator">
    <w:p w:rsidRDefault="00B36FFD" w:rsidP="00BC52CE" w:rsidR="00B36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6FFD" w:rsidP="00BC52CE" w:rsidR="00B36FFD">
      <w:r>
        <w:separator/>
      </w:r>
    </w:p>
  </w:footnote>
  <w:footnote w:id="0" w:type="continuationSeparator">
    <w:p w:rsidRDefault="00B36FFD" w:rsidP="00BC52CE" w:rsidR="00B36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FFD"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D76132">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F82BAF">
      <w:t>107</w:t>
    </w:r>
    <w:r>
      <w:t>/16-</w:t>
    </w:r>
    <w:r w:rsidR="00B9440F">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5567C"/>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418D1"/>
    <w:rsid w:val="00A45F7B"/>
    <w:rsid w:val="00AA0272"/>
    <w:rsid w:val="00B36FFD"/>
    <w:rsid w:val="00B526C2"/>
    <w:rsid w:val="00B6174E"/>
    <w:rsid w:val="00B7064E"/>
    <w:rsid w:val="00B75497"/>
    <w:rsid w:val="00B9440F"/>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76132"/>
    <w:rsid w:val="00D8047F"/>
    <w:rsid w:val="00D83091"/>
    <w:rsid w:val="00D84AEC"/>
    <w:rsid w:val="00DB1856"/>
    <w:rsid w:val="00DE4EC1"/>
    <w:rsid w:val="00DE7EA8"/>
    <w:rsid w:val="00E10879"/>
    <w:rsid w:val="00E161A9"/>
    <w:rsid w:val="00E4690C"/>
    <w:rsid w:val="00E55445"/>
    <w:rsid w:val="00E962DA"/>
    <w:rsid w:val="00E97528"/>
    <w:rsid w:val="00ED07AA"/>
    <w:rsid w:val="00ED438E"/>
    <w:rsid w:val="00F03D23"/>
    <w:rsid w:val="00F04195"/>
    <w:rsid w:val="00F35A98"/>
    <w:rsid w:val="00F40AC3"/>
    <w:rsid w:val="00F673A4"/>
    <w:rsid w:val="00F70BDB"/>
    <w:rsid w:val="00F82BAF"/>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D76132"/>
    <w:rPr>
      <w:color w:val="808080"/>
      <w:bdr w:space="0" w:sz="0" w:color="auto" w:val="none"/>
      <w:shd w:fill="CCFFFF" w:color="auto" w:val="clear"/>
    </w:rPr>
  </w:style>
  <w:style w:customStyle="true" w:styleId="eSPISCCParagraphDefaultFont" w:type="character">
    <w:name w:val="eSPIS_CC_Paragraph Default Font"/>
    <w:basedOn w:val="Naglaeno"/>
    <w:rsid w:val="00D7613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76132"/>
    <w:rPr>
      <w:b/>
      <w:bCs/>
      <w:bdr w:space="0" w:sz="0" w:color="auto" w:val="none"/>
      <w:shd w:fill="FFFFCC" w:color="auto" w:val="clear"/>
      <w:lang w:val="hr-HR"/>
    </w:rPr>
  </w:style>
  <w:style w:customStyle="true" w:styleId="PozadinaSvijetloCrvena" w:type="character">
    <w:name w:val="Pozadina_SvijetloCrvena"/>
    <w:basedOn w:val="eSPISCCParagraphDefaultFont"/>
    <w:rsid w:val="00D7613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7613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D76132"/>
    <w:rPr>
      <w:color w:val="808080"/>
      <w:bdr w:color="auto" w:space="0" w:sz="0" w:val="none"/>
      <w:shd w:color="auto" w:fill="CCFFFF" w:val="clear"/>
    </w:rPr>
  </w:style>
  <w:style w:customStyle="1" w:styleId="eSPISCCParagraphDefaultFont" w:type="character">
    <w:name w:val="eSPIS_CC_Paragraph Default Font"/>
    <w:basedOn w:val="Naglaeno"/>
    <w:rsid w:val="00D7613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76132"/>
    <w:rPr>
      <w:b/>
      <w:bCs/>
      <w:bdr w:color="auto" w:space="0" w:sz="0" w:val="none"/>
      <w:shd w:color="auto" w:fill="FFFFCC" w:val="clear"/>
      <w:lang w:val="hr-HR"/>
    </w:rPr>
  </w:style>
  <w:style w:customStyle="1" w:styleId="PozadinaSvijetloCrvena" w:type="character">
    <w:name w:val="Pozadina_SvijetloCrvena"/>
    <w:basedOn w:val="eSPISCCParagraphDefaultFont"/>
    <w:rsid w:val="00D7613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7613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St-107/2016-9</izvorni_sadrzaj>
    <derivirana_varijabla naziv="DomainObject.Oznaka_1">St-107/2016-9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St-107/2016</izvorni_sadrzaj>
    <derivirana_varijabla naziv="DomainObject.Predmet.OznakaBroj_1">St-107/2016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MODIT za proizvodnju i usluge</izvorni_sadrzaj>
    <derivirana_varijabla naziv="DomainObject.Predmet.ProtustrankaFormated_1">  ZADRUGA MODIT za proizvodnju i usluge</derivirana_varijabla>
  </DomainObject.Predmet.ProtustrankaFormated>
  <DomainObject.Predmet.ProtustrankaFormatedOIB>
    <izvorni_sadrzaj>  ZADRUGA MODIT za proizvodnju i usluge, OIB 48545546702</izvorni_sadrzaj>
    <derivirana_varijabla naziv="DomainObject.Predmet.ProtustrankaFormatedOIB_1">  ZADRUGA MODIT za proizvodnju i usluge, OIB 48545546702</derivirana_varijabla>
  </DomainObject.Predmet.ProtustrankaFormatedOIB>
  <DomainObject.Predmet.ProtustrankaFormatedWithAdress>
    <izvorni_sadrzaj> ZADRUGA MODIT za proizvodnju i usluge, Naselje A. M. Reljkovića 49, 32000 Vukovar</izvorni_sadrzaj>
    <derivirana_varijabla naziv="DomainObject.Predmet.ProtustrankaFormatedWithAdress_1"> ZADRUGA MODIT za proizvodnju i usluge, Naselje A. M. Reljkovića 49, 32000 Vukovar</derivirana_varijabla>
  </DomainObject.Predmet.ProtustrankaFormatedWithAdress>
  <DomainObject.Predmet.ProtustrankaFormatedWithAdressOIB>
    <izvorni_sadrzaj> ZADRUGA MODIT za proizvodnju i usluge, OIB 48545546702, Naselje A. M. Reljkovića 49, 32000 Vukovar</izvorni_sadrzaj>
    <derivirana_varijabla naziv="DomainObject.Predmet.ProtustrankaFormatedWithAdressOIB_1"> ZADRUGA MODIT za proizvodnju i usluge, OIB 48545546702, Naselje A. M. Reljkovića 49, 32000 Vukovar</derivirana_varijabla>
  </DomainObject.Predmet.ProtustrankaFormatedWithAdressOIB>
  <DomainObject.Predmet.ProtustrankaWithAdress>
    <izvorni_sadrzaj>ZADRUGA MODIT za proizvodnju i usluge Naselje A. M. Reljkovića 49, 32000 Vukovar</izvorni_sadrzaj>
    <derivirana_varijabla naziv="DomainObject.Predmet.ProtustrankaWithAdress_1">ZADRUGA MODIT za proizvodnju i usluge Naselje A. M. Reljkovića 49, 32000 Vukovar</derivirana_varijabla>
  </DomainObject.Predmet.ProtustrankaWithAdress>
  <DomainObject.Predmet.ProtustrankaWithAdressOIB>
    <izvorni_sadrzaj>ZADRUGA MODIT za proizvodnju i usluge, OIB 48545546702, Naselje A. M. Reljkovića 49, 32000 Vukovar</izvorni_sadrzaj>
    <derivirana_varijabla naziv="DomainObject.Predmet.ProtustrankaWithAdressOIB_1">ZADRUGA MODIT za proizvodnju i usluge, OIB 48545546702, Naselje A. M. Reljkovića 49, 32000 Vukovar</derivirana_varijabla>
  </DomainObject.Predmet.ProtustrankaWithAdressOIB>
  <DomainObject.Predmet.ProtustrankaNazivFormated>
    <izvorni_sadrzaj>ZADRUGA MODIT za proizvodnju i usluge</izvorni_sadrzaj>
    <derivirana_varijabla naziv="DomainObject.Predmet.ProtustrankaNazivFormated_1">ZADRUGA MODIT za proizvodnju i usluge</derivirana_varijabla>
  </DomainObject.Predmet.ProtustrankaNazivFormated>
  <DomainObject.Predmet.ProtustrankaNazivFormatedOIB>
    <izvorni_sadrzaj>ZADRUGA MODIT za proizvodnju i usluge, OIB 48545546702</izvorni_sadrzaj>
    <derivirana_varijabla naziv="DomainObject.Predmet.ProtustrankaNazivFormatedOIB_1">ZADRUGA MODIT za proizvodnju i usluge, OIB 48545546702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ZADRUGA MODIT za proizvodnju i usluge</item>
    </izvorni_sadrzaj>
    <derivirana_varijabla naziv="DomainObject.Predmet.ProtuStrankaListFormated_1">
      <item>ZADRUGA MODIT za proizvodnju i usluge</item>
    </derivirana_varijabla>
  </DomainObject.Predmet.ProtuStrankaListFormated>
  <DomainObject.Predmet.ProtuStrankaListFormatedOIB>
    <izvorni_sadrzaj>
      <item>ZADRUGA MODIT za proizvodnju i usluge, OIB 48545546702</item>
    </izvorni_sadrzaj>
    <derivirana_varijabla naziv="DomainObject.Predmet.ProtuStrankaListFormatedOIB_1">
      <item>ZADRUGA MODIT za proizvodnju i usluge, OIB 48545546702</item>
    </derivirana_varijabla>
  </DomainObject.Predmet.ProtuStrankaListFormatedOIB>
  <DomainObject.Predmet.ProtuStrankaListFormatedWithAdress>
    <izvorni_sadrzaj>
      <item>ZADRUGA MODIT za proizvodnju i usluge, Naselje A. M. Reljkovića 49, 32000 Vukovar</item>
    </izvorni_sadrzaj>
    <derivirana_varijabla naziv="DomainObject.Predmet.ProtuStrankaListFormatedWithAdress_1">
      <item>ZADRUGA MODIT za proizvodnju i usluge, Naselje A. M. Reljkovića 49, 32000 Vukovar</item>
    </derivirana_varijabla>
  </DomainObject.Predmet.ProtuStrankaListFormatedWithAdress>
  <DomainObject.Predmet.ProtuStrankaListFormatedWithAdressOIB>
    <izvorni_sadrzaj>
      <item>ZADRUGA MODIT za proizvodnju i usluge, OIB 48545546702, Naselje A. M. Reljkovića 49, 32000 Vukovar</item>
    </izvorni_sadrzaj>
    <derivirana_varijabla naziv="DomainObject.Predmet.ProtuStrankaListFormatedWithAdressOIB_1">
      <item>ZADRUGA MODIT za proizvodnju i usluge, OIB 48545546702, Naselje A. M. Reljkovića 49, 32000 Vukovar</item>
    </derivirana_varijabla>
  </DomainObject.Predmet.ProtuStrankaListFormatedWithAdressOIB>
  <DomainObject.Predmet.ProtuStrankaListNazivFormated>
    <izvorni_sadrzaj>
      <item>ZADRUGA MODIT za proizvodnju i usluge</item>
    </izvorni_sadrzaj>
    <derivirana_varijabla naziv="DomainObject.Predmet.ProtuStrankaListNazivFormated_1">
      <item>ZADRUGA MODIT za proizvodnju i usluge</item>
    </derivirana_varijabla>
  </DomainObject.Predmet.ProtuStrankaListNazivFormated>
  <DomainObject.Predmet.ProtuStrankaListNazivFormatedOIB>
    <izvorni_sadrzaj>
      <item>ZADRUGA MODIT za proizvodnju i usluge, OIB 48545546702</item>
    </izvorni_sadrzaj>
    <derivirana_varijabla naziv="DomainObject.Predmet.ProtuStrankaListNazivFormatedOIB_1">
      <item>ZADRUGA MODIT za proizvodnju i usluge, OIB 48545546702</item>
    </derivirana_varijabla>
  </DomainObject.Predmet.ProtuStrankaListNazivFormatedOIB>
  <DomainObject.Predmet.OstaliListFormated>
    <izvorni_sadrzaj>
      <item>Denis Moskalj</item>
      <item>Dragutin Romić</item>
    </izvorni_sadrzaj>
    <derivirana_varijabla naziv="DomainObject.Predmet.OstaliListFormated_1">
      <item>Denis Moskalj</item>
      <item>Dragutin Romić</item>
    </derivirana_varijabla>
  </DomainObject.Predmet.OstaliListFormated>
  <DomainObject.Predmet.OstaliListFormatedOIB>
    <izvorni_sadrzaj>
      <item>Denis Moskalj, OIB 31809386576</item>
      <item>Dragutin Romić, OIB 07423571519</item>
    </izvorni_sadrzaj>
    <derivirana_varijabla naziv="DomainObject.Predmet.OstaliListFormatedOIB_1">
      <item>Denis Moskalj, OIB 31809386576</item>
      <item>Dragutin Romić, OIB 07423571519</item>
    </derivirana_varijabla>
  </DomainObject.Predmet.OstaliListFormatedOIB>
  <DomainObject.Predmet.OstaliListFormatedWithAdress>
    <izvorni_sadrzaj>
      <item>Denis Moskalj, Antuna  Matije Reljkovića 49, 32000 Vukovar</item>
      <item>Dragutin Romić, Ulica Papuka 28, 31431 Čepin</item>
    </izvorni_sadrzaj>
    <derivirana_varijabla naziv="DomainObject.Predmet.OstaliListFormatedWithAdress_1">
      <item>Denis Moskalj, Antuna  Matije Reljkovića 49, 32000 Vukovar</item>
      <item>Dragutin Romić, Ulica Papuka 28, 31431 Čepin</item>
    </derivirana_varijabla>
  </DomainObject.Predmet.OstaliListFormatedWithAdress>
  <DomainObject.Predmet.OstaliListFormatedWithAdressOIB>
    <izvorni_sadrzaj>
      <item>Denis Moskalj, OIB 31809386576, Antuna  Matije Reljkovića 49, 32000 Vukovar</item>
      <item>Dragutin Romić, OIB 07423571519, Ulica Papuka 28, 31431 Čepin</item>
    </izvorni_sadrzaj>
    <derivirana_varijabla naziv="DomainObject.Predmet.OstaliListFormatedWithAdressOIB_1">
      <item>Denis Moskalj, OIB 31809386576, Antuna  Matije Reljkovića 49, 32000 Vukovar</item>
      <item>Dragutin Romić, OIB 07423571519, Ulica Papuka 28, 31431 Čepin</item>
    </derivirana_varijabla>
  </DomainObject.Predmet.OstaliListFormatedWithAdressOIB>
  <DomainObject.Predmet.OstaliListNazivFormated>
    <izvorni_sadrzaj>
      <item>Denis Moskalj</item>
      <item>Dragutin Romić</item>
    </izvorni_sadrzaj>
    <derivirana_varijabla naziv="DomainObject.Predmet.OstaliListNazivFormated_1">
      <item>Denis Moskalj</item>
      <item>Dragutin Romić</item>
    </derivirana_varijabla>
  </DomainObject.Predmet.OstaliListNazivFormated>
  <DomainObject.Predmet.OstaliListNazivFormatedOIB>
    <izvorni_sadrzaj>
      <item>Denis Moskalj, OIB 31809386576</item>
      <item>Dragutin Romić, OIB 07423571519</item>
    </izvorni_sadrzaj>
    <derivirana_varijabla naziv="DomainObject.Predmet.OstaliListNazivFormatedOIB_1">
      <item>Denis Moskalj, OIB 31809386576</item>
      <item>Dragutin Romić, OIB 07423571519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St-107/2016-9</izvorni_sadrzaj>
    <derivirana_varijabla naziv="DomainObject.PoslovniBrojDokumenta_1">St-107/2016-9</derivirana_varijabla>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ZADRUGA MODIT za proizvodnju i usluge</izvorni_sadrzaj>
    <derivirana_varijabla naziv="DomainObject.Predmet.ProtustrankaIDrugi_1">ZADRUGA MODIT za proizvodnju i usluge</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ZADRUGA MODIT za proizvodnju i usluge, OIB 48545546702, Naselje A. M. Reljkovića 49, 32000 Vukovar</izvorni_sadrzaj>
    <derivirana_varijabla naziv="DomainObject.Predmet.ProtustrankaIDrugiAdressOIB_1">ZADRUGA MODIT za proizvodnju i usluge, OIB 48545546702, Naselje A. M. Reljkovića 49,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MODIT za proizvodnju i usluge</item>
      <item>MINISTARSTVO FINANCIJA POREZNA UPRAVA</item>
      <item>Denis Moskalj</item>
      <item>Dragutin Romić</item>
    </izvorni_sadrzaj>
    <derivirana_varijabla naziv="DomainObject.Predmet.SudioniciListNaziv_1">
      <item>ZADRUGA MODIT za proizvodnju i usluge</item>
      <item>MINISTARSTVO FINANCIJA POREZNA UPRAVA</item>
      <item>Denis Moskalj</item>
      <item>Dragutin Romić</item>
    </derivirana_varijabla>
  </DomainObject.Predmet.SudioniciListNaziv>
  <DomainObject.Predmet.SudioniciListAdressOIB>
    <izvorni_sadrzaj>
      <item>ZADRUGA MODIT za proizvodnju i usluge, OIB 48545546702, Naselje A. M. Reljkovića 49,32000 Vukovar</item>
      <item>MINISTARSTVO FINANCIJA POREZNA UPRAVA, OIB 18683136487</item>
      <item>Denis Moskalj, OIB 31809386576, Antuna  Matije Reljkovića 49,32000 Vukovar</item>
      <item>Dragutin Romić, OIB 07423571519, Ulica Papuka 28,31431 Čepin</item>
    </izvorni_sadrzaj>
    <derivirana_varijabla naziv="DomainObject.Predmet.SudioniciListAdressOIB_1">
      <item>ZADRUGA MODIT za proizvodnju i usluge, OIB 48545546702, Naselje A. M. Reljkovića 49,32000 Vukovar</item>
      <item>MINISTARSTVO FINANCIJA POREZNA UPRAVA, OIB 18683136487</item>
      <item>Denis Moskalj, OIB 31809386576, Antuna  Matije Reljkovića 49,32000 Vukovar</item>
      <item>Dragutin Romić, OIB 07423571519, Ulica Papuka 28,31431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48545546702</item>
      <item>, OIB 18683136487</item>
      <item>, OIB 31809386576</item>
      <item>, OIB 07423571519</item>
    </izvorni_sadrzaj>
    <derivirana_varijabla naziv="DomainObject.Predmet.SudioniciListNazivOIB_1">
      <item>, OIB 48545546702</item>
      <item>, OIB 18683136487</item>
      <item>, OIB 31809386576</item>
      <item>, OIB 07423571519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D7ABFC-6FED-4C40-AEE9-8907498826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1096</properties:Words>
  <properties:Characters>6301</properties:Characters>
  <properties:Lines>173</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2016-10-17T08:28:00Z</dcterms:created>
  <dc:creator>mkocijan</dc:creator>
  <cp:lastModifiedBy>Snježana Markotić Jurić</cp:lastModifiedBy>
  <cp:lastPrinted>2016-10-17T08:16:00Z</cp:lastPrinted>
  <dcterms:modified xmlns:xsi="http://www.w3.org/2001/XMLSchema-instance" xsi:type="dcterms:W3CDTF">2016-10-17T12:37:00Z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St-107/2016-9 / Odluka - Rješenje o pokretanju prethodnog postupka nakon obustave skraćenog stečajnog postupka</vt:lpwstr>
  </prop:property>
  <prop:property name="CC_coloring" pid="4" fmtid="{D5CDD505-2E9C-101B-9397-08002B2CF9AE}">
    <vt:bool>true</vt:bool>
  </prop:property>
  <prop:property name="BrojStranica" pid="5" fmtid="{D5CDD505-2E9C-101B-9397-08002B2CF9AE}">
    <vt:i4>4</vt:i4>
  </prop:property>
</prop:Properties>
</file>