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4314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43145" w:rsidP="008F5996" w:rsidR="0004314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3145" w:rsidP="008F5996" w:rsidR="0004314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43145" w:rsidP="008F5996" w:rsidR="0004314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43145" w:rsidP="008F5996" w:rsidR="0004314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43145" w:rsidP="008F5996" w:rsidR="0004314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43145" w:rsidP="008F5996" w:rsidR="0004314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b644f0" w14:paraId="6b644f0" w:rsidRDefault="00D470A9" w:rsidP="00D470A9" w:rsidR="00D470A9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 w:rsidR="00033E99">
        <w:rPr>
          <w:rFonts w:hAnsi="Times New Roman" w:ascii="Times New Roman"/>
          <w:sz w:val="24"/>
        </w:rPr>
        <w:t>39/15-62</w:t>
      </w:r>
    </w:p>
    <w:p w:rsidRDefault="00D470A9" w:rsidP="00D470A9" w:rsidR="00D470A9" w:rsidRPr="00BB5C2F">
      <w:pPr>
        <w:rPr>
          <w:rFonts w:hAnsi="Times New Roman" w:ascii="Times New Roman"/>
          <w:sz w:val="24"/>
        </w:rPr>
      </w:pPr>
    </w:p>
    <w:p w:rsidRDefault="00D470A9" w:rsidP="00D470A9" w:rsidR="00D470A9">
      <w:pPr>
        <w:rPr>
          <w:rFonts w:hAnsi="Times New Roman" w:ascii="Times New Roman"/>
          <w:sz w:val="24"/>
        </w:rPr>
      </w:pPr>
    </w:p>
    <w:p w:rsidRDefault="00043145" w:rsidP="00043145" w:rsidR="00474FA4" w:rsidRPr="00BB5C2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C67E09" w:rsidP="00D470A9" w:rsidR="00C67E09" w:rsidRPr="00BB5C2F">
      <w:pPr>
        <w:rPr>
          <w:rFonts w:hAnsi="Times New Roman" w:ascii="Times New Roman"/>
          <w:sz w:val="24"/>
        </w:rPr>
      </w:pPr>
    </w:p>
    <w:p w:rsidRDefault="00C67E09" w:rsidP="00033E99" w:rsidR="00033E99" w:rsidRPr="00AA0757">
      <w:pPr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</w:r>
      <w:r w:rsidR="00033E99" w:rsidRPr="00AA0757"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033E99" w:rsidRPr="001F24E4">
        <w:rPr>
          <w:rFonts w:hAnsi="Times New Roman" w:ascii="Times New Roman"/>
          <w:sz w:val="24"/>
        </w:rPr>
        <w:t>ORTOIMPLANT d.o.o. u stečaju, Zagreb, Ulica grada Vukovara 269f, OIB: 13168607633</w:t>
      </w:r>
      <w:r w:rsidR="00033E99">
        <w:rPr>
          <w:rFonts w:hAnsi="Times New Roman" w:ascii="Times New Roman"/>
          <w:sz w:val="24"/>
        </w:rPr>
        <w:t>, 27. veljače 2018</w:t>
      </w:r>
      <w:r w:rsidR="00033E99" w:rsidRPr="006F26F0">
        <w:rPr>
          <w:rFonts w:hAnsi="Times New Roman" w:ascii="Times New Roman"/>
          <w:sz w:val="24"/>
        </w:rPr>
        <w:t>.</w:t>
      </w:r>
      <w:r w:rsidR="00033E99">
        <w:rPr>
          <w:rFonts w:hAnsi="Times New Roman" w:ascii="Times New Roman"/>
          <w:sz w:val="24"/>
        </w:rPr>
        <w:t xml:space="preserve"> 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j e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I. Posebno ispitno ročište </w:t>
      </w:r>
      <w:r>
        <w:rPr>
          <w:rFonts w:hAnsi="Times New Roman" w:ascii="Times New Roman"/>
          <w:sz w:val="24"/>
        </w:rPr>
        <w:t xml:space="preserve">održat će se </w:t>
      </w:r>
      <w:r w:rsidR="00033E99">
        <w:rPr>
          <w:rFonts w:hAnsi="Times New Roman" w:ascii="Times New Roman"/>
          <w:sz w:val="24"/>
        </w:rPr>
        <w:t>15. ožujka</w:t>
      </w:r>
      <w:r w:rsidR="00043145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u </w:t>
      </w:r>
      <w:r w:rsidR="003A3CF5">
        <w:rPr>
          <w:rFonts w:hAnsi="Times New Roman" w:ascii="Times New Roman"/>
          <w:sz w:val="24"/>
        </w:rPr>
        <w:t>1</w:t>
      </w:r>
      <w:r w:rsidR="00043145">
        <w:rPr>
          <w:rFonts w:hAnsi="Times New Roman" w:ascii="Times New Roman"/>
          <w:sz w:val="24"/>
        </w:rPr>
        <w:t>1</w:t>
      </w:r>
      <w:r w:rsidR="003A3CF5">
        <w:rPr>
          <w:rFonts w:hAnsi="Times New Roman" w:ascii="Times New Roman"/>
          <w:sz w:val="24"/>
        </w:rPr>
        <w:t>.</w:t>
      </w:r>
      <w:r w:rsidR="0058429B">
        <w:rPr>
          <w:rFonts w:hAnsi="Times New Roman" w:ascii="Times New Roman"/>
          <w:sz w:val="24"/>
        </w:rPr>
        <w:t>3</w:t>
      </w:r>
      <w:r w:rsidR="003A3CF5">
        <w:rPr>
          <w:rFonts w:hAnsi="Times New Roman" w:ascii="Times New Roman"/>
          <w:sz w:val="24"/>
        </w:rPr>
        <w:t>0</w:t>
      </w:r>
      <w:r>
        <w:rPr>
          <w:rFonts w:hAnsi="Times New Roman" w:ascii="Times New Roman"/>
          <w:sz w:val="24"/>
        </w:rPr>
        <w:t xml:space="preserve"> sati, 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suda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</w:t>
      </w:r>
      <w:r w:rsidR="0058429B">
        <w:rPr>
          <w:rFonts w:hAnsi="Times New Roman" w:ascii="Times New Roman"/>
          <w:sz w:val="24"/>
        </w:rPr>
        <w:t>soba 96/II</w:t>
      </w:r>
      <w:r w:rsidRPr="00180889">
        <w:rPr>
          <w:rFonts w:hAnsi="Times New Roman" w:ascii="Times New Roman"/>
          <w:sz w:val="24"/>
        </w:rPr>
        <w:t xml:space="preserve"> (</w:t>
      </w:r>
      <w:r w:rsidR="0058429B">
        <w:rPr>
          <w:rFonts w:hAnsi="Times New Roman" w:ascii="Times New Roman"/>
          <w:sz w:val="24"/>
        </w:rPr>
        <w:t>Mala</w:t>
      </w:r>
      <w:r w:rsidRPr="00180889">
        <w:rPr>
          <w:rFonts w:hAnsi="Times New Roman" w:ascii="Times New Roman"/>
          <w:sz w:val="24"/>
        </w:rPr>
        <w:t xml:space="preserve"> dvorana)</w:t>
      </w: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ab/>
        <w:t>II. Poziv za ovo posebno ispitno ročište javno će se objaviti 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 w:rsidR="0058429B">
        <w:rPr>
          <w:rFonts w:hAnsi="Times New Roman" w:ascii="Times New Roman"/>
          <w:sz w:val="24"/>
        </w:rPr>
        <w:t>27. veljače 2018</w:t>
      </w:r>
      <w:r w:rsidR="00043145">
        <w:rPr>
          <w:rFonts w:hAnsi="Times New Roman" w:ascii="Times New Roman"/>
          <w:sz w:val="24"/>
        </w:rPr>
        <w:t>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DF0F9D">
        <w:rPr>
          <w:rFonts w:hAnsi="Times New Roman" w:ascii="Times New Roman"/>
          <w:sz w:val="24"/>
        </w:rPr>
        <w:t>, v.r.</w:t>
      </w:r>
    </w:p>
    <w:p w:rsidRDefault="009A3C68" w:rsidP="002F4D05" w:rsidR="009A3C68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2F4D05" w:rsidP="002F4D05" w:rsidR="00DF0F9D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DF0F9D" w:rsidP="002F4D05" w:rsidR="00DF0F9D">
      <w:pPr>
        <w:rPr>
          <w:rFonts w:hAnsi="Times New Roman" w:ascii="Times New Roman"/>
          <w:sz w:val="24"/>
        </w:rPr>
      </w:pPr>
    </w:p>
    <w:p w:rsidRDefault="00DF0F9D" w:rsidP="002F4D05" w:rsidR="00DF0F9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F0F9D" w:rsidP="002F4D05" w:rsidR="002F4D05" w:rsidRPr="002F4D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2F4D05" w:rsidRPr="002F4D05">
        <w:rPr>
          <w:rFonts w:hAnsi="Times New Roman" w:ascii="Times New Roman"/>
          <w:sz w:val="24"/>
        </w:rPr>
        <w:tab/>
      </w:r>
      <w:r w:rsidR="002F4D05" w:rsidRPr="002F4D05">
        <w:rPr>
          <w:rFonts w:hAnsi="Times New Roman" w:ascii="Times New Roman"/>
          <w:sz w:val="24"/>
        </w:rPr>
        <w:tab/>
        <w:t xml:space="preserve"> </w:t>
      </w:r>
    </w:p>
    <w:p w:rsidRDefault="002F4D05" w:rsidP="002F4D05" w:rsidR="002F4D05" w:rsidRPr="00DF0F9D">
      <w:p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DNA:</w:t>
      </w:r>
    </w:p>
    <w:p w:rsidRDefault="00043145" w:rsidP="002F4D05" w:rsidR="002F4D05" w:rsidRPr="00DF0F9D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Stečajnom upravitelju, na adresu sjedišta</w:t>
      </w:r>
    </w:p>
    <w:p w:rsidRDefault="00180889" w:rsidP="002F4D05" w:rsidR="002F4D05" w:rsidRPr="00DF0F9D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180889" w:rsidP="00043145" w:rsidR="00180889" w:rsidRPr="00DF0F9D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2F4D05" w:rsidP="002F4D05" w:rsidR="002F4D05" w:rsidRPr="00DF0F9D">
      <w:pPr>
        <w:rPr>
          <w:rFonts w:hAnsi="Times New Roman" w:ascii="Times New Roman"/>
          <w:color w:themeColor="background1" w:val="FFFFFF"/>
          <w:sz w:val="24"/>
        </w:rPr>
      </w:pPr>
    </w:p>
    <w:p w:rsidRDefault="002F4D05" w:rsidP="002F4D05" w:rsidR="002F4D05" w:rsidRPr="00DF0F9D">
      <w:p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NK:</w:t>
      </w:r>
    </w:p>
    <w:p w:rsidRDefault="00180889" w:rsidR="002F4D05" w:rsidRPr="00DF0F9D">
      <w:p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- spis u roč</w:t>
      </w:r>
      <w:r w:rsidR="002F4D05" w:rsidRPr="00DF0F9D">
        <w:rPr>
          <w:rFonts w:hAnsi="Times New Roman" w:ascii="Times New Roman"/>
          <w:color w:themeColor="background1" w:val="FFFFFF"/>
          <w:sz w:val="24"/>
        </w:rPr>
        <w:t xml:space="preserve">. </w:t>
      </w:r>
    </w:p>
    <w:sectPr w:rsidSect="00EA52A1" w:rsidR="002F4D05" w:rsidRPr="00DF0F9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973" w:rsidR="00D10973">
      <w:r>
        <w:separator/>
      </w:r>
    </w:p>
  </w:endnote>
  <w:endnote w:id="0" w:type="continuationSeparator">
    <w:p w:rsidRDefault="00D10973" w:rsidR="00D1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973" w:rsidR="00D10973">
      <w:r>
        <w:separator/>
      </w:r>
    </w:p>
  </w:footnote>
  <w:footnote w:id="0" w:type="continuationSeparator">
    <w:p w:rsidRDefault="00D10973" w:rsidR="00D10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 w:rsidR="00180889"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D55799" w:rsidP="00474FA4" w:rsidR="00D55799">
    <w:pPr>
      <w:jc w:val="right"/>
    </w:pPr>
    <w:r w:rsidRPr="00474FA4">
      <w:rPr>
        <w:rFonts w:hAnsi="Times New Roman" w:ascii="Times New Roman"/>
        <w:szCs w:val="22"/>
      </w:rPr>
      <w:t>3 St-</w:t>
    </w:r>
    <w:r w:rsidR="00474FA4">
      <w:rPr>
        <w:rFonts w:hAnsi="Times New Roman" w:ascii="Times New Roman"/>
        <w:szCs w:val="22"/>
      </w:rPr>
      <w:t>2050/13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CF5"/>
    <w:rsid w:val="00015689"/>
    <w:rsid w:val="00033E99"/>
    <w:rsid w:val="00043145"/>
    <w:rsid w:val="000920D6"/>
    <w:rsid w:val="000A046A"/>
    <w:rsid w:val="000A6C23"/>
    <w:rsid w:val="000D010B"/>
    <w:rsid w:val="001241C1"/>
    <w:rsid w:val="00177A30"/>
    <w:rsid w:val="00180889"/>
    <w:rsid w:val="0021717B"/>
    <w:rsid w:val="00257EDB"/>
    <w:rsid w:val="00261848"/>
    <w:rsid w:val="002C1105"/>
    <w:rsid w:val="002F4D05"/>
    <w:rsid w:val="0032285F"/>
    <w:rsid w:val="00336482"/>
    <w:rsid w:val="00360318"/>
    <w:rsid w:val="003644D7"/>
    <w:rsid w:val="003A3CF5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74FA4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8429B"/>
    <w:rsid w:val="00593FFA"/>
    <w:rsid w:val="005A25AA"/>
    <w:rsid w:val="005B77C7"/>
    <w:rsid w:val="006008F9"/>
    <w:rsid w:val="0061741E"/>
    <w:rsid w:val="00642359"/>
    <w:rsid w:val="0066184B"/>
    <w:rsid w:val="006B654B"/>
    <w:rsid w:val="006E0B5F"/>
    <w:rsid w:val="006E1347"/>
    <w:rsid w:val="006E39E7"/>
    <w:rsid w:val="0070227B"/>
    <w:rsid w:val="00714A17"/>
    <w:rsid w:val="007973F4"/>
    <w:rsid w:val="007E0A65"/>
    <w:rsid w:val="007E3B92"/>
    <w:rsid w:val="007F12A4"/>
    <w:rsid w:val="007F6FAB"/>
    <w:rsid w:val="008217D5"/>
    <w:rsid w:val="008737F0"/>
    <w:rsid w:val="008870D9"/>
    <w:rsid w:val="008957A8"/>
    <w:rsid w:val="008B25D0"/>
    <w:rsid w:val="008B6BCE"/>
    <w:rsid w:val="008F3EFB"/>
    <w:rsid w:val="008F7361"/>
    <w:rsid w:val="00961998"/>
    <w:rsid w:val="00964F5F"/>
    <w:rsid w:val="00971D49"/>
    <w:rsid w:val="00973546"/>
    <w:rsid w:val="009A3C68"/>
    <w:rsid w:val="009B53CA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A2293"/>
    <w:rsid w:val="00BB5C2F"/>
    <w:rsid w:val="00C32C1D"/>
    <w:rsid w:val="00C572C1"/>
    <w:rsid w:val="00C61643"/>
    <w:rsid w:val="00C67E09"/>
    <w:rsid w:val="00C74832"/>
    <w:rsid w:val="00C873DA"/>
    <w:rsid w:val="00CB116E"/>
    <w:rsid w:val="00CB7005"/>
    <w:rsid w:val="00CD0580"/>
    <w:rsid w:val="00CE5EA2"/>
    <w:rsid w:val="00CE6A31"/>
    <w:rsid w:val="00CF69ED"/>
    <w:rsid w:val="00D10973"/>
    <w:rsid w:val="00D424F0"/>
    <w:rsid w:val="00D470A9"/>
    <w:rsid w:val="00D55799"/>
    <w:rsid w:val="00DB5644"/>
    <w:rsid w:val="00DF0F9D"/>
    <w:rsid w:val="00DF7C68"/>
    <w:rsid w:val="00E066CE"/>
    <w:rsid w:val="00E24AF4"/>
    <w:rsid w:val="00E50768"/>
    <w:rsid w:val="00E5564D"/>
    <w:rsid w:val="00E91F10"/>
    <w:rsid w:val="00EA0EAF"/>
    <w:rsid w:val="00EA52A1"/>
    <w:rsid w:val="00EB122E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6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54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6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54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641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2018-02-27T10:46:00Z</dcterms:created>
  <dc:creator>Mihael Kovačić</dc:creator>
  <cp:lastModifiedBy>Sonja Pilić</cp:lastModifiedBy>
  <cp:lastPrinted>2017-04-04T11:19:00Z</cp:lastPrinted>
  <dcterms:modified xmlns:xsi="http://www.w3.org/2001/XMLSchema-instance" xsi:type="dcterms:W3CDTF">2018-02-28T06:52:00Z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posebno ispitno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