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abce" w14:paraId="bb8abce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C106D">
        <w:rPr>
          <w:noProof/>
        </w:rPr>
        <w:t xml:space="preserve">        </w:t>
      </w:r>
      <w:r w:rsidR="004D0E88">
        <w:rPr>
          <w:noProof/>
        </w:rPr>
        <w:t xml:space="preserve">  </w:t>
      </w:r>
      <w:r w:rsidRPr="003C106D">
        <w:rPr>
          <w:noProof/>
        </w:rPr>
        <w:t xml:space="preserve">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4D0E8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</w:p>
    <w:p w:rsidRDefault="00750685" w:rsidP="004D0E88" w:rsidR="00750685" w:rsidRPr="008661F8">
      <w:pPr>
        <w:ind w:hanging="36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>
      <w:pPr>
        <w:jc w:val="center"/>
      </w:pPr>
      <w:r w:rsidRPr="008661F8">
        <w:t>R E P U B L I K A   H R V A T S K A</w:t>
      </w:r>
    </w:p>
    <w:p w:rsidRDefault="004D0E88" w:rsidP="000B7D54" w:rsidR="004D0E88" w:rsidRPr="008661F8">
      <w:pPr>
        <w:jc w:val="center"/>
      </w:pP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DC59FE" w:rsidP="00DC59FE" w:rsidR="00DC59FE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="009504FE" w:rsidRPr="009504FE">
        <w:t xml:space="preserve">TILIA d.o.o. u stečaju, </w:t>
      </w:r>
      <w:proofErr w:type="spellStart"/>
      <w:r w:rsidR="009504FE" w:rsidRPr="009504FE">
        <w:t>Velimirovac</w:t>
      </w:r>
      <w:proofErr w:type="spellEnd"/>
      <w:r w:rsidR="009504FE" w:rsidRPr="009504FE">
        <w:t xml:space="preserve">, Alojzija Stepinca </w:t>
      </w:r>
      <w:proofErr w:type="spellStart"/>
      <w:r w:rsidR="009504FE" w:rsidRPr="009504FE">
        <w:t>bb</w:t>
      </w:r>
      <w:proofErr w:type="spellEnd"/>
      <w:r w:rsidR="009504FE" w:rsidRPr="009504FE">
        <w:t>, MBS: 030093907, OIB: 64878654707</w:t>
      </w:r>
      <w:r>
        <w:t xml:space="preserve">, dana </w:t>
      </w:r>
      <w:r w:rsidR="009504FE">
        <w:t>2</w:t>
      </w:r>
      <w:r w:rsidR="00C21EBB">
        <w:t xml:space="preserve">. </w:t>
      </w:r>
      <w:r w:rsidR="009504FE">
        <w:t xml:space="preserve">listopada </w:t>
      </w:r>
      <w:r>
        <w:t>2018. godine</w:t>
      </w:r>
    </w:p>
    <w:p w:rsidRDefault="004E3CF8" w:rsidP="00E870D9" w:rsidR="004E3CF8" w:rsidRPr="008661F8">
      <w:pPr>
        <w:ind w:firstLine="708"/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6E15A5" w:rsidP="009504FE" w:rsidR="003C106D" w:rsidRPr="009504F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9504FE">
        <w:t xml:space="preserve">Republika Hrvatska, </w:t>
      </w:r>
      <w:r w:rsidR="009504FE" w:rsidRPr="009504FE">
        <w:rPr>
          <w:rStyle w:val="Bodytext27pt"/>
          <w:b w:val="false"/>
          <w:sz w:val="24"/>
          <w:szCs w:val="24"/>
        </w:rPr>
        <w:t>Porezna uprava Područni ured Osijek</w:t>
      </w:r>
      <w:r w:rsidRPr="009504FE">
        <w:rPr>
          <w:lang w:val="hr-HR"/>
        </w:rPr>
        <w:t xml:space="preserve">, </w:t>
      </w:r>
      <w:r w:rsidRPr="009504FE">
        <w:rPr>
          <w:color w:val="000000"/>
        </w:rPr>
        <w:t xml:space="preserve">OIB: </w:t>
      </w:r>
      <w:r w:rsidR="009504FE" w:rsidRPr="009504FE">
        <w:t>18683136487</w:t>
      </w:r>
      <w:r w:rsidRPr="009504FE">
        <w:rPr>
          <w:color w:val="000000"/>
        </w:rPr>
        <w:t xml:space="preserve">, </w:t>
      </w:r>
      <w:r w:rsidRPr="009504FE">
        <w:t>zastupana po Ž</w:t>
      </w:r>
      <w:r w:rsidRPr="009504FE">
        <w:rPr>
          <w:lang w:val="hr-HR"/>
        </w:rPr>
        <w:t xml:space="preserve">upanijskom državnom odvjetništvu u </w:t>
      </w:r>
      <w:r w:rsidRPr="009504FE">
        <w:t>Osijek</w:t>
      </w:r>
      <w:r w:rsidRPr="009504FE">
        <w:rPr>
          <w:lang w:val="hr-HR"/>
        </w:rPr>
        <w:t>u</w:t>
      </w:r>
      <w:r w:rsidR="006E140B" w:rsidRPr="009504FE">
        <w:rPr>
          <w:color w:val="000000"/>
        </w:rPr>
        <w:t xml:space="preserve">, </w:t>
      </w:r>
      <w:r w:rsidR="009504FE" w:rsidRPr="009504FE">
        <w:rPr>
          <w:color w:val="000000"/>
        </w:rPr>
        <w:t>Osijek</w:t>
      </w:r>
      <w:r w:rsidR="009504FE">
        <w:rPr>
          <w:color w:val="000000"/>
          <w:lang w:val="hr-HR"/>
        </w:rPr>
        <w:t xml:space="preserve">, </w:t>
      </w:r>
      <w:r w:rsidR="009504FE" w:rsidRPr="009504FE">
        <w:rPr>
          <w:color w:val="000000"/>
        </w:rPr>
        <w:t xml:space="preserve">Kapucinska 21, </w:t>
      </w:r>
      <w:r w:rsidR="00F2414A" w:rsidRPr="009504FE">
        <w:rPr>
          <w:color w:val="000000"/>
        </w:rPr>
        <w:t>u iznosu od</w:t>
      </w:r>
      <w:r w:rsidR="00F2414A" w:rsidRPr="009504FE">
        <w:rPr>
          <w:color w:val="000000"/>
          <w:lang w:val="hr-HR"/>
        </w:rPr>
        <w:t xml:space="preserve"> </w:t>
      </w:r>
      <w:r w:rsidR="009504FE" w:rsidRPr="009504FE">
        <w:t xml:space="preserve">64.218,34 </w:t>
      </w:r>
      <w:r w:rsidR="00F2414A" w:rsidRPr="009504FE">
        <w:rPr>
          <w:color w:val="000000"/>
          <w:lang w:val="hr-HR"/>
        </w:rPr>
        <w:t>kn</w:t>
      </w:r>
      <w:r w:rsidRPr="009504FE">
        <w:rPr>
          <w:color w:val="000000"/>
          <w:lang w:val="hr-HR"/>
        </w:rPr>
        <w:t>.</w:t>
      </w:r>
    </w:p>
    <w:p w:rsidRDefault="00E33595" w:rsidP="003C106D" w:rsidR="00E33595" w:rsidRPr="008661F8">
      <w:pPr>
        <w:ind w:left="708"/>
        <w:jc w:val="both"/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3C106D" w:rsidP="003C106D" w:rsidR="003C106D">
      <w:pPr>
        <w:jc w:val="both"/>
      </w:pPr>
    </w:p>
    <w:p w:rsidRDefault="00E33595" w:rsidP="003C106D" w:rsidR="00E33595" w:rsidRPr="008661F8">
      <w:pPr>
        <w:jc w:val="both"/>
      </w:pPr>
    </w:p>
    <w:p w:rsidRDefault="007F4065" w:rsidP="00464912" w:rsidR="00464912" w:rsidRPr="009504FE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rPr>
          <w:color w:val="000000"/>
        </w:rPr>
        <w:t>V</w:t>
      </w:r>
      <w:r>
        <w:rPr>
          <w:color w:val="000000"/>
          <w:lang w:val="hr-HR"/>
        </w:rPr>
        <w:t>IP</w:t>
      </w:r>
      <w:r w:rsidR="009504FE">
        <w:rPr>
          <w:color w:val="000000"/>
        </w:rPr>
        <w:t>net d.o.o.</w:t>
      </w:r>
      <w:r w:rsidR="00C16839">
        <w:t xml:space="preserve">, </w:t>
      </w:r>
      <w:r w:rsidR="009504FE">
        <w:rPr>
          <w:color w:val="000000"/>
        </w:rPr>
        <w:t>Vrtni put 1</w:t>
      </w:r>
      <w:r w:rsidR="009504FE">
        <w:rPr>
          <w:color w:val="000000"/>
          <w:lang w:val="hr-HR"/>
        </w:rPr>
        <w:t>,</w:t>
      </w:r>
      <w:r w:rsidR="009504FE">
        <w:rPr>
          <w:color w:val="000000"/>
        </w:rPr>
        <w:t xml:space="preserve"> Zagreb</w:t>
      </w:r>
      <w:r w:rsidR="009504FE">
        <w:rPr>
          <w:color w:val="000000"/>
          <w:lang w:val="hr-HR"/>
        </w:rPr>
        <w:t xml:space="preserve">, </w:t>
      </w:r>
      <w:r w:rsidR="00C16839">
        <w:rPr>
          <w:color w:val="000000"/>
        </w:rPr>
        <w:t xml:space="preserve">OIB: </w:t>
      </w:r>
      <w:r w:rsidR="009504FE">
        <w:rPr>
          <w:rStyle w:val="st1"/>
        </w:rPr>
        <w:t>29524210204</w:t>
      </w:r>
      <w:r w:rsidR="00721A2A" w:rsidRPr="008661F8">
        <w:rPr>
          <w:bCs/>
          <w:color w:val="000000"/>
        </w:rPr>
        <w:t xml:space="preserve">, u iznosu od </w:t>
      </w:r>
      <w:r w:rsidR="009504FE">
        <w:rPr>
          <w:color w:val="000000"/>
        </w:rPr>
        <w:t>1.898,81</w:t>
      </w:r>
      <w:r w:rsidR="009504FE">
        <w:rPr>
          <w:color w:val="000000"/>
          <w:lang w:val="hr-HR"/>
        </w:rPr>
        <w:t xml:space="preserve"> </w:t>
      </w:r>
      <w:r w:rsidR="00721A2A" w:rsidRPr="008661F8">
        <w:rPr>
          <w:bCs/>
          <w:color w:val="000000"/>
        </w:rPr>
        <w:t>kn</w:t>
      </w:r>
    </w:p>
    <w:p w:rsidRDefault="009504FE" w:rsidP="009504FE" w:rsidR="009504FE" w:rsidRPr="00A655BB">
      <w:pPr>
        <w:pStyle w:val="Odlomakpopisa"/>
        <w:ind w:left="0"/>
        <w:jc w:val="both"/>
        <w:rPr>
          <w:bCs/>
          <w:color w:val="000000"/>
        </w:rPr>
      </w:pPr>
    </w:p>
    <w:p w:rsidRDefault="005D285C" w:rsidP="00B72C79" w:rsidR="00B72C79" w:rsidRPr="005D285C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5D285C">
        <w:rPr>
          <w:sz w:val="22"/>
          <w:szCs w:val="22"/>
        </w:rPr>
        <w:t>NAŠIČKI VODOVOD d.o.o.</w:t>
      </w:r>
      <w:r w:rsidR="00A655BB" w:rsidRPr="005D285C">
        <w:t xml:space="preserve">, </w:t>
      </w:r>
      <w:r w:rsidR="009504FE" w:rsidRPr="005D285C">
        <w:rPr>
          <w:color w:val="000000"/>
        </w:rPr>
        <w:t>Braće Radića 188, Našice</w:t>
      </w:r>
      <w:r w:rsidR="00C16839" w:rsidRPr="005D285C">
        <w:rPr>
          <w:lang w:val="hr-HR"/>
        </w:rPr>
        <w:t xml:space="preserve">, </w:t>
      </w:r>
      <w:r w:rsidR="00A655BB" w:rsidRPr="005D285C">
        <w:rPr>
          <w:lang w:val="hr-HR"/>
        </w:rPr>
        <w:t xml:space="preserve">OIB: </w:t>
      </w:r>
      <w:r w:rsidR="009504FE" w:rsidRPr="005D285C">
        <w:rPr>
          <w:color w:val="000000"/>
        </w:rPr>
        <w:t>89523454310</w:t>
      </w:r>
      <w:r w:rsidR="00A655BB" w:rsidRPr="005D285C">
        <w:rPr>
          <w:lang w:val="hr-HR"/>
        </w:rPr>
        <w:t xml:space="preserve">, u iznosu od </w:t>
      </w:r>
      <w:r w:rsidR="009504FE" w:rsidRPr="005D285C">
        <w:rPr>
          <w:color w:val="000000"/>
        </w:rPr>
        <w:t>14.050,18</w:t>
      </w:r>
      <w:r w:rsidR="00C16839" w:rsidRPr="005D285C">
        <w:rPr>
          <w:lang w:val="hr-HR"/>
        </w:rPr>
        <w:t xml:space="preserve"> </w:t>
      </w:r>
      <w:r w:rsidR="00A655BB" w:rsidRPr="005D285C">
        <w:rPr>
          <w:lang w:val="hr-HR"/>
        </w:rPr>
        <w:t>kn</w:t>
      </w:r>
    </w:p>
    <w:p w:rsidRDefault="00D004B5" w:rsidP="00D004B5" w:rsidR="00D004B5" w:rsidRPr="00B72C79">
      <w:pPr>
        <w:pStyle w:val="Odlomakpopisa"/>
        <w:ind w:left="0"/>
        <w:jc w:val="both"/>
        <w:rPr>
          <w:rFonts w:eastAsia="Calibri"/>
        </w:rPr>
      </w:pPr>
    </w:p>
    <w:p w:rsidRDefault="009F1C5B" w:rsidP="00B72C79" w:rsidR="00B72C79" w:rsidRPr="009F1C5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proofErr w:type="spellStart"/>
      <w:r>
        <w:rPr>
          <w:color w:val="000000"/>
        </w:rPr>
        <w:t>Addiko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 Slavonska avenija 6, Zagreb</w:t>
      </w:r>
      <w:r w:rsidR="00A655BB">
        <w:t xml:space="preserve">, </w:t>
      </w:r>
      <w:r w:rsidR="00A655BB" w:rsidRPr="00B72C79">
        <w:rPr>
          <w:lang w:val="hr-HR"/>
        </w:rPr>
        <w:t xml:space="preserve">OIB: </w:t>
      </w:r>
      <w:r>
        <w:rPr>
          <w:color w:val="000000"/>
        </w:rPr>
        <w:t>14036333877</w:t>
      </w:r>
      <w:r w:rsidR="00B72C79">
        <w:rPr>
          <w:lang w:val="hr-HR"/>
        </w:rPr>
        <w:t xml:space="preserve">, </w:t>
      </w:r>
      <w:r w:rsidR="00A655BB" w:rsidRPr="00B72C79">
        <w:rPr>
          <w:lang w:val="hr-HR"/>
        </w:rPr>
        <w:t xml:space="preserve">u iznosu od </w:t>
      </w:r>
      <w:r>
        <w:rPr>
          <w:color w:val="000000"/>
        </w:rPr>
        <w:t>857.976,93</w:t>
      </w:r>
      <w:r>
        <w:rPr>
          <w:color w:val="000000"/>
          <w:lang w:val="hr-HR"/>
        </w:rPr>
        <w:t xml:space="preserve"> </w:t>
      </w:r>
      <w:r w:rsidR="00B72C79" w:rsidRPr="00B72C79">
        <w:rPr>
          <w:lang w:val="hr-HR"/>
        </w:rPr>
        <w:t>kn</w:t>
      </w:r>
    </w:p>
    <w:p w:rsidRDefault="009F1C5B" w:rsidP="009F1C5B" w:rsidR="009F1C5B" w:rsidRPr="00B72C79">
      <w:pPr>
        <w:pStyle w:val="Odlomakpopisa"/>
        <w:ind w:left="0"/>
        <w:jc w:val="both"/>
        <w:rPr>
          <w:rFonts w:eastAsia="Calibri"/>
        </w:rPr>
      </w:pPr>
    </w:p>
    <w:p w:rsidRDefault="009F1C5B" w:rsidP="00AC6B48" w:rsidR="00AC6B48" w:rsidRPr="009F1C5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rPr>
          <w:color w:val="000000"/>
        </w:rPr>
        <w:t>Erste&amp;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rPr>
          <w:color w:val="000000"/>
          <w:lang w:val="hr-HR"/>
        </w:rPr>
        <w:t xml:space="preserve">, </w:t>
      </w:r>
      <w:r>
        <w:rPr>
          <w:color w:val="000000"/>
        </w:rPr>
        <w:t>Jadranski trg 3</w:t>
      </w:r>
      <w:r>
        <w:rPr>
          <w:color w:val="000000"/>
          <w:lang w:val="hr-HR"/>
        </w:rPr>
        <w:t>/</w:t>
      </w:r>
      <w:r>
        <w:rPr>
          <w:color w:val="000000"/>
        </w:rPr>
        <w:t>a Rijeka</w:t>
      </w:r>
      <w:r>
        <w:t>,</w:t>
      </w:r>
      <w:r>
        <w:rPr>
          <w:lang w:val="hr-HR"/>
        </w:rPr>
        <w:t xml:space="preserve"> </w:t>
      </w:r>
      <w:r w:rsidRPr="00B72C79">
        <w:rPr>
          <w:lang w:val="hr-HR"/>
        </w:rPr>
        <w:t xml:space="preserve">OIB: </w:t>
      </w:r>
      <w:r>
        <w:rPr>
          <w:color w:val="000000"/>
        </w:rPr>
        <w:t>23057039320</w:t>
      </w:r>
      <w:r>
        <w:rPr>
          <w:lang w:val="hr-HR"/>
        </w:rPr>
        <w:t xml:space="preserve">, </w:t>
      </w:r>
      <w:r>
        <w:rPr>
          <w:color w:val="000000"/>
        </w:rPr>
        <w:t xml:space="preserve">zastupana po odvjetniku </w:t>
      </w:r>
      <w:proofErr w:type="spellStart"/>
      <w:r>
        <w:rPr>
          <w:color w:val="000000"/>
        </w:rPr>
        <w:t>Belizaru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Tomaiću</w:t>
      </w:r>
      <w:proofErr w:type="spellEnd"/>
      <w:r>
        <w:rPr>
          <w:color w:val="000000"/>
        </w:rPr>
        <w:t>, Kralja Zvonimira 17</w:t>
      </w:r>
      <w:r w:rsidR="004675C4">
        <w:rPr>
          <w:color w:val="000000"/>
          <w:lang w:val="hr-HR"/>
        </w:rPr>
        <w:t>/I</w:t>
      </w:r>
      <w:r>
        <w:rPr>
          <w:color w:val="000000"/>
        </w:rPr>
        <w:t>, Osijek</w:t>
      </w:r>
      <w:r w:rsidR="00B72C79" w:rsidRPr="00B72C79">
        <w:rPr>
          <w:lang w:val="hr-HR"/>
        </w:rPr>
        <w:t xml:space="preserve">, </w:t>
      </w:r>
      <w:r w:rsidR="00B72C79">
        <w:rPr>
          <w:lang w:val="hr-HR"/>
        </w:rPr>
        <w:t xml:space="preserve">u iznosu od </w:t>
      </w:r>
      <w:r>
        <w:rPr>
          <w:color w:val="000000"/>
        </w:rPr>
        <w:t>113.088,87</w:t>
      </w:r>
      <w:r>
        <w:rPr>
          <w:color w:val="000000"/>
          <w:lang w:val="hr-HR"/>
        </w:rPr>
        <w:t xml:space="preserve"> </w:t>
      </w:r>
      <w:r w:rsidR="00B72C79">
        <w:rPr>
          <w:lang w:val="hr-HR"/>
        </w:rPr>
        <w:t>kn</w:t>
      </w:r>
    </w:p>
    <w:p w:rsidRDefault="009F1C5B" w:rsidP="009F1C5B" w:rsidR="009F1C5B" w:rsidRPr="00AC6B48">
      <w:pPr>
        <w:pStyle w:val="Odlomakpopisa"/>
        <w:ind w:left="0"/>
        <w:jc w:val="both"/>
        <w:rPr>
          <w:rFonts w:eastAsia="Calibri"/>
        </w:rPr>
      </w:pPr>
    </w:p>
    <w:p w:rsidRDefault="00610838" w:rsidP="00AC6B48" w:rsidR="00AC6B48" w:rsidRPr="00610838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610838">
        <w:rPr>
          <w:sz w:val="22"/>
          <w:szCs w:val="22"/>
        </w:rPr>
        <w:t>BISNODE d.o.o.</w:t>
      </w:r>
      <w:r w:rsidR="00B72C79" w:rsidRPr="00610838">
        <w:rPr>
          <w:rFonts w:eastAsia="Calibri"/>
          <w:lang w:val="hr-HR"/>
        </w:rPr>
        <w:t xml:space="preserve">, </w:t>
      </w:r>
      <w:proofErr w:type="spellStart"/>
      <w:r w:rsidR="00923490" w:rsidRPr="00610838">
        <w:rPr>
          <w:color w:val="000000"/>
        </w:rPr>
        <w:t>Fallerovo</w:t>
      </w:r>
      <w:proofErr w:type="spellEnd"/>
      <w:r w:rsidR="00923490" w:rsidRPr="00610838">
        <w:rPr>
          <w:color w:val="000000"/>
        </w:rPr>
        <w:t xml:space="preserve"> šetalište 22, Zagreb</w:t>
      </w:r>
      <w:r w:rsidR="00B72C79" w:rsidRPr="00610838">
        <w:rPr>
          <w:rFonts w:eastAsia="Calibri"/>
          <w:lang w:val="hr-HR"/>
        </w:rPr>
        <w:t xml:space="preserve">, OIB: </w:t>
      </w:r>
      <w:r w:rsidR="00923490" w:rsidRPr="00610838">
        <w:rPr>
          <w:color w:val="000000"/>
        </w:rPr>
        <w:t>48270876028</w:t>
      </w:r>
      <w:r w:rsidR="00AC6B48" w:rsidRPr="00610838">
        <w:rPr>
          <w:rFonts w:eastAsia="Calibri"/>
          <w:lang w:val="hr-HR"/>
        </w:rPr>
        <w:t xml:space="preserve">, u iznosu od </w:t>
      </w:r>
      <w:r w:rsidR="00923490" w:rsidRPr="00610838">
        <w:rPr>
          <w:color w:val="000000"/>
        </w:rPr>
        <w:t>2.687,50</w:t>
      </w:r>
      <w:r w:rsidR="00923490" w:rsidRPr="00610838">
        <w:rPr>
          <w:color w:val="000000"/>
          <w:lang w:val="hr-HR"/>
        </w:rPr>
        <w:t xml:space="preserve"> </w:t>
      </w:r>
      <w:r w:rsidR="00AC6B48" w:rsidRPr="00610838">
        <w:rPr>
          <w:lang w:val="hr-HR"/>
        </w:rPr>
        <w:t>kn</w:t>
      </w:r>
    </w:p>
    <w:p w:rsidRDefault="009F1C5B" w:rsidP="009F1C5B" w:rsidR="009F1C5B" w:rsidRPr="00610838">
      <w:pPr>
        <w:pStyle w:val="Odlomakpopisa"/>
        <w:rPr>
          <w:rFonts w:eastAsia="Calibri"/>
        </w:rPr>
      </w:pPr>
    </w:p>
    <w:p w:rsidRDefault="00941948" w:rsidP="00941948" w:rsidR="00941948" w:rsidRPr="00941948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rPr>
          <w:color w:val="000000"/>
        </w:rPr>
        <w:lastRenderedPageBreak/>
        <w:t>Grad Našice</w:t>
      </w:r>
      <w:r>
        <w:rPr>
          <w:color w:val="000000"/>
          <w:lang w:val="hr-HR"/>
        </w:rPr>
        <w:t xml:space="preserve">, </w:t>
      </w:r>
      <w:r>
        <w:rPr>
          <w:color w:val="000000"/>
        </w:rPr>
        <w:t>Trg dr. F. Tuđmana 7, Našice</w:t>
      </w:r>
      <w:r>
        <w:rPr>
          <w:color w:val="000000"/>
          <w:lang w:val="hr-HR"/>
        </w:rPr>
        <w:t xml:space="preserve">, OIB: </w:t>
      </w:r>
      <w:r>
        <w:rPr>
          <w:rStyle w:val="st1"/>
        </w:rPr>
        <w:t>01775928940</w:t>
      </w:r>
      <w:r>
        <w:rPr>
          <w:rStyle w:val="st1"/>
          <w:lang w:val="hr-HR"/>
        </w:rPr>
        <w:t xml:space="preserve">, u iznosu od </w:t>
      </w:r>
      <w:r>
        <w:rPr>
          <w:color w:val="000000"/>
        </w:rPr>
        <w:t>27.761,36</w:t>
      </w:r>
      <w:r>
        <w:rPr>
          <w:color w:val="000000"/>
          <w:lang w:val="hr-HR"/>
        </w:rPr>
        <w:t xml:space="preserve"> kn</w:t>
      </w:r>
    </w:p>
    <w:p w:rsidRDefault="00941948" w:rsidP="00941948" w:rsidR="00941948" w:rsidRPr="00941948">
      <w:pPr>
        <w:pStyle w:val="Odlomakpopisa"/>
        <w:rPr>
          <w:rFonts w:eastAsia="Calibri"/>
          <w:lang w:val="hr-HR"/>
        </w:rPr>
      </w:pPr>
    </w:p>
    <w:p w:rsidRDefault="00941948" w:rsidP="00A32A8A" w:rsidR="00A32A8A" w:rsidRPr="00A32A8A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941948">
        <w:rPr>
          <w:rFonts w:eastAsia="Calibri"/>
          <w:lang w:val="hr-HR"/>
        </w:rPr>
        <w:t>HŽ CARGO d.o.o.</w:t>
      </w:r>
      <w:r w:rsidR="00AC6B48" w:rsidRPr="00941948">
        <w:rPr>
          <w:rFonts w:eastAsia="Calibri"/>
          <w:lang w:val="hr-HR"/>
        </w:rPr>
        <w:t xml:space="preserve">, </w:t>
      </w:r>
      <w:r w:rsidRPr="00941948">
        <w:rPr>
          <w:rFonts w:eastAsia="Calibri"/>
          <w:lang w:val="hr-HR"/>
        </w:rPr>
        <w:t xml:space="preserve">Zagreb, </w:t>
      </w:r>
      <w:proofErr w:type="spellStart"/>
      <w:r w:rsidRPr="00941948">
        <w:rPr>
          <w:rFonts w:eastAsia="Calibri"/>
          <w:lang w:val="hr-HR"/>
        </w:rPr>
        <w:t>Heinzelova</w:t>
      </w:r>
      <w:proofErr w:type="spellEnd"/>
      <w:r w:rsidRPr="00941948">
        <w:rPr>
          <w:rFonts w:eastAsia="Calibri"/>
          <w:lang w:val="hr-HR"/>
        </w:rPr>
        <w:t xml:space="preserve"> 51</w:t>
      </w:r>
      <w:r w:rsidR="00AC6B48" w:rsidRPr="00941948">
        <w:rPr>
          <w:rFonts w:eastAsia="Calibri"/>
          <w:lang w:val="hr-HR"/>
        </w:rPr>
        <w:t xml:space="preserve">, OIB: </w:t>
      </w:r>
      <w:r w:rsidRPr="00941948">
        <w:t>08720210702</w:t>
      </w:r>
      <w:r w:rsidR="00AC6B48" w:rsidRPr="00941948">
        <w:rPr>
          <w:lang w:val="hr-HR"/>
        </w:rPr>
        <w:t xml:space="preserve">, u iznosu od </w:t>
      </w:r>
      <w:r w:rsidRPr="00941948">
        <w:rPr>
          <w:color w:val="000000"/>
        </w:rPr>
        <w:t>2.188,31</w:t>
      </w:r>
      <w:r w:rsidRPr="00941948">
        <w:rPr>
          <w:color w:val="000000"/>
          <w:lang w:val="hr-HR"/>
        </w:rPr>
        <w:t xml:space="preserve"> </w:t>
      </w:r>
      <w:r w:rsidR="00C65ACF">
        <w:rPr>
          <w:lang w:val="hr-HR"/>
        </w:rPr>
        <w:t>kn</w:t>
      </w:r>
    </w:p>
    <w:p w:rsidRDefault="00A32A8A" w:rsidP="00A32A8A" w:rsidR="00A32A8A" w:rsidRPr="00A32A8A">
      <w:pPr>
        <w:pStyle w:val="Odlomakpopisa"/>
        <w:rPr>
          <w:rFonts w:eastAsia="Calibri"/>
        </w:rPr>
      </w:pPr>
    </w:p>
    <w:p w:rsidRDefault="00A32A8A" w:rsidP="00E35599" w:rsidR="00E35599" w:rsidRPr="00E35599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proofErr w:type="spellStart"/>
      <w:r w:rsidRPr="00A32A8A">
        <w:rPr>
          <w:rFonts w:eastAsia="Calibri"/>
        </w:rPr>
        <w:t>Dilj</w:t>
      </w:r>
      <w:proofErr w:type="spellEnd"/>
      <w:r w:rsidRPr="00A32A8A">
        <w:rPr>
          <w:rFonts w:eastAsia="Calibri"/>
        </w:rPr>
        <w:t xml:space="preserve"> industrija građevnog materijala d.o.o.</w:t>
      </w:r>
      <w:r w:rsidRPr="00A32A8A">
        <w:rPr>
          <w:rFonts w:eastAsia="Calibri"/>
          <w:lang w:val="hr-HR"/>
        </w:rPr>
        <w:t xml:space="preserve">, </w:t>
      </w:r>
      <w:r w:rsidRPr="00A32A8A">
        <w:rPr>
          <w:color w:val="000000"/>
        </w:rPr>
        <w:t>Ciglarska 33, Vinkovci</w:t>
      </w:r>
      <w:r w:rsidRPr="00A32A8A">
        <w:rPr>
          <w:color w:val="000000"/>
          <w:lang w:val="hr-HR"/>
        </w:rPr>
        <w:t xml:space="preserve">, OIB: </w:t>
      </w:r>
      <w:r w:rsidRPr="00A32A8A">
        <w:rPr>
          <w:color w:val="000000"/>
        </w:rPr>
        <w:t>60248788788</w:t>
      </w:r>
      <w:r w:rsidRPr="00A32A8A">
        <w:rPr>
          <w:color w:val="000000"/>
          <w:lang w:val="hr-HR"/>
        </w:rPr>
        <w:t xml:space="preserve">, u iznosu od </w:t>
      </w:r>
      <w:r w:rsidRPr="00A32A8A">
        <w:rPr>
          <w:color w:val="000000"/>
        </w:rPr>
        <w:t>52.735,68</w:t>
      </w:r>
      <w:r w:rsidRPr="00A32A8A">
        <w:rPr>
          <w:color w:val="000000"/>
          <w:lang w:val="hr-HR"/>
        </w:rPr>
        <w:t xml:space="preserve"> kn</w:t>
      </w:r>
      <w:r w:rsidR="00E35599">
        <w:rPr>
          <w:color w:val="000000"/>
          <w:lang w:val="hr-HR"/>
        </w:rPr>
        <w:t xml:space="preserve"> </w:t>
      </w:r>
    </w:p>
    <w:p w:rsidRDefault="00E35599" w:rsidP="00E35599" w:rsidR="00E35599" w:rsidRPr="00E35599">
      <w:pPr>
        <w:pStyle w:val="Odlomakpopisa"/>
        <w:rPr>
          <w:rFonts w:eastAsia="Calibri"/>
        </w:rPr>
      </w:pPr>
    </w:p>
    <w:p w:rsidRDefault="00E35599" w:rsidP="0065673F" w:rsidR="0065673F" w:rsidRPr="0065673F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E35599">
        <w:rPr>
          <w:rFonts w:eastAsia="Calibri"/>
        </w:rPr>
        <w:t>Porezna uprava, Područni ured Osijek, OIB: 18683136487</w:t>
      </w:r>
      <w:r w:rsidRPr="00E35599">
        <w:rPr>
          <w:rFonts w:eastAsia="Calibri"/>
          <w:lang w:val="hr-HR"/>
        </w:rPr>
        <w:t xml:space="preserve">, </w:t>
      </w:r>
      <w:r w:rsidRPr="00E35599">
        <w:rPr>
          <w:rFonts w:eastAsia="Calibri"/>
        </w:rPr>
        <w:t>zastupano po Županijskom državnom odvjetništvu u Osijeku</w:t>
      </w:r>
      <w:r w:rsidRPr="00E35599">
        <w:rPr>
          <w:rFonts w:eastAsia="Calibri"/>
          <w:lang w:val="hr-HR"/>
        </w:rPr>
        <w:t>, Kapucinska 21 Osijek, u iznosu od 87.073,31 kn</w:t>
      </w:r>
    </w:p>
    <w:p w:rsidRDefault="0065673F" w:rsidP="0065673F" w:rsidR="0065673F" w:rsidRPr="0065673F">
      <w:pPr>
        <w:pStyle w:val="Odlomakpopisa"/>
        <w:rPr>
          <w:rFonts w:eastAsia="Calibri"/>
        </w:rPr>
      </w:pPr>
    </w:p>
    <w:p w:rsidRDefault="0065673F" w:rsidP="0088433D" w:rsidR="0088433D" w:rsidRPr="0088433D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proofErr w:type="spellStart"/>
      <w:r w:rsidRPr="0065673F">
        <w:rPr>
          <w:rFonts w:eastAsia="Calibri"/>
        </w:rPr>
        <w:t>Wiener</w:t>
      </w:r>
      <w:proofErr w:type="spellEnd"/>
      <w:r w:rsidRPr="0065673F">
        <w:rPr>
          <w:rFonts w:eastAsia="Calibri"/>
        </w:rPr>
        <w:t xml:space="preserve"> osiguranje </w:t>
      </w:r>
      <w:proofErr w:type="spellStart"/>
      <w:r w:rsidRPr="0065673F">
        <w:rPr>
          <w:rFonts w:eastAsia="Calibri"/>
        </w:rPr>
        <w:t>Vienna</w:t>
      </w:r>
      <w:proofErr w:type="spellEnd"/>
      <w:r w:rsidRPr="0065673F">
        <w:rPr>
          <w:rFonts w:eastAsia="Calibri"/>
        </w:rPr>
        <w:t xml:space="preserve"> Insurance Group d.d.</w:t>
      </w:r>
      <w:r w:rsidRPr="0065673F">
        <w:rPr>
          <w:rFonts w:eastAsia="Calibri"/>
          <w:lang w:val="hr-HR"/>
        </w:rPr>
        <w:t xml:space="preserve">, </w:t>
      </w:r>
      <w:r w:rsidRPr="0065673F">
        <w:rPr>
          <w:color w:val="000000"/>
        </w:rPr>
        <w:t>Slovenska ulica 24, Zagreb</w:t>
      </w:r>
      <w:r w:rsidRPr="0065673F">
        <w:rPr>
          <w:color w:val="000000"/>
          <w:lang w:val="hr-HR"/>
        </w:rPr>
        <w:t xml:space="preserve">, OIB: </w:t>
      </w:r>
      <w:r w:rsidRPr="0065673F">
        <w:rPr>
          <w:color w:val="000000"/>
        </w:rPr>
        <w:t>52848403362</w:t>
      </w:r>
      <w:r w:rsidRPr="0065673F">
        <w:rPr>
          <w:color w:val="000000"/>
          <w:lang w:val="hr-HR"/>
        </w:rPr>
        <w:t xml:space="preserve">, u iznosu od </w:t>
      </w:r>
      <w:r w:rsidRPr="0065673F">
        <w:rPr>
          <w:color w:val="000000"/>
        </w:rPr>
        <w:t>618,25</w:t>
      </w:r>
      <w:r w:rsidRPr="0065673F">
        <w:rPr>
          <w:color w:val="000000"/>
          <w:lang w:val="hr-HR"/>
        </w:rPr>
        <w:t xml:space="preserve"> kn</w:t>
      </w:r>
    </w:p>
    <w:p w:rsidRDefault="0088433D" w:rsidP="0088433D" w:rsidR="0088433D" w:rsidRPr="0088433D">
      <w:pPr>
        <w:pStyle w:val="Odlomakpopisa"/>
        <w:rPr>
          <w:rFonts w:eastAsia="Calibri"/>
        </w:rPr>
      </w:pPr>
    </w:p>
    <w:p w:rsidRDefault="0088433D" w:rsidP="0088433D" w:rsidR="0065673F" w:rsidRPr="0007040F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88433D">
        <w:rPr>
          <w:rFonts w:eastAsia="Calibri"/>
        </w:rPr>
        <w:t>HEP ELEKTRA d.o.o.</w:t>
      </w:r>
      <w:r w:rsidRPr="0088433D">
        <w:rPr>
          <w:rFonts w:eastAsia="Calibri"/>
          <w:lang w:val="hr-HR"/>
        </w:rPr>
        <w:t xml:space="preserve">, </w:t>
      </w:r>
      <w:r w:rsidRPr="0088433D">
        <w:rPr>
          <w:color w:val="000000"/>
        </w:rPr>
        <w:t>Ul. Grada Vukovara 37, Zagreb</w:t>
      </w:r>
      <w:r w:rsidRPr="0088433D">
        <w:rPr>
          <w:color w:val="000000"/>
          <w:lang w:val="hr-HR"/>
        </w:rPr>
        <w:t xml:space="preserve">, OIB: 43965974818, u iznosu od </w:t>
      </w:r>
      <w:r w:rsidRPr="0088433D">
        <w:rPr>
          <w:color w:val="000000"/>
        </w:rPr>
        <w:t>482,24</w:t>
      </w:r>
      <w:r w:rsidRPr="0088433D">
        <w:rPr>
          <w:color w:val="000000"/>
          <w:lang w:val="hr-HR"/>
        </w:rPr>
        <w:t xml:space="preserve"> kn</w:t>
      </w:r>
    </w:p>
    <w:p w:rsidRDefault="0007040F" w:rsidP="0007040F" w:rsidR="0007040F" w:rsidRPr="0007040F">
      <w:pPr>
        <w:pStyle w:val="Odlomakpopisa"/>
        <w:rPr>
          <w:rFonts w:eastAsia="Calibri"/>
        </w:rPr>
      </w:pPr>
    </w:p>
    <w:p w:rsidRDefault="0007040F" w:rsidP="001D3BCB" w:rsidR="001D3BCB" w:rsidRPr="001D3BC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rPr>
          <w:color w:val="000000"/>
        </w:rPr>
        <w:t>PAPUK d. d. Našice, Kolodvorska 1, Našice</w:t>
      </w:r>
      <w:r>
        <w:rPr>
          <w:color w:val="000000"/>
          <w:lang w:val="hr-HR"/>
        </w:rPr>
        <w:t xml:space="preserve">, OIB: </w:t>
      </w:r>
      <w:r>
        <w:rPr>
          <w:color w:val="000000"/>
        </w:rPr>
        <w:t>95755909085</w:t>
      </w:r>
      <w:r>
        <w:rPr>
          <w:color w:val="000000"/>
          <w:lang w:val="hr-HR"/>
        </w:rPr>
        <w:t xml:space="preserve">, </w:t>
      </w:r>
      <w:r>
        <w:rPr>
          <w:color w:val="000000"/>
        </w:rPr>
        <w:t xml:space="preserve">zastupano po odvjetniku Željku </w:t>
      </w:r>
      <w:proofErr w:type="spellStart"/>
      <w:r>
        <w:rPr>
          <w:color w:val="000000"/>
        </w:rPr>
        <w:t>Damjanac</w:t>
      </w:r>
      <w:proofErr w:type="spellEnd"/>
      <w:r>
        <w:rPr>
          <w:color w:val="000000"/>
        </w:rPr>
        <w:t xml:space="preserve"> sv. </w:t>
      </w:r>
      <w:proofErr w:type="spellStart"/>
      <w:r>
        <w:rPr>
          <w:color w:val="000000"/>
        </w:rPr>
        <w:t>Florijana</w:t>
      </w:r>
      <w:proofErr w:type="spellEnd"/>
      <w:r>
        <w:rPr>
          <w:color w:val="000000"/>
        </w:rPr>
        <w:t xml:space="preserve"> 9</w:t>
      </w:r>
      <w:r>
        <w:rPr>
          <w:color w:val="000000"/>
          <w:lang w:val="hr-HR"/>
        </w:rPr>
        <w:t>,</w:t>
      </w:r>
      <w:r>
        <w:rPr>
          <w:color w:val="000000"/>
        </w:rPr>
        <w:t xml:space="preserve"> Požega</w:t>
      </w:r>
      <w:r>
        <w:rPr>
          <w:color w:val="000000"/>
          <w:lang w:val="hr-HR"/>
        </w:rPr>
        <w:t xml:space="preserve">, u iznosu od </w:t>
      </w:r>
      <w:r>
        <w:rPr>
          <w:color w:val="000000"/>
        </w:rPr>
        <w:t>157.252,75</w:t>
      </w:r>
      <w:r>
        <w:rPr>
          <w:color w:val="000000"/>
          <w:lang w:val="hr-HR"/>
        </w:rPr>
        <w:t xml:space="preserve"> kn</w:t>
      </w:r>
    </w:p>
    <w:p w:rsidRDefault="001D3BCB" w:rsidP="001D3BCB" w:rsidR="001D3BCB" w:rsidRPr="001D3BCB">
      <w:pPr>
        <w:pStyle w:val="Odlomakpopisa"/>
        <w:rPr>
          <w:rFonts w:eastAsia="Calibri"/>
        </w:rPr>
      </w:pPr>
    </w:p>
    <w:p w:rsidRDefault="001D3BCB" w:rsidP="004651C3" w:rsidR="004651C3" w:rsidRPr="004651C3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1D3BCB">
        <w:rPr>
          <w:rFonts w:eastAsia="Calibri"/>
        </w:rPr>
        <w:t>HEP-Opskrba d.o.o.</w:t>
      </w:r>
      <w:r w:rsidRPr="001D3BCB">
        <w:rPr>
          <w:rFonts w:eastAsia="Calibri"/>
          <w:lang w:val="hr-HR"/>
        </w:rPr>
        <w:t xml:space="preserve">, </w:t>
      </w:r>
      <w:r w:rsidRPr="001D3BCB">
        <w:rPr>
          <w:color w:val="000000"/>
        </w:rPr>
        <w:t>Ul. Grada Vukovara 37, Zagreb</w:t>
      </w:r>
      <w:r w:rsidRPr="001D3BCB">
        <w:rPr>
          <w:color w:val="000000"/>
          <w:lang w:val="hr-HR"/>
        </w:rPr>
        <w:t xml:space="preserve">, OIB: </w:t>
      </w:r>
      <w:r w:rsidRPr="001D3BCB">
        <w:rPr>
          <w:color w:val="000000"/>
        </w:rPr>
        <w:t>63073332379</w:t>
      </w:r>
      <w:r w:rsidRPr="001D3BCB">
        <w:rPr>
          <w:color w:val="000000"/>
          <w:lang w:val="hr-HR"/>
        </w:rPr>
        <w:t xml:space="preserve">, u iznosu od </w:t>
      </w:r>
      <w:r w:rsidRPr="001D3BCB">
        <w:rPr>
          <w:color w:val="000000"/>
        </w:rPr>
        <w:t>324,29</w:t>
      </w:r>
      <w:r w:rsidRPr="001D3BCB">
        <w:rPr>
          <w:color w:val="000000"/>
          <w:lang w:val="hr-HR"/>
        </w:rPr>
        <w:t xml:space="preserve"> kn</w:t>
      </w:r>
    </w:p>
    <w:p w:rsidRDefault="004651C3" w:rsidP="004651C3" w:rsidR="004651C3" w:rsidRPr="004651C3">
      <w:pPr>
        <w:pStyle w:val="Odlomakpopisa"/>
        <w:rPr>
          <w:rFonts w:eastAsia="Calibri"/>
        </w:rPr>
      </w:pPr>
    </w:p>
    <w:p w:rsidRDefault="00FE6D59" w:rsidP="000E4BEB" w:rsidR="000E4BEB" w:rsidRPr="000E4BE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4651C3">
        <w:rPr>
          <w:rFonts w:eastAsia="Calibri"/>
        </w:rPr>
        <w:t>NAŠIČKI PARK d.o.o.</w:t>
      </w:r>
      <w:r w:rsidRPr="004651C3">
        <w:rPr>
          <w:rFonts w:eastAsia="Calibri"/>
          <w:lang w:val="hr-HR"/>
        </w:rPr>
        <w:t xml:space="preserve">, </w:t>
      </w:r>
      <w:r w:rsidRPr="004651C3">
        <w:rPr>
          <w:color w:val="000000"/>
        </w:rPr>
        <w:t>Radnička 2/</w:t>
      </w:r>
      <w:proofErr w:type="spellStart"/>
      <w:r w:rsidRPr="004651C3">
        <w:rPr>
          <w:color w:val="000000"/>
        </w:rPr>
        <w:t>2</w:t>
      </w:r>
      <w:proofErr w:type="spellEnd"/>
      <w:r w:rsidRPr="004651C3">
        <w:rPr>
          <w:color w:val="000000"/>
          <w:lang w:val="hr-HR"/>
        </w:rPr>
        <w:t>,</w:t>
      </w:r>
      <w:r w:rsidRPr="004651C3">
        <w:rPr>
          <w:color w:val="000000"/>
        </w:rPr>
        <w:t xml:space="preserve"> Markovac Našički</w:t>
      </w:r>
      <w:r w:rsidRPr="004651C3">
        <w:rPr>
          <w:color w:val="000000"/>
          <w:lang w:val="hr-HR"/>
        </w:rPr>
        <w:t xml:space="preserve">, OIB: </w:t>
      </w:r>
      <w:r w:rsidRPr="004651C3">
        <w:rPr>
          <w:color w:val="000000"/>
        </w:rPr>
        <w:t>78250224691</w:t>
      </w:r>
      <w:r w:rsidRPr="004651C3">
        <w:rPr>
          <w:color w:val="000000"/>
          <w:lang w:val="hr-HR"/>
        </w:rPr>
        <w:t xml:space="preserve">, u iznosu od </w:t>
      </w:r>
      <w:r w:rsidRPr="004651C3">
        <w:rPr>
          <w:color w:val="000000"/>
        </w:rPr>
        <w:t>8.123,52</w:t>
      </w:r>
      <w:r w:rsidRPr="004651C3">
        <w:rPr>
          <w:color w:val="000000"/>
          <w:lang w:val="hr-HR"/>
        </w:rPr>
        <w:t xml:space="preserve"> kn</w:t>
      </w:r>
    </w:p>
    <w:p w:rsidRDefault="000E4BEB" w:rsidP="000E4BEB" w:rsidR="000E4BEB" w:rsidRPr="000E4BEB">
      <w:pPr>
        <w:pStyle w:val="Odlomakpopisa"/>
        <w:rPr>
          <w:color w:val="000000"/>
        </w:rPr>
      </w:pPr>
    </w:p>
    <w:p w:rsidRDefault="000E4BEB" w:rsidP="000E4BEB" w:rsidR="00B61AA4" w:rsidRPr="0097134D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0E4BEB">
        <w:rPr>
          <w:color w:val="000000"/>
        </w:rPr>
        <w:t>HRVATSKE ŠUME društvo s ograničenom odgovornošću</w:t>
      </w:r>
      <w:r w:rsidRPr="000E4BEB">
        <w:rPr>
          <w:color w:val="000000"/>
          <w:lang w:val="hr-HR"/>
        </w:rPr>
        <w:t xml:space="preserve">, Ulica Kneza Branimira 1, Zagreb, OIB: 69693144506, u iznosu od </w:t>
      </w:r>
      <w:r w:rsidRPr="000E4BEB">
        <w:rPr>
          <w:color w:val="000000"/>
        </w:rPr>
        <w:t>431.065,30</w:t>
      </w:r>
      <w:r w:rsidRPr="000E4BEB">
        <w:rPr>
          <w:color w:val="000000"/>
          <w:lang w:val="hr-HR"/>
        </w:rPr>
        <w:t xml:space="preserve"> kn</w:t>
      </w:r>
    </w:p>
    <w:p w:rsidRDefault="0097134D" w:rsidP="0097134D" w:rsidR="0097134D" w:rsidRPr="0097134D">
      <w:pPr>
        <w:pStyle w:val="Odlomakpopisa"/>
        <w:rPr>
          <w:rFonts w:eastAsia="Calibri"/>
        </w:rPr>
      </w:pPr>
    </w:p>
    <w:p w:rsidRDefault="0097134D" w:rsidP="000E4BEB" w:rsidR="0097134D" w:rsidRPr="003554ED">
      <w:pPr>
        <w:pStyle w:val="Odlomakpopisa"/>
        <w:numPr>
          <w:ilvl w:val="3"/>
          <w:numId w:val="36"/>
        </w:numPr>
        <w:ind w:firstLine="0" w:left="0"/>
        <w:jc w:val="both"/>
        <w:rPr>
          <w:rStyle w:val="Bodytext27pt"/>
          <w:rFonts w:eastAsia="Calibri"/>
          <w:b w:val="false"/>
          <w:bCs w:val="false"/>
          <w:color w:val="auto"/>
          <w:sz w:val="24"/>
          <w:szCs w:val="24"/>
          <w:shd w:fill="auto" w:color="auto" w:val="clear"/>
          <w:lang w:bidi="ar-SA" w:eastAsia="x-none" w:val="x-none"/>
        </w:rPr>
      </w:pPr>
      <w:r w:rsidRPr="00CE4442">
        <w:rPr>
          <w:rStyle w:val="Bodytext27pt"/>
          <w:rFonts w:eastAsia="Microsoft Sans Serif"/>
          <w:b w:val="false"/>
          <w:sz w:val="24"/>
          <w:szCs w:val="24"/>
        </w:rPr>
        <w:t xml:space="preserve">SLATINSKA BANKA d.d., Vladimira Nazora </w:t>
      </w:r>
      <w:r w:rsidRPr="00CE4442">
        <w:rPr>
          <w:rStyle w:val="Bodytext2NotBold"/>
          <w:rFonts w:eastAsia="Microsoft Sans Serif"/>
          <w:b w:val="false"/>
          <w:sz w:val="24"/>
          <w:szCs w:val="24"/>
        </w:rPr>
        <w:t xml:space="preserve">2, 33520 </w:t>
      </w:r>
      <w:r w:rsidRPr="00CE4442">
        <w:rPr>
          <w:rStyle w:val="Bodytext27pt"/>
          <w:rFonts w:eastAsia="Microsoft Sans Serif"/>
          <w:b w:val="false"/>
          <w:sz w:val="24"/>
          <w:szCs w:val="24"/>
        </w:rPr>
        <w:t>Slatina, OIB: 42252496579, u iznosu od 52.843,14 kn</w:t>
      </w:r>
    </w:p>
    <w:p w:rsidRDefault="003554ED" w:rsidP="003554ED" w:rsidR="003554ED" w:rsidRPr="003554ED">
      <w:pPr>
        <w:pStyle w:val="Odlomakpopisa"/>
        <w:rPr>
          <w:rFonts w:eastAsia="Calibri"/>
        </w:rPr>
      </w:pPr>
    </w:p>
    <w:p w:rsidRDefault="003554ED" w:rsidP="003554ED" w:rsidR="003554ED" w:rsidRPr="00CE4442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CE4442">
        <w:rPr>
          <w:rStyle w:val="Bodytext27pt"/>
          <w:rFonts w:eastAsia="Microsoft Sans Serif"/>
          <w:b w:val="false"/>
          <w:sz w:val="24"/>
          <w:szCs w:val="24"/>
        </w:rPr>
        <w:t xml:space="preserve">SLATINSKA BANKA d.d., Vladimira Nazora </w:t>
      </w:r>
      <w:r w:rsidRPr="00CE4442">
        <w:rPr>
          <w:rStyle w:val="Bodytext2NotBold"/>
          <w:rFonts w:eastAsia="Microsoft Sans Serif"/>
          <w:b w:val="false"/>
          <w:sz w:val="24"/>
          <w:szCs w:val="24"/>
        </w:rPr>
        <w:t xml:space="preserve">2, 33520 </w:t>
      </w:r>
      <w:r w:rsidRPr="00CE4442">
        <w:rPr>
          <w:rStyle w:val="Bodytext27pt"/>
          <w:rFonts w:eastAsia="Microsoft Sans Serif"/>
          <w:b w:val="false"/>
          <w:sz w:val="24"/>
          <w:szCs w:val="24"/>
        </w:rPr>
        <w:t xml:space="preserve">Slatina, OIB: 42252496579, u iznosu od </w:t>
      </w:r>
      <w:r>
        <w:rPr>
          <w:rStyle w:val="Bodytext27pt"/>
          <w:rFonts w:eastAsia="Microsoft Sans Serif"/>
          <w:b w:val="false"/>
          <w:sz w:val="24"/>
          <w:szCs w:val="24"/>
        </w:rPr>
        <w:t>425,50</w:t>
      </w:r>
      <w:r w:rsidRPr="00CE4442">
        <w:rPr>
          <w:rStyle w:val="Bodytext27pt"/>
          <w:rFonts w:eastAsia="Microsoft Sans Serif"/>
          <w:b w:val="false"/>
          <w:sz w:val="24"/>
          <w:szCs w:val="24"/>
        </w:rPr>
        <w:t xml:space="preserve"> kn.</w:t>
      </w:r>
    </w:p>
    <w:p w:rsidRDefault="003554ED" w:rsidP="003554ED" w:rsidR="003554ED" w:rsidRPr="00CE4442">
      <w:pPr>
        <w:pStyle w:val="Odlomakpopisa"/>
        <w:ind w:left="0"/>
        <w:jc w:val="both"/>
        <w:rPr>
          <w:rFonts w:eastAsia="Calibri"/>
        </w:rPr>
      </w:pPr>
    </w:p>
    <w:p w:rsidRDefault="00E671A5" w:rsidP="00E671A5" w:rsidR="00E671A5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A50812" w:rsidP="002A0503" w:rsidR="00A50812"/>
    <w:p w:rsidRDefault="002A0503" w:rsidP="002A0503" w:rsidR="002A0503" w:rsidRPr="00294CEF">
      <w:pPr>
        <w:jc w:val="both"/>
      </w:pPr>
      <w:r>
        <w:tab/>
      </w:r>
      <w:r w:rsidRPr="00294CEF">
        <w:t xml:space="preserve">Na ispitnom ročištu održanom </w:t>
      </w:r>
      <w:r w:rsidR="00B65864" w:rsidRPr="00294CEF">
        <w:t xml:space="preserve">2. </w:t>
      </w:r>
      <w:r w:rsidR="00F765D0">
        <w:t>listopada</w:t>
      </w:r>
      <w:r w:rsidRPr="00294CEF">
        <w:t xml:space="preserve"> 2018. ispitane su sve prijavljene tražbine prema iznosima i redu, a koje su prijavljene u roku.</w:t>
      </w:r>
    </w:p>
    <w:p w:rsidRDefault="002A0503" w:rsidP="002A0503" w:rsidR="002A0503" w:rsidRPr="00294CEF">
      <w:pPr>
        <w:jc w:val="both"/>
      </w:pPr>
    </w:p>
    <w:p w:rsidRDefault="002A0503" w:rsidP="002A0503" w:rsidR="002A0503">
      <w:pPr>
        <w:pStyle w:val="Tijeloteksta"/>
        <w:rPr>
          <w:sz w:val="24"/>
          <w:lang w:val="hr-HR"/>
        </w:rPr>
      </w:pPr>
      <w:r w:rsidRPr="00294CEF">
        <w:rPr>
          <w:sz w:val="24"/>
        </w:rPr>
        <w:tab/>
        <w:t>Sud je temel</w:t>
      </w:r>
      <w:r w:rsidR="00B65864" w:rsidRPr="00294CEF">
        <w:rPr>
          <w:sz w:val="24"/>
        </w:rPr>
        <w:t>jem čl. 264. Stečajnog zakona (Narodne novine</w:t>
      </w:r>
      <w:r w:rsidRPr="00294CEF">
        <w:rPr>
          <w:sz w:val="24"/>
        </w:rPr>
        <w:t xml:space="preserve"> broj 71/15 i 104/17; u daljnjem tekstu SZ) sastavio tablicu ispitanih</w:t>
      </w:r>
      <w:r>
        <w:rPr>
          <w:sz w:val="24"/>
        </w:rPr>
        <w:t xml:space="preserve">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  <w:r w:rsidR="00D41B16">
        <w:rPr>
          <w:sz w:val="24"/>
          <w:lang w:val="hr-HR"/>
        </w:rPr>
        <w:t xml:space="preserve"> </w:t>
      </w:r>
    </w:p>
    <w:p w:rsidRDefault="002A0503" w:rsidP="002A0503" w:rsidR="002A0503">
      <w:pPr>
        <w:jc w:val="both"/>
      </w:pPr>
    </w:p>
    <w:p w:rsidRDefault="0055720F" w:rsidP="00D41B16" w:rsidR="004D0E88">
      <w:pPr>
        <w:jc w:val="both"/>
      </w:pPr>
      <w:r>
        <w:lastRenderedPageBreak/>
        <w:tab/>
        <w:t xml:space="preserve">Tražbine navedene pod </w:t>
      </w:r>
      <w:proofErr w:type="spellStart"/>
      <w:r>
        <w:t>toč</w:t>
      </w:r>
      <w:proofErr w:type="spellEnd"/>
      <w:r>
        <w:t xml:space="preserve">. I. i </w:t>
      </w:r>
      <w:r w:rsidR="002A0503">
        <w:t xml:space="preserve">II. ovog rješenja stečajni upravitelj je u cijelosti priznao, a radi se o tražbinama </w:t>
      </w:r>
      <w:r w:rsidR="00C71996">
        <w:t xml:space="preserve">prvog i </w:t>
      </w:r>
      <w:r w:rsidR="002A0503">
        <w:t xml:space="preserve">drugog višeg isplatnog reda a koje tražbine </w:t>
      </w:r>
      <w:r w:rsidR="00C71996">
        <w:t>ni</w:t>
      </w:r>
      <w:r w:rsidR="00D41B16">
        <w:t>su</w:t>
      </w:r>
      <w:r w:rsidR="002A0503">
        <w:t xml:space="preserve"> ospori</w:t>
      </w:r>
      <w:r w:rsidR="00D41B16">
        <w:t>li</w:t>
      </w:r>
      <w:r w:rsidR="00C71996">
        <w:t xml:space="preserve"> </w:t>
      </w:r>
      <w:r w:rsidR="002A0503">
        <w:t>niti stečajni vjerovn</w:t>
      </w:r>
      <w:r w:rsidR="00D41B16">
        <w:t>ici</w:t>
      </w:r>
      <w:r w:rsidR="002A0503">
        <w:t>, te se stoga smatraju utvrđenim, u smislu odre</w:t>
      </w:r>
      <w:r w:rsidR="00C71996">
        <w:t>dbi čl. 260.,</w:t>
      </w:r>
      <w:r w:rsidR="002A0503">
        <w:t xml:space="preserve"> čl. 263. i čl. 265. SZ-a. </w:t>
      </w:r>
    </w:p>
    <w:p w:rsidRDefault="004D0E88" w:rsidP="004D0E88" w:rsidR="004D0E88">
      <w:pPr>
        <w:jc w:val="both"/>
      </w:pPr>
    </w:p>
    <w:p w:rsidRDefault="004D0E88" w:rsidP="004D0E88" w:rsidR="004D0E88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647636" w:rsidP="008A0DB5" w:rsidR="00647636" w:rsidRPr="008661F8">
      <w:pPr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C71996">
        <w:rPr>
          <w:sz w:val="24"/>
          <w:lang w:val="hr-HR"/>
        </w:rPr>
        <w:t>2</w:t>
      </w:r>
      <w:r w:rsidR="008222E4">
        <w:rPr>
          <w:sz w:val="24"/>
          <w:lang w:val="hr-HR"/>
        </w:rPr>
        <w:t xml:space="preserve">. </w:t>
      </w:r>
      <w:r w:rsidR="00D41B16">
        <w:rPr>
          <w:sz w:val="24"/>
          <w:lang w:val="hr-HR"/>
        </w:rPr>
        <w:t>listopada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CE0A60">
      <w:pPr>
        <w:jc w:val="both"/>
      </w:pPr>
      <w:r w:rsidRPr="008661F8">
        <w:t xml:space="preserve">                        </w:t>
      </w:r>
    </w:p>
    <w:p w:rsidRDefault="0068364A" w:rsidP="009A66D1" w:rsidR="0068364A" w:rsidRPr="008661F8">
      <w:pPr>
        <w:jc w:val="both"/>
      </w:pP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491740" w:rsidP="00491740" w:rsidR="00491740">
      <w:pPr>
        <w:jc w:val="both"/>
      </w:pPr>
      <w:r>
        <w:t>- Stečajni upravitelj</w:t>
      </w:r>
      <w:r w:rsidRPr="00491740">
        <w:t xml:space="preserve"> </w:t>
      </w:r>
      <w:r>
        <w:t xml:space="preserve">Vlado Šokac, </w:t>
      </w:r>
      <w:proofErr w:type="spellStart"/>
      <w:r>
        <w:t>Bistrinci</w:t>
      </w:r>
      <w:proofErr w:type="spellEnd"/>
      <w:r>
        <w:t>, Belišće, Fiskulturna 12</w:t>
      </w:r>
    </w:p>
    <w:p w:rsidRDefault="00491740" w:rsidP="00491740" w:rsidR="00491740">
      <w:r>
        <w:t xml:space="preserve">- mrežna stranica e-Oglasna ploča sudova </w:t>
      </w:r>
    </w:p>
    <w:p w:rsidRDefault="00491740" w:rsidP="00491740" w:rsidR="00FC055E" w:rsidRPr="003C106D">
      <w:r>
        <w:t>- kal. 09.11.2018.</w:t>
      </w: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A22" w:rsidR="007B7A22">
      <w:r>
        <w:separator/>
      </w:r>
    </w:p>
  </w:endnote>
  <w:endnote w:id="0" w:type="continuationSeparator">
    <w:p w:rsidRDefault="007B7A22" w:rsidR="007B7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A22" w:rsidR="007B7A22">
      <w:r>
        <w:separator/>
      </w:r>
    </w:p>
  </w:footnote>
  <w:footnote w:id="0" w:type="continuationSeparator">
    <w:p w:rsidRDefault="007B7A22" w:rsidR="007B7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5408B3" w:rsidR="005408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408B3">
      <w:t>7 St-822/18-39</w:t>
    </w:r>
  </w:p>
  <w:p w:rsidRDefault="00797053" w:rsidP="00791830" w:rsidR="00797053"/>
  <w:p w:rsidRDefault="00797053" w:rsidP="00DC59FE" w:rsidR="00791830">
    <w:pPr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791830" w:rsidP="00DC59FE" w:rsidR="00791830">
    <w:pPr>
      <w:rPr>
        <w:rFonts w:cs="Tahoma" w:hAnsi="Tahoma" w:ascii="Tahoma"/>
      </w:rPr>
    </w:pPr>
  </w:p>
  <w:p w:rsidRDefault="00797053" w:rsidP="00DC59FE" w:rsidR="00797053"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600772783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8B3" w:rsidP="005408B3" w:rsidR="005408B3">
    <w:pPr>
      <w:jc w:val="right"/>
    </w:pPr>
    <w:r>
      <w:t>7 St-822/18-39</w:t>
    </w:r>
  </w:p>
  <w:p w:rsidRDefault="00D70F63" w:rsidP="00D70F63" w:rsidR="00D70F63">
    <w:pPr>
      <w:pStyle w:val="Zaglavlje"/>
      <w:jc w:val="right"/>
      <w:rPr>
        <w:lang w:val="hr-HR"/>
      </w:rPr>
    </w:pPr>
  </w:p>
  <w:p w:rsidRDefault="004D0E88" w:rsidP="00D70F63" w:rsidR="004D0E88">
    <w:pPr>
      <w:pStyle w:val="Zaglavlje"/>
      <w:jc w:val="right"/>
      <w:rPr>
        <w:lang w:val="hr-HR"/>
      </w:rPr>
    </w:pPr>
  </w:p>
  <w:p w:rsidRDefault="004D0E88" w:rsidP="00D70F63" w:rsidR="004D0E88" w:rsidRPr="00D70F6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40F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16D"/>
    <w:rsid w:val="000B58CC"/>
    <w:rsid w:val="000B625B"/>
    <w:rsid w:val="000B79B4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4BEB"/>
    <w:rsid w:val="000E59F3"/>
    <w:rsid w:val="000E7B50"/>
    <w:rsid w:val="000F046D"/>
    <w:rsid w:val="000F16D0"/>
    <w:rsid w:val="000F37ED"/>
    <w:rsid w:val="000F3AFA"/>
    <w:rsid w:val="000F4AD9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AF8"/>
    <w:rsid w:val="001D0270"/>
    <w:rsid w:val="001D1D56"/>
    <w:rsid w:val="001D34A0"/>
    <w:rsid w:val="001D3B07"/>
    <w:rsid w:val="001D3BCB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4CEF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5F4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4ED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3065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00D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1C3"/>
    <w:rsid w:val="00465C43"/>
    <w:rsid w:val="0046678C"/>
    <w:rsid w:val="004669F1"/>
    <w:rsid w:val="004669F6"/>
    <w:rsid w:val="004673E8"/>
    <w:rsid w:val="004675A8"/>
    <w:rsid w:val="004675C4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740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0E8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E7657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671A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8B3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0F4B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285C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13CC"/>
    <w:rsid w:val="005E3194"/>
    <w:rsid w:val="005E6A40"/>
    <w:rsid w:val="005E7CF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838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1C01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73F"/>
    <w:rsid w:val="00656E72"/>
    <w:rsid w:val="00656F3C"/>
    <w:rsid w:val="0065709C"/>
    <w:rsid w:val="00662461"/>
    <w:rsid w:val="006661E8"/>
    <w:rsid w:val="006701FC"/>
    <w:rsid w:val="00671135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364A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15A5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1F64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830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B7A22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065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433D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0DB5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1690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3490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948"/>
    <w:rsid w:val="00941FFA"/>
    <w:rsid w:val="00943607"/>
    <w:rsid w:val="009451CC"/>
    <w:rsid w:val="009454A1"/>
    <w:rsid w:val="009458F1"/>
    <w:rsid w:val="00947940"/>
    <w:rsid w:val="00947E39"/>
    <w:rsid w:val="009504FE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134D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4494"/>
    <w:rsid w:val="009E5FA4"/>
    <w:rsid w:val="009E6BEE"/>
    <w:rsid w:val="009E7E42"/>
    <w:rsid w:val="009F0E16"/>
    <w:rsid w:val="009F1C5B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07EC"/>
    <w:rsid w:val="00A22BB8"/>
    <w:rsid w:val="00A23886"/>
    <w:rsid w:val="00A246FD"/>
    <w:rsid w:val="00A2488C"/>
    <w:rsid w:val="00A25A7C"/>
    <w:rsid w:val="00A25A82"/>
    <w:rsid w:val="00A27692"/>
    <w:rsid w:val="00A27F09"/>
    <w:rsid w:val="00A32A8A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5BB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56A8"/>
    <w:rsid w:val="00AC6B48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AA4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2C79"/>
    <w:rsid w:val="00B737B4"/>
    <w:rsid w:val="00B73CC6"/>
    <w:rsid w:val="00B75EAE"/>
    <w:rsid w:val="00B766CA"/>
    <w:rsid w:val="00B773C1"/>
    <w:rsid w:val="00B819AC"/>
    <w:rsid w:val="00B821DD"/>
    <w:rsid w:val="00B8355E"/>
    <w:rsid w:val="00B8391C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6839"/>
    <w:rsid w:val="00C17963"/>
    <w:rsid w:val="00C20C89"/>
    <w:rsid w:val="00C21EBB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5CF"/>
    <w:rsid w:val="00C56EB7"/>
    <w:rsid w:val="00C60169"/>
    <w:rsid w:val="00C6116A"/>
    <w:rsid w:val="00C62055"/>
    <w:rsid w:val="00C62592"/>
    <w:rsid w:val="00C64F0D"/>
    <w:rsid w:val="00C65ACF"/>
    <w:rsid w:val="00C65C76"/>
    <w:rsid w:val="00C65C7C"/>
    <w:rsid w:val="00C65F1B"/>
    <w:rsid w:val="00C67F4E"/>
    <w:rsid w:val="00C70AB2"/>
    <w:rsid w:val="00C71996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58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4442"/>
    <w:rsid w:val="00CE5174"/>
    <w:rsid w:val="00CE5C58"/>
    <w:rsid w:val="00CF202C"/>
    <w:rsid w:val="00CF20E9"/>
    <w:rsid w:val="00CF22BA"/>
    <w:rsid w:val="00CF40E6"/>
    <w:rsid w:val="00CF5AAF"/>
    <w:rsid w:val="00CF7072"/>
    <w:rsid w:val="00D004B5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1B16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0F63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9FE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595"/>
    <w:rsid w:val="00E33A91"/>
    <w:rsid w:val="00E35599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1A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236E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5D0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6D59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  <w:style w:customStyle="true" w:styleId="Bodytext27pt" w:type="character">
    <w:name w:val="Body text (2) + 7 pt"/>
    <w:aliases w:val="Not Bold,Body text (2) + Calibri,7 pt,Spacing 1 pt"/>
    <w:basedOn w:val="Zadanifontodlomka"/>
    <w:rsid w:val="009504FE"/>
    <w:rPr>
      <w:b/>
      <w:bCs/>
      <w:color w:val="000000"/>
      <w:spacing w:val="0"/>
      <w:w w:val="100"/>
      <w:position w:val="0"/>
      <w:sz w:val="14"/>
      <w:szCs w:val="14"/>
      <w:shd w:fill="FFFFFF" w:color="auto" w:val="clear"/>
      <w:lang w:bidi="hr-HR" w:eastAsia="hr-HR" w:val="hr-HR"/>
    </w:rPr>
  </w:style>
  <w:style w:customStyle="true" w:styleId="Bodytext2NotBold" w:type="character">
    <w:name w:val="Body text (2) + Not Bold"/>
    <w:basedOn w:val="Zadanifontodlomka"/>
    <w:rsid w:val="0097134D"/>
    <w:rPr>
      <w:rFonts w:cs="Times New Roman" w:eastAsia="Times New Roman" w:hAnsi="Times New Roman" w:ascii="Times New Roman" w:hint="default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16"/>
      <w:szCs w:val="16"/>
      <w:u w:val="none"/>
      <w:effect w:val="none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  <w:style w:customStyle="1" w:styleId="Bodytext27pt" w:type="character">
    <w:name w:val="Body text (2) + 7 pt"/>
    <w:aliases w:val="Not Bold,Body text (2) + Calibri,7 pt,Spacing 1 pt"/>
    <w:basedOn w:val="Zadanifontodlomka"/>
    <w:rsid w:val="009504FE"/>
    <w:rPr>
      <w:b/>
      <w:bCs/>
      <w:color w:val="000000"/>
      <w:spacing w:val="0"/>
      <w:w w:val="100"/>
      <w:position w:val="0"/>
      <w:sz w:val="14"/>
      <w:szCs w:val="14"/>
      <w:shd w:color="auto" w:fill="FFFFFF" w:val="clear"/>
      <w:lang w:bidi="hr-HR" w:eastAsia="hr-HR" w:val="hr-HR"/>
    </w:rPr>
  </w:style>
  <w:style w:customStyle="1" w:styleId="Bodytext2NotBold" w:type="character">
    <w:name w:val="Body text (2) + Not Bold"/>
    <w:basedOn w:val="Zadanifontodlomka"/>
    <w:rsid w:val="0097134D"/>
    <w:rPr>
      <w:rFonts w:ascii="Times New Roman" w:cs="Times New Roman" w:eastAsia="Times New Roman" w:hAnsi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2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8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61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7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6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89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1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1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3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8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00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85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PODRUČNI URED OSIJEK</izvorni_sadrzaj>
    <derivirana_varijabla naziv="DomainObject.Predmet.StrankaFormated_1">  RH MINISTARSTVO FINANCIJA PODRUČNI URED OSIJEK</derivirana_varijabla>
  </DomainObject.Predmet.StrankaFormated>
  <DomainObject.Predmet.StrankaFormatedOIB>
    <izvorni_sadrzaj>  RH MINISTARSTVO FINANCIJA PODRUČNI URED OSIJEK, OIB 18683136487</izvorni_sadrzaj>
    <derivirana_varijabla naziv="DomainObject.Predmet.StrankaFormatedOIB_1">  RH MINISTARSTVO FINANCIJA PODRUČNI URED OSIJEK, OIB 18683136487</derivirana_varijabla>
  </DomainObject.Predmet.StrankaFormatedOIB>
  <DomainObject.Predmet.StrankaFormatedWithAdress>
    <izvorni_sadrzaj> RH MINISTARSTVO FINANCIJA PODRUČNI URED OSIJEK</izvorni_sadrzaj>
    <derivirana_varijabla naziv="DomainObject.Predmet.StrankaFormatedWithAdress_1"> RH MINISTARSTVO FINANCIJA PODRUČNI URED OSIJEK</derivirana_varijabla>
  </DomainObject.Predmet.StrankaFormatedWithAdress>
  <DomainObject.Predmet.StrankaFormatedWithAdressOIB>
    <izvorni_sadrzaj> RH MINISTARSTVO FINANCIJA PODRUČNI URED OSIJEK, OIB 18683136487</izvorni_sadrzaj>
    <derivirana_varijabla naziv="DomainObject.Predmet.StrankaFormatedWithAdressOIB_1"> RH MINISTARSTVO FINANCIJA PODRUČNI URED OSIJEK, OIB 18683136487</derivirana_varijabla>
  </DomainObject.Predmet.StrankaFormatedWithAdressOIB>
  <DomainObject.Predmet.StrankaWithAdress>
    <izvorni_sadrzaj>RH MINISTARSTVO FINANCIJA PODRUČNI URED OSIJEK </izvorni_sadrzaj>
    <derivirana_varijabla naziv="DomainObject.Predmet.StrankaWithAdress_1">RH MINISTARSTVO FINANCIJA PODRUČNI URED OSIJEK </derivirana_varijabla>
  </DomainObject.Predmet.StrankaWithAdress>
  <DomainObject.Predmet.StrankaWithAdressOIB>
    <izvorni_sadrzaj>RH MINISTARSTVO FINANCIJA PODRUČNI URED OSIJEK, OIB 18683136487</izvorni_sadrzaj>
    <derivirana_varijabla naziv="DomainObject.Predmet.StrankaWithAdressOIB_1">RH MINISTARSTVO FINANCIJA PODRUČNI URED OSIJEK, OIB 18683136487</derivirana_varijabla>
  </DomainObject.Predmet.StrankaWithAdressOIB>
  <DomainObject.Predmet.StrankaNazivFormated>
    <izvorni_sadrzaj>RH MINISTARSTVO FINANCIJA PODRUČNI URED OSIJEK</izvorni_sadrzaj>
    <derivirana_varijabla naziv="DomainObject.Predmet.StrankaNazivFormated_1">RH MINISTARSTVO FINANCIJA PODRUČNI URED OSIJEK</derivirana_varijabla>
  </DomainObject.Predmet.StrankaNazivFormated>
  <DomainObject.Predmet.StrankaNazivFormatedOIB>
    <izvorni_sadrzaj>RH MINISTARSTVO FINANCIJA PODRUČNI URED OSIJEK, OIB 18683136487</izvorni_sadrzaj>
    <derivirana_varijabla naziv="DomainObject.Predmet.StrankaNazivFormatedOIB_1">RH MINISTARSTVO FINANCIJA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PODRUČNI URED OSIJEK</item>
    </izvorni_sadrzaj>
    <derivirana_varijabla naziv="DomainObject.Predmet.StrankaListFormated_1">
      <item>RH MINISTARSTVO FINANCIJA PODRUČNI URED OSIJEK</item>
    </derivirana_varijabla>
  </DomainObject.Predmet.StrankaListFormated>
  <DomainObject.Predmet.StrankaListFormatedOIB>
    <izvorni_sadrzaj>
      <item>RH MINISTARSTVO FINANCIJA PODRUČNI URED OSIJEK, OIB 18683136487</item>
    </izvorni_sadrzaj>
    <derivirana_varijabla naziv="DomainObject.Predmet.StrankaListFormatedOIB_1">
      <item>RH MINISTARSTVO FINANCIJA PODRUČNI URED OSIJEK, OIB 18683136487</item>
    </derivirana_varijabla>
  </DomainObject.Predmet.StrankaListFormatedOIB>
  <DomainObject.Predmet.StrankaListFormatedWithAdress>
    <izvorni_sadrzaj>
      <item>RH MINISTARSTVO FINANCIJA PODRUČNI URED OSIJEK</item>
    </izvorni_sadrzaj>
    <derivirana_varijabla naziv="DomainObject.Predmet.StrankaListFormatedWithAdress_1">
      <item>RH MINISTARSTVO FINANCIJA PODRUČNI URED OSIJEK</item>
    </derivirana_varijabla>
  </DomainObject.Predmet.StrankaListFormatedWithAdress>
  <DomainObject.Predmet.StrankaListFormatedWithAdressOIB>
    <izvorni_sadrzaj>
      <item>RH MINISTARSTVO FINANCIJA PODRUČNI URED OSIJEK, OIB 18683136487</item>
    </izvorni_sadrzaj>
    <derivirana_varijabla naziv="DomainObject.Predmet.StrankaListFormatedWithAdressOIB_1">
      <item>RH MINISTARSTVO FINANCIJA PODRUČNI URED OSIJEK, OIB 18683136487</item>
    </derivirana_varijabla>
  </DomainObject.Predmet.StrankaListFormatedWithAdressOIB>
  <DomainObject.Predmet.StrankaListNazivFormated>
    <izvorni_sadrzaj>
      <item>RH MINISTARSTVO FINANCIJA PODRUČNI URED OSIJEK</item>
    </izvorni_sadrzaj>
    <derivirana_varijabla naziv="DomainObject.Predmet.StrankaListNazivFormated_1">
      <item>RH MINISTARSTVO FINANCIJA PODRUČNI URED OSIJEK</item>
    </derivirana_varijabla>
  </DomainObject.Predmet.StrankaListNazivFormated>
  <DomainObject.Predmet.StrankaListNazivFormatedOIB>
    <izvorni_sadrzaj>
      <item>RH MINISTARSTVO FINANCIJA PODRUČNI URED OSIJEK, OIB 18683136487</item>
    </izvorni_sadrzaj>
    <derivirana_varijabla naziv="DomainObject.Predmet.StrankaListNazivFormatedOIB_1">
      <item>RH MINISTARSTVO FINANCIJA PODRUČNI URED OSIJEK, OIB 18683136487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PODRUČNI URED OSIJEK</izvorni_sadrzaj>
    <derivirana_varijabla naziv="DomainObject.Predmet.StrankaIDrugi_1">RH MINISTARSTVO FINANCIJA PODRUČNI URED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RH MINISTARSTVO FINANCIJA PODRUČNI URED OSIJEK, OIB 18683136487</izvorni_sadrzaj>
    <derivirana_varijabla naziv="DomainObject.Predmet.StrankaIDrugiAdressOIB_1">RH MINISTARSTVO FINANCIJA PODRUČNI URED OSIJEK, OIB 18683136487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d.o.o. za proizvodnju, trgovinu i usluge</item>
      <item>RH MINISTARSTVO FINANCIJA PODRUČNI URED OSIJEK</item>
      <item>Županijsko državno odvjetništvo u Osijeku</item>
    </izvorni_sadrzaj>
    <derivirana_varijabla naziv="DomainObject.Predmet.SudioniciListNaziv_1">
      <item>TILIA d.o.o. za proizvodnju, trgovinu i usluge</item>
      <item>RH MINISTARSTVO FINANCIJA PODRUČNI URED OSIJEK</item>
      <item>Županijsko državno odvjetništvo u Osijeku</item>
    </derivirana_varijabla>
  </DomainObject.Predmet.SudioniciListNaziv>
  <DomainObject.Predmet.SudioniciListAdressOIB>
    <izvorni_sadrzaj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izvorni_sadrzaj>
    <derivirana_varijabla naziv="DomainObject.Predmet.SudioniciListAdressOIB_1"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64878654707</item>
      <item>, OIB 61379160880</item>
    </izvorni_sadrzaj>
    <derivirana_varijabla naziv="DomainObject.Predmet.SudioniciListNazivOIB_1">
      <item>, OIB 18683136487</item>
      <item>, OIB 64878654707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37DDD-842C-4521-9DB3-899867148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3468</properties:Characters>
  <properties:Lines>121</properties:Lines>
  <properties:Paragraphs>41</properties:Paragraphs>
  <properties:TotalTime>659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2018-10-05T09:10:00Z</cp:lastPrinted>
  <dcterms:modified xmlns:xsi="http://www.w3.org/2001/XMLSchema-instance" xsi:type="dcterms:W3CDTF">2018-10-11T12:20:00Z</dcterms:modified>
  <cp:revision>592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(822-18 (-39) RJ UTVRĐENE I OSPORENE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