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454a" w14:paraId="90b454a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5305DD">
        <w:rPr>
          <w:b/>
          <w:sz w:val="24"/>
        </w:rPr>
        <w:t>1490/2017-3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5305DD" w:rsidRPr="005305DD">
        <w:rPr>
          <w:b/>
          <w:sz w:val="24"/>
        </w:rPr>
        <w:t>MARIO USLUGE j.d.o.o. za ugostiteljstvo, usluge i trgovinu, OIB 05020475478, Primorska 32, Požega</w:t>
      </w:r>
      <w:r w:rsidR="00D12C64">
        <w:rPr>
          <w:sz w:val="24"/>
        </w:rPr>
        <w:t xml:space="preserve">, dana </w:t>
      </w:r>
      <w:r w:rsidR="005305DD">
        <w:rPr>
          <w:sz w:val="24"/>
        </w:rPr>
        <w:t>23.listopada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1B696A" w:rsidR="00E003C6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5305DD" w:rsidRPr="005305DD">
        <w:rPr>
          <w:b/>
          <w:sz w:val="24"/>
        </w:rPr>
        <w:t>MARIO USLUGE j.d.o.o. za ugostiteljstvo, usluge i trgovinu, OIB 05020475478, Primorska 32, Požega</w:t>
      </w:r>
      <w:r w:rsidR="00926F14">
        <w:rPr>
          <w:sz w:val="24"/>
        </w:rPr>
        <w:t>.</w:t>
      </w:r>
      <w:r w:rsidR="00887FD0">
        <w:rPr>
          <w:sz w:val="24"/>
        </w:rPr>
        <w:tab/>
        <w:t xml:space="preserve"> 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33F40">
        <w:rPr>
          <w:b/>
          <w:sz w:val="24"/>
          <w:u w:val="single"/>
        </w:rPr>
        <w:t>0</w:t>
      </w:r>
      <w:r w:rsidR="005305DD">
        <w:rPr>
          <w:b/>
          <w:sz w:val="24"/>
          <w:u w:val="single"/>
        </w:rPr>
        <w:t>8</w:t>
      </w:r>
      <w:r w:rsidR="00433F40">
        <w:rPr>
          <w:b/>
          <w:sz w:val="24"/>
          <w:u w:val="single"/>
        </w:rPr>
        <w:t>.studenog</w:t>
      </w:r>
      <w:r w:rsidR="00887FD0" w:rsidRPr="00433F40">
        <w:rPr>
          <w:b/>
          <w:sz w:val="24"/>
          <w:u w:val="single"/>
        </w:rPr>
        <w:t xml:space="preserve"> 2017.g. u </w:t>
      </w:r>
      <w:r w:rsidR="00433F40">
        <w:rPr>
          <w:b/>
          <w:sz w:val="24"/>
          <w:u w:val="single"/>
        </w:rPr>
        <w:t>12</w:t>
      </w:r>
      <w:r w:rsidR="00887FD0" w:rsidRPr="00433F40">
        <w:rPr>
          <w:b/>
          <w:sz w:val="24"/>
          <w:u w:val="single"/>
        </w:rPr>
        <w:t>,30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6919B4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 </w:t>
      </w:r>
      <w:r w:rsidR="006919B4">
        <w:rPr>
          <w:sz w:val="24"/>
          <w:szCs w:val="24"/>
        </w:rPr>
        <w:t xml:space="preserve">Mariu </w:t>
      </w:r>
      <w:r w:rsidR="005305DD">
        <w:rPr>
          <w:sz w:val="24"/>
          <w:szCs w:val="24"/>
        </w:rPr>
        <w:t>Bilandžija</w:t>
      </w:r>
      <w:r w:rsidR="006919B4">
        <w:rPr>
          <w:sz w:val="24"/>
          <w:szCs w:val="24"/>
        </w:rPr>
        <w:t xml:space="preserve"> iz </w:t>
      </w:r>
      <w:r w:rsidR="005305DD">
        <w:rPr>
          <w:sz w:val="24"/>
          <w:szCs w:val="24"/>
        </w:rPr>
        <w:t>Požege</w:t>
      </w:r>
      <w:r w:rsidR="006919B4">
        <w:rPr>
          <w:sz w:val="24"/>
          <w:szCs w:val="24"/>
        </w:rPr>
        <w:t xml:space="preserve">, </w:t>
      </w:r>
      <w:r w:rsidR="005305DD">
        <w:rPr>
          <w:sz w:val="24"/>
          <w:szCs w:val="24"/>
        </w:rPr>
        <w:t>Primorska 32, OIB 38492469182,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da najkasnije do zakazanog ročišta dostavi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Osijek podnijela je ovom sudu prijedlog za otvaranje stečajnog postupka nad dužnikom </w:t>
      </w:r>
      <w:r w:rsidR="005305DD" w:rsidRPr="005305DD">
        <w:rPr>
          <w:sz w:val="24"/>
        </w:rPr>
        <w:t>MARIO USLUGE j.d.o.o. za ugostiteljstvo, usluge i trgovinu, OIB 05020475478, Primorska 32, Požega</w:t>
      </w:r>
      <w:r w:rsidR="006919B4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5305DD">
        <w:rPr>
          <w:sz w:val="24"/>
        </w:rPr>
        <w:t>13.10</w:t>
      </w:r>
      <w:r>
        <w:rPr>
          <w:sz w:val="24"/>
        </w:rPr>
        <w:t xml:space="preserve">.2017. u Očevidniku redoslijeda osnova za plaćanje ima evidentirane neizvršene osnove za plaćanje u neprekidnom razdoblju od 120 dana u ukupnom iznosu od </w:t>
      </w:r>
      <w:r w:rsidR="005305DD">
        <w:rPr>
          <w:sz w:val="24"/>
        </w:rPr>
        <w:t>26.002,63 kn i da zapošljava 3</w:t>
      </w:r>
      <w:r>
        <w:rPr>
          <w:sz w:val="24"/>
        </w:rPr>
        <w:t xml:space="preserve">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660BC1" w:rsidR="00926F14">
      <w:pPr>
        <w:jc w:val="both"/>
        <w:rPr>
          <w:sz w:val="24"/>
        </w:rPr>
      </w:pPr>
      <w:r>
        <w:rPr>
          <w:sz w:val="24"/>
        </w:rPr>
        <w:tab/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5305DD">
        <w:rPr>
          <w:sz w:val="24"/>
        </w:rPr>
        <w:t>23.listopada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006653" w:rsidP="00135D5D" w:rsidR="00EB0F9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EB0F9B"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35D5D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919B4"/>
    <w:rsid w:val="006941C1"/>
    <w:rsid w:val="006B11EA"/>
    <w:rsid w:val="006B2E22"/>
    <w:rsid w:val="006B4FBC"/>
    <w:rsid w:val="006C7E37"/>
    <w:rsid w:val="006E7A9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3630"/>
    <w:rsid w:val="00E615AF"/>
    <w:rsid w:val="00E67085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26002.63</izvorni_sadrzaj>
    <derivirana_varijabla naziv="DomainObject.Predmet.InicijalnaVrijednost_1">26002.63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MARIO USLUGE j.d.o.o. za ugostiteljstvo, usluge i trgovinu</izvorni_sadrzaj>
    <derivirana_varijabla naziv="DomainObject.Predmet.ProtustrankaFormated_1">  MARIO USLUGE j.d.o.o. za ugostiteljstvo, usluge i trgovinu</derivirana_varijabla>
  </DomainObject.Predmet.ProtustrankaFormated>
  <DomainObject.Predmet.ProtustrankaFormatedOIB>
    <izvorni_sadrzaj>  MARIO USLUGE j.d.o.o. za ugostiteljstvo, usluge i trgovinu, OIB 05020475478</izvorni_sadrzaj>
    <derivirana_varijabla naziv="DomainObject.Predmet.ProtustrankaFormatedOIB_1">  MARIO USLUGE j.d.o.o. za ugostiteljstvo, usluge i trgovinu, OIB 05020475478</derivirana_varijabla>
  </DomainObject.Predmet.ProtustrankaFormatedOIB>
  <DomainObject.Predmet.ProtustrankaFormatedWithAdress>
    <izvorni_sadrzaj> MARIO USLUGE j.d.o.o. za ugostiteljstvo, usluge i trgovinu, Primorska 32, 34000 Požega</izvorni_sadrzaj>
    <derivirana_varijabla naziv="DomainObject.Predmet.ProtustrankaFormatedWithAdress_1"> MARIO USLUGE j.d.o.o. za ugostiteljstvo, usluge i trgovinu, Primorska 32, 34000 Požega</derivirana_varijabla>
  </DomainObject.Predmet.ProtustrankaFormatedWithAdress>
  <DomainObject.Predmet.ProtustrankaFormatedWithAdressOIB>
    <izvorni_sadrzaj> MARIO USLUGE j.d.o.o. za ugostiteljstvo, usluge i trgovinu, OIB 05020475478, Primorska 32, 34000 Požega</izvorni_sadrzaj>
    <derivirana_varijabla naziv="DomainObject.Predmet.ProtustrankaFormatedWithAdressOIB_1"> MARIO USLUGE j.d.o.o. za ugostiteljstvo, usluge i trgovinu, OIB 05020475478, Primorska 32, 34000 Požega</derivirana_varijabla>
  </DomainObject.Predmet.ProtustrankaFormatedWithAdressOIB>
  <DomainObject.Predmet.ProtustrankaWithAdress>
    <izvorni_sadrzaj>MARIO USLUGE j.d.o.o. za ugostiteljstvo, usluge i trgovinu Primorska 32, 34000 Požega</izvorni_sadrzaj>
    <derivirana_varijabla naziv="DomainObject.Predmet.ProtustrankaWithAdress_1">MARIO USLUGE j.d.o.o. za ugostiteljstvo, usluge i trgovinu Primorska 32, 34000 Požega</derivirana_varijabla>
  </DomainObject.Predmet.ProtustrankaWithAdress>
  <DomainObject.Predmet.ProtustrankaWithAdressOIB>
    <izvorni_sadrzaj>MARIO USLUGE j.d.o.o. za ugostiteljstvo, usluge i trgovinu, OIB 05020475478, Primorska 32, 34000 Požega</izvorni_sadrzaj>
    <derivirana_varijabla naziv="DomainObject.Predmet.ProtustrankaWithAdressOIB_1">MARIO USLUGE j.d.o.o. za ugostiteljstvo, usluge i trgovinu, OIB 05020475478, Primorska 32, 34000 Požega</derivirana_varijabla>
  </DomainObject.Predmet.ProtustrankaWithAdressOIB>
  <DomainObject.Predmet.ProtustrankaNazivFormated>
    <izvorni_sadrzaj>MARIO USLUGE j.d.o.o. za ugostiteljstvo, usluge i trgovinu</izvorni_sadrzaj>
    <derivirana_varijabla naziv="DomainObject.Predmet.ProtustrankaNazivFormated_1">MARIO USLUGE j.d.o.o. za ugostiteljstvo, usluge i trgovinu</derivirana_varijabla>
  </DomainObject.Predmet.ProtustrankaNazivFormated>
  <DomainObject.Predmet.ProtustrankaNazivFormatedOIB>
    <izvorni_sadrzaj>MARIO USLUGE j.d.o.o. za ugostiteljstvo, usluge i trgovinu, OIB 05020475478</izvorni_sadrzaj>
    <derivirana_varijabla naziv="DomainObject.Predmet.ProtustrankaNazivFormatedOIB_1">MARIO USLUGE j.d.o.o. za ugostiteljstvo, usluge i trgovinu, OIB 05020475478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MARIO USLUGE j.d.o.o. za ugostiteljstvo, usluge i trgovinu</item>
    </izvorni_sadrzaj>
    <derivirana_varijabla naziv="DomainObject.Predmet.ProtuStrankaListFormated_1">
      <item>MARIO USLUGE j.d.o.o. za ugostiteljstvo, usluge i trgovinu</item>
    </derivirana_varijabla>
  </DomainObject.Predmet.ProtuStrankaListFormated>
  <DomainObject.Predmet.ProtuStrankaListFormatedOIB>
    <izvorni_sadrzaj>
      <item>MARIO USLUGE j.d.o.o. za ugostiteljstvo, usluge i trgovinu, OIB 05020475478</item>
    </izvorni_sadrzaj>
    <derivirana_varijabla naziv="DomainObject.Predmet.ProtuStrankaListFormatedOIB_1">
      <item>MARIO USLUGE j.d.o.o. za ugostiteljstvo, usluge i trgovinu, OIB 05020475478</item>
    </derivirana_varijabla>
  </DomainObject.Predmet.ProtuStrankaListFormatedOIB>
  <DomainObject.Predmet.ProtuStrankaListFormatedWithAdress>
    <izvorni_sadrzaj>
      <item>MARIO USLUGE j.d.o.o. za ugostiteljstvo, usluge i trgovinu, Primorska 32, 34000 Požega</item>
    </izvorni_sadrzaj>
    <derivirana_varijabla naziv="DomainObject.Predmet.ProtuStrankaListFormatedWithAdress_1">
      <item>MARIO USLUGE j.d.o.o. za ugostiteljstvo, usluge i trgovinu, Primorska 32, 34000 Požega</item>
    </derivirana_varijabla>
  </DomainObject.Predmet.ProtuStrankaListFormatedWithAdress>
  <DomainObject.Predmet.ProtuStrankaListFormatedWithAdressOIB>
    <izvorni_sadrzaj>
      <item>MARIO USLUGE j.d.o.o. za ugostiteljstvo, usluge i trgovinu, OIB 05020475478, Primorska 32, 34000 Požega</item>
    </izvorni_sadrzaj>
    <derivirana_varijabla naziv="DomainObject.Predmet.ProtuStrankaListFormatedWithAdressOIB_1">
      <item>MARIO USLUGE j.d.o.o. za ugostiteljstvo, usluge i trgovinu, OIB 05020475478, Primorska 32, 34000 Požega</item>
    </derivirana_varijabla>
  </DomainObject.Predmet.ProtuStrankaListFormatedWithAdressOIB>
  <DomainObject.Predmet.ProtuStrankaListNazivFormated>
    <izvorni_sadrzaj>
      <item>MARIO USLUGE j.d.o.o. za ugostiteljstvo, usluge i trgovinu</item>
    </izvorni_sadrzaj>
    <derivirana_varijabla naziv="DomainObject.Predmet.ProtuStrankaListNazivFormated_1">
      <item>MARIO USLUGE j.d.o.o. za ugostiteljstvo, usluge i trgovinu</item>
    </derivirana_varijabla>
  </DomainObject.Predmet.ProtuStrankaListNazivFormated>
  <DomainObject.Predmet.ProtuStrankaListNazivFormatedOIB>
    <izvorni_sadrzaj>
      <item>MARIO USLUGE j.d.o.o. za ugostiteljstvo, usluge i trgovinu, OIB 05020475478</item>
    </izvorni_sadrzaj>
    <derivirana_varijabla naziv="DomainObject.Predmet.ProtuStrankaListNazivFormatedOIB_1">
      <item>MARIO USLUGE j.d.o.o. za ugostiteljstvo, usluge i trgovinu, OIB 05020475478</item>
    </derivirana_varijabla>
  </DomainObject.Predmet.ProtuStrankaListNazivFormatedOIB>
  <DomainObject.Predmet.OstaliListFormated>
    <izvorni_sadrzaj>
      <item>MARIO BILANDŽIJA</item>
    </izvorni_sadrzaj>
    <derivirana_varijabla naziv="DomainObject.Predmet.OstaliListFormated_1">
      <item>MARIO BILANDŽIJA</item>
    </derivirana_varijabla>
  </DomainObject.Predmet.OstaliListFormated>
  <DomainObject.Predmet.OstaliListFormatedOIB>
    <izvorni_sadrzaj>
      <item>MARIO BILANDŽIJA</item>
    </izvorni_sadrzaj>
    <derivirana_varijabla naziv="DomainObject.Predmet.OstaliListFormatedOIB_1">
      <item>MARIO BILANDŽIJA</item>
    </derivirana_varijabla>
  </DomainObject.Predmet.OstaliListFormatedOIB>
  <DomainObject.Predmet.OstaliListFormatedWithAdress>
    <izvorni_sadrzaj>
      <item>MARIO BILANDŽIJA, PRIMORSKA 32, 34000 Požega</item>
    </izvorni_sadrzaj>
    <derivirana_varijabla naziv="DomainObject.Predmet.OstaliListFormatedWithAdress_1">
      <item>MARIO BILANDŽIJA, PRIMORSKA 32, 34000 Požega</item>
    </derivirana_varijabla>
  </DomainObject.Predmet.OstaliListFormatedWithAdress>
  <DomainObject.Predmet.OstaliListFormatedWithAdressOIB>
    <izvorni_sadrzaj>
      <item>MARIO BILANDŽIJA, PRIMORSKA 32, 34000 Požega</item>
    </izvorni_sadrzaj>
    <derivirana_varijabla naziv="DomainObject.Predmet.OstaliListFormatedWithAdressOIB_1">
      <item>MARIO BILANDŽIJA, PRIMORSKA 32, 34000 Požega</item>
    </derivirana_varijabla>
  </DomainObject.Predmet.OstaliListFormatedWithAdressOIB>
  <DomainObject.Predmet.OstaliListNazivFormated>
    <izvorni_sadrzaj>
      <item>MARIO BILANDŽIJA</item>
    </izvorni_sadrzaj>
    <derivirana_varijabla naziv="DomainObject.Predmet.OstaliListNazivFormated_1">
      <item>MARIO BILANDŽIJA</item>
    </derivirana_varijabla>
  </DomainObject.Predmet.OstaliListNazivFormated>
  <DomainObject.Predmet.OstaliListNazivFormatedOIB>
    <izvorni_sadrzaj>
      <item>MARIO BILANDŽIJA</item>
    </izvorni_sadrzaj>
    <derivirana_varijabla naziv="DomainObject.Predmet.OstaliListNazivFormatedOIB_1">
      <item>MARIO BILANDŽIJA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MARIO USLUGE j.d.o.o. za ugostiteljstvo, usluge i trgovinu</izvorni_sadrzaj>
    <derivirana_varijabla naziv="DomainObject.Predmet.ProtustrankaIDrugi_1">MARIO USLUGE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MARIO USLUGE j.d.o.o. za ugostiteljstvo, usluge i trgovinu, OIB 05020475478, Primorska 32, 34000 Požega</izvorni_sadrzaj>
    <derivirana_varijabla naziv="DomainObject.Predmet.ProtustrankaIDrugiAdressOIB_1">MARIO USLUGE j.d.o.o. za ugostiteljstvo, usluge i trgovinu, OIB 05020475478, Primorska 32,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MARIO USLUGE j.d.o.o. za ugostiteljstvo, usluge i trgovinu</item>
      <item>MARIO BILANDŽIJA</item>
    </izvorni_sadrzaj>
    <derivirana_varijabla naziv="DomainObject.Predmet.SudioniciListNaziv_1">
      <item>Financijska agencija</item>
      <item>MARIO USLUGE j.d.o.o. za ugostiteljstvo, usluge i trgovinu</item>
      <item>MARIO BILANDŽIJA</item>
    </derivirana_varijabla>
  </DomainObject.Predmet.SudioniciListNaziv>
  <DomainObject.Predmet.SudioniciListAdressOIB>
    <izvorni_sadrzaj>
      <item>Financijska agencija, OIB 85821130368, Ulica grada Vukovara 70,10000 Zagreb</item>
      <item>MARIO USLUGE j.d.o.o. za ugostiteljstvo, usluge i trgovinu, OIB 05020475478, Primorska 32,34000 Požega</item>
      <item>MARIO BILANDŽIJA, PRIMORSKA 32,34000 Požega</item>
    </izvorni_sadrzaj>
    <derivirana_varijabla naziv="DomainObject.Predmet.SudioniciListAdressOIB_1">
      <item>Financijska agencija, OIB 85821130368, Ulica grada Vukovara 70,10000 Zagreb</item>
      <item>MARIO USLUGE j.d.o.o. za ugostiteljstvo, usluge i trgovinu, OIB 05020475478, Primorska 32,34000 Požega</item>
      <item>MARIO BILANDŽIJA, PRIMORSKA 32,34000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05020475478</item>
      <item>, OIB null</item>
    </izvorni_sadrzaj>
    <derivirana_varijabla naziv="DomainObject.Predmet.SudioniciListNazivOIB_1">
      <item>, OIB 85821130368</item>
      <item>, OIB 05020475478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383</properties:Words>
  <properties:Characters>2160</properties:Characters>
  <properties:Lines>73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2017-09-26T12:19:00Z</dcterms:created>
  <dc:creator>Trgovacki sud</dc:creator>
  <cp:lastModifiedBy>wsadmin</cp:lastModifiedBy>
  <cp:lastPrinted>2017-10-23T07:44:00Z</cp:lastPrinted>
  <dcterms:modified xmlns:xsi="http://www.w3.org/2001/XMLSchema-instance" xsi:type="dcterms:W3CDTF">2017-10-23T07:46:00Z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