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088aa" w14:paraId="67088aa" w:rsidRDefault="00E57E44" w:rsidP="00E57E44" w:rsidR="00E57E44" w:rsidRPr="009F7CD1">
      <w:pPr>
        <w:jc w:val="both"/>
        <w15:collapsed w:val="false"/>
      </w:pPr>
      <w:bookmarkStart w:name="_GoBack" w:id="0"/>
      <w:bookmarkEnd w:id="0"/>
      <w:r>
        <w:t xml:space="preserve">                </w:t>
      </w:r>
      <w:r w:rsidRPr="009F7CD1">
        <w:rPr>
          <w:noProof/>
        </w:rPr>
        <w:drawing>
          <wp:inline distR="0" distL="0" distB="0" distT="0">
            <wp:extent cy="6667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7E44" w:rsidP="00E57E44" w:rsidR="00E57E44" w:rsidRPr="009F7CD1">
      <w:pPr>
        <w:jc w:val="both"/>
      </w:pPr>
      <w:r w:rsidRPr="009F7CD1">
        <w:t xml:space="preserve">   REPUBLIKA HRVATSKA</w:t>
      </w:r>
    </w:p>
    <w:p w:rsidRDefault="00E57E44" w:rsidP="00E57E44" w:rsidR="00E57E44" w:rsidRPr="009F7CD1">
      <w:pPr>
        <w:jc w:val="both"/>
      </w:pPr>
      <w:r w:rsidRPr="009F7CD1">
        <w:t>TRGOVAČKI SUD U PAZINU</w:t>
      </w:r>
    </w:p>
    <w:p w:rsidRDefault="00E57E44" w:rsidP="00E57E44" w:rsidR="00E57E44">
      <w:r w:rsidRPr="009F7CD1">
        <w:t xml:space="preserve">           Pazin, Dršćevka 1</w:t>
      </w:r>
      <w:r w:rsidRPr="009F7CD1">
        <w:tab/>
      </w:r>
    </w:p>
    <w:p w:rsidRDefault="00E57E44" w:rsidP="00E57E44" w:rsidR="00E57E44"/>
    <w:tbl>
      <w:tblPr>
        <w:tblW w:type="dxa" w:w="16001"/>
        <w:tblInd w:type="dxa" w:w="-963"/>
        <w:tblLook w:val="04A0" w:noVBand="1" w:noHBand="0" w:lastColumn="0" w:firstColumn="1" w:lastRow="0" w:firstRow="1"/>
      </w:tblPr>
      <w:tblGrid>
        <w:gridCol w:w="690"/>
        <w:gridCol w:w="2079"/>
        <w:gridCol w:w="2555"/>
        <w:gridCol w:w="1701"/>
        <w:gridCol w:w="1843"/>
        <w:gridCol w:w="1718"/>
        <w:gridCol w:w="1255"/>
        <w:gridCol w:w="1275"/>
        <w:gridCol w:w="1303"/>
        <w:gridCol w:w="1582"/>
      </w:tblGrid>
      <w:tr w:rsidTr="00403FAE" w:rsidR="00E57E44" w:rsidRPr="009F7CD1">
        <w:trPr>
          <w:trHeight w:val="420"/>
        </w:trPr>
        <w:tc>
          <w:tcPr>
            <w:tcW w:type="dxa" w:w="16001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TABLICA PRIJAVLJENIH TRAŽBINA</w:t>
            </w:r>
            <w:r w:rsidRPr="009F7CD1">
              <w:rPr>
                <w:b/>
                <w:bCs/>
              </w:rPr>
              <w:br/>
              <w:t>- VJEROVNICI PRVOG VIŠEG ISPLATNOG REDA</w:t>
            </w:r>
            <w:r>
              <w:rPr>
                <w:b/>
                <w:bCs/>
              </w:rPr>
              <w:t xml:space="preserve"> -</w:t>
            </w:r>
          </w:p>
        </w:tc>
      </w:tr>
      <w:tr w:rsidTr="00403FAE" w:rsidR="00E57E44" w:rsidRPr="009F7CD1">
        <w:trPr>
          <w:trHeight w:val="420"/>
        </w:trPr>
        <w:tc>
          <w:tcPr>
            <w:tcW w:type="dxa" w:w="16001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</w:tr>
      <w:tr w:rsidTr="00F34370" w:rsidR="00E57E44" w:rsidRPr="009F7CD1">
        <w:trPr>
          <w:trHeight w:val="480"/>
        </w:trPr>
        <w:tc>
          <w:tcPr>
            <w:tcW w:type="dxa" w:w="6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2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25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7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12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3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5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</w:tr>
      <w:tr w:rsidTr="00F34370" w:rsidR="00E57E44" w:rsidRPr="009F7CD1">
        <w:trPr>
          <w:trHeight w:val="600"/>
        </w:trPr>
        <w:tc>
          <w:tcPr>
            <w:tcW w:type="dxa" w:w="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R.br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Naziv vjerovnika</w:t>
            </w:r>
          </w:p>
        </w:tc>
        <w:tc>
          <w:tcPr>
            <w:tcW w:type="dxa" w:w="25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Adresa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OIB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Ukupno prijavljeno</w:t>
            </w:r>
          </w:p>
        </w:tc>
        <w:tc>
          <w:tcPr>
            <w:tcW w:type="dxa" w:w="17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Utvrđeno</w:t>
            </w:r>
          </w:p>
        </w:tc>
        <w:tc>
          <w:tcPr>
            <w:tcW w:type="dxa" w:w="12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Utvrđeno</w:t>
            </w:r>
            <w:r w:rsidRPr="009F7CD1">
              <w:rPr>
                <w:b/>
                <w:bCs/>
              </w:rPr>
              <w:br/>
              <w:t>%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Osporeno</w:t>
            </w:r>
          </w:p>
        </w:tc>
        <w:tc>
          <w:tcPr>
            <w:tcW w:type="dxa" w:w="13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Osporeno</w:t>
            </w:r>
            <w:r w:rsidRPr="009F7CD1">
              <w:rPr>
                <w:b/>
                <w:bCs/>
              </w:rPr>
              <w:br/>
              <w:t>%</w:t>
            </w:r>
          </w:p>
        </w:tc>
        <w:tc>
          <w:tcPr>
            <w:tcW w:type="dxa" w:w="158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Osporavatelj</w:t>
            </w:r>
          </w:p>
        </w:tc>
      </w:tr>
      <w:tr w:rsidTr="00F34370" w:rsidR="00F34370" w:rsidRPr="009F7CD1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370" w:rsidP="00403FAE" w:rsidR="00F34370" w:rsidRPr="009F7CD1">
            <w:pPr>
              <w:jc w:val="center"/>
            </w:pPr>
            <w:r w:rsidRPr="009F7CD1">
              <w:t>1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370" w:rsidP="00F34370" w:rsidR="00F34370" w:rsidRPr="009F7CD1">
            <w:r>
              <w:t xml:space="preserve">REPUBLIKA HRVATSKA, MINISTARSTVO FINANCIJA </w:t>
            </w:r>
          </w:p>
        </w:tc>
        <w:tc>
          <w:tcPr>
            <w:tcW w:type="dxa" w:w="2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403FAE" w:rsidR="00F34370" w:rsidRPr="009F7CD1"/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370" w:rsidP="00633C36" w:rsidR="00F34370">
            <w:r>
              <w:t>52634238587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370" w:rsidP="00403FAE" w:rsidR="00F34370" w:rsidRPr="009F7CD1">
            <w:pPr>
              <w:jc w:val="center"/>
            </w:pPr>
            <w:r>
              <w:t>146.395,82 kn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370" w:rsidP="00633C36" w:rsidR="00F34370" w:rsidRPr="009F7CD1">
            <w:pPr>
              <w:jc w:val="center"/>
            </w:pPr>
            <w:r>
              <w:t>146.395,82 kn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370" w:rsidP="00403FAE" w:rsidR="00F34370" w:rsidRPr="009F7CD1">
            <w:pPr>
              <w:jc w:val="center"/>
            </w:pPr>
            <w:r w:rsidRPr="009F7CD1"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370" w:rsidP="00403FAE" w:rsidR="00F34370" w:rsidRPr="009F7CD1">
            <w:pPr>
              <w:jc w:val="center"/>
            </w:pPr>
            <w:r w:rsidRPr="009F7CD1"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370" w:rsidP="00403FAE" w:rsidR="00F34370" w:rsidRPr="009F7CD1">
            <w:pPr>
              <w:jc w:val="center"/>
            </w:pPr>
            <w:r w:rsidRPr="009F7CD1"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370" w:rsidP="00403FAE" w:rsidR="00F34370" w:rsidRPr="009F7CD1">
            <w:r w:rsidRPr="009F7CD1">
              <w:t xml:space="preserve"> </w:t>
            </w:r>
          </w:p>
        </w:tc>
      </w:tr>
      <w:tr w:rsidTr="00F34370" w:rsidR="00F34370" w:rsidRPr="009F7CD1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403FAE" w:rsidR="00F34370" w:rsidRPr="009F7CD1">
            <w:pPr>
              <w:jc w:val="center"/>
            </w:pPr>
            <w:r>
              <w:t>2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B04590" w:rsidR="00F34370">
            <w:r>
              <w:t>Robert Predrag</w:t>
            </w:r>
          </w:p>
        </w:tc>
        <w:tc>
          <w:tcPr>
            <w:tcW w:type="dxa" w:w="2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403FAE" w:rsidR="00F34370">
            <w:r>
              <w:t>Lazarići, Lazarići 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403FAE" w:rsidR="00F34370">
            <w:r>
              <w:t>63228843849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403FAE" w:rsidR="00F34370">
            <w:pPr>
              <w:jc w:val="center"/>
            </w:pPr>
            <w:r>
              <w:t>225.240,64 kn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633C36" w:rsidR="00F34370">
            <w:pPr>
              <w:jc w:val="center"/>
            </w:pPr>
            <w:r>
              <w:t>225.240,64 kn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0C38A0" w:rsidR="00F34370" w:rsidRPr="009F7CD1">
            <w:pPr>
              <w:jc w:val="center"/>
            </w:pPr>
            <w:r w:rsidRPr="009F7CD1"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0C38A0" w:rsidR="00F34370" w:rsidRPr="009F7CD1">
            <w:pPr>
              <w:jc w:val="center"/>
            </w:pPr>
            <w:r w:rsidRPr="009F7CD1"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0C38A0" w:rsidR="00F34370" w:rsidRPr="009F7CD1">
            <w:pPr>
              <w:jc w:val="center"/>
            </w:pPr>
            <w:r w:rsidRPr="009F7CD1"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403FAE" w:rsidR="00F34370" w:rsidRPr="009F7CD1"/>
        </w:tc>
      </w:tr>
      <w:tr w:rsidTr="00F34370" w:rsidR="00B04590" w:rsidRPr="009F7CD1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04590" w:rsidP="00403FAE" w:rsidR="00B04590" w:rsidRPr="009F7CD1">
            <w:r w:rsidRPr="009F7CD1">
              <w:t> 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04590" w:rsidP="00403FAE" w:rsidR="00B04590" w:rsidRPr="009F7CD1">
            <w:r w:rsidRPr="009F7CD1">
              <w:t> </w:t>
            </w:r>
          </w:p>
        </w:tc>
        <w:tc>
          <w:tcPr>
            <w:tcW w:type="dxa" w:w="255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04590" w:rsidP="00403FAE" w:rsidR="00B04590" w:rsidRPr="009F7CD1">
            <w:r w:rsidRPr="009F7CD1"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403FAE" w:rsidR="00B04590" w:rsidRPr="009F7CD1">
            <w:r w:rsidRPr="009F7CD1"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403FAE" w:rsidR="00B04590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403FAE" w:rsidR="00B04590" w:rsidRPr="009F7CD1">
            <w:r w:rsidRPr="009F7CD1">
              <w:t> 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403FAE" w:rsidR="00B04590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403FAE" w:rsidR="00B04590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403FAE" w:rsidR="00B04590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403FAE" w:rsidR="00B04590" w:rsidRPr="009F7CD1">
            <w:r w:rsidRPr="009F7CD1">
              <w:t> </w:t>
            </w:r>
          </w:p>
        </w:tc>
      </w:tr>
      <w:tr w:rsidTr="00F34370" w:rsidR="00F34370" w:rsidRPr="009F7CD1">
        <w:trPr>
          <w:trHeight w:val="300"/>
        </w:trPr>
        <w:tc>
          <w:tcPr>
            <w:tcW w:type="dxa" w:w="702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34370" w:rsidP="00403FAE" w:rsidR="00F34370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Ukupno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370" w:rsidP="00403FAE" w:rsidR="00F34370" w:rsidRPr="009F7CD1">
            <w:pPr>
              <w:jc w:val="center"/>
              <w:rPr>
                <w:b/>
                <w:bCs/>
              </w:rPr>
            </w:pPr>
            <w:r>
              <w:rPr>
                <w:b/>
              </w:rPr>
              <w:t>371.636,46 kn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370" w:rsidP="00633C36" w:rsidR="00F34370" w:rsidRPr="009F7CD1">
            <w:pPr>
              <w:jc w:val="center"/>
              <w:rPr>
                <w:b/>
                <w:bCs/>
              </w:rPr>
            </w:pPr>
            <w:r>
              <w:rPr>
                <w:b/>
              </w:rPr>
              <w:t>371.636,46 kn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370" w:rsidP="00403FAE" w:rsidR="00F34370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370" w:rsidP="00403FAE" w:rsidR="00F34370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370" w:rsidP="00403FAE" w:rsidR="00F34370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370" w:rsidP="00403FAE" w:rsidR="00F34370" w:rsidRPr="009F7CD1">
            <w:pPr>
              <w:rPr>
                <w:b/>
                <w:bCs/>
              </w:rPr>
            </w:pPr>
            <w:r w:rsidRPr="009F7CD1">
              <w:rPr>
                <w:b/>
                <w:bCs/>
              </w:rPr>
              <w:t> </w:t>
            </w:r>
          </w:p>
        </w:tc>
      </w:tr>
    </w:tbl>
    <w:p w:rsidRDefault="00E57E44" w:rsidP="00E57E44" w:rsidR="00E57E44"/>
    <w:tbl>
      <w:tblPr>
        <w:tblW w:type="dxa" w:w="16392"/>
        <w:tblInd w:type="dxa" w:w="-963"/>
        <w:tblLook w:val="04A0" w:noVBand="1" w:noHBand="0" w:lastColumn="0" w:firstColumn="1" w:lastRow="0" w:firstRow="1"/>
      </w:tblPr>
      <w:tblGrid>
        <w:gridCol w:w="690"/>
        <w:gridCol w:w="2470"/>
        <w:gridCol w:w="2697"/>
        <w:gridCol w:w="1701"/>
        <w:gridCol w:w="1701"/>
        <w:gridCol w:w="1718"/>
        <w:gridCol w:w="1255"/>
        <w:gridCol w:w="1275"/>
        <w:gridCol w:w="1303"/>
        <w:gridCol w:w="1582"/>
      </w:tblGrid>
      <w:tr w:rsidTr="00F34370" w:rsidR="00E57E44" w:rsidRPr="009F7CD1">
        <w:trPr>
          <w:trHeight w:val="420"/>
        </w:trPr>
        <w:tc>
          <w:tcPr>
            <w:tcW w:type="dxa" w:w="16392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E57E44" w:rsidP="00E57E44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TABLICA PRIJAVLJENIH TRAŽBINA</w:t>
            </w:r>
            <w:r w:rsidRPr="009F7CD1">
              <w:rPr>
                <w:b/>
                <w:bCs/>
              </w:rPr>
              <w:br/>
              <w:t xml:space="preserve">- VJEROVNICI </w:t>
            </w:r>
            <w:r>
              <w:rPr>
                <w:b/>
                <w:bCs/>
              </w:rPr>
              <w:t>DRUGOG</w:t>
            </w:r>
            <w:r w:rsidRPr="009F7CD1">
              <w:rPr>
                <w:b/>
                <w:bCs/>
              </w:rPr>
              <w:t xml:space="preserve"> VIŠEG ISPLATNOG REDA</w:t>
            </w:r>
            <w:r>
              <w:rPr>
                <w:b/>
                <w:bCs/>
              </w:rPr>
              <w:t xml:space="preserve"> -</w:t>
            </w:r>
          </w:p>
        </w:tc>
      </w:tr>
      <w:tr w:rsidTr="00F34370" w:rsidR="00E57E44" w:rsidRPr="009F7CD1">
        <w:trPr>
          <w:trHeight w:val="420"/>
        </w:trPr>
        <w:tc>
          <w:tcPr>
            <w:tcW w:type="dxa" w:w="16392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</w:tr>
      <w:tr w:rsidTr="00F34370" w:rsidR="00E57E44" w:rsidRPr="009F7CD1">
        <w:trPr>
          <w:trHeight w:val="480"/>
        </w:trPr>
        <w:tc>
          <w:tcPr>
            <w:tcW w:type="dxa" w:w="6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2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2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7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12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3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5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</w:tr>
      <w:tr w:rsidTr="00F34370" w:rsidR="00E57E44" w:rsidRPr="009F7CD1">
        <w:trPr>
          <w:trHeight w:val="600"/>
        </w:trPr>
        <w:tc>
          <w:tcPr>
            <w:tcW w:type="dxa" w:w="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R.br</w:t>
            </w:r>
          </w:p>
        </w:tc>
        <w:tc>
          <w:tcPr>
            <w:tcW w:type="dxa" w:w="24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Naziv vjerovnika</w:t>
            </w:r>
          </w:p>
        </w:tc>
        <w:tc>
          <w:tcPr>
            <w:tcW w:type="dxa" w:w="26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Adresa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OIB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Ukupno prijavljeno</w:t>
            </w:r>
          </w:p>
        </w:tc>
        <w:tc>
          <w:tcPr>
            <w:tcW w:type="dxa" w:w="17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Utvrđeno</w:t>
            </w:r>
          </w:p>
        </w:tc>
        <w:tc>
          <w:tcPr>
            <w:tcW w:type="dxa" w:w="12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Utvrđeno</w:t>
            </w:r>
            <w:r w:rsidRPr="009F7CD1">
              <w:rPr>
                <w:b/>
                <w:bCs/>
              </w:rPr>
              <w:br/>
              <w:t>%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Osporeno</w:t>
            </w:r>
          </w:p>
        </w:tc>
        <w:tc>
          <w:tcPr>
            <w:tcW w:type="dxa" w:w="13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Osporeno</w:t>
            </w:r>
            <w:r w:rsidRPr="009F7CD1">
              <w:rPr>
                <w:b/>
                <w:bCs/>
              </w:rPr>
              <w:br/>
              <w:t>%</w:t>
            </w:r>
          </w:p>
        </w:tc>
        <w:tc>
          <w:tcPr>
            <w:tcW w:type="dxa" w:w="158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Osporavatelj</w:t>
            </w:r>
          </w:p>
        </w:tc>
      </w:tr>
      <w:tr w:rsidTr="00F34370" w:rsidR="00F34370" w:rsidRPr="009F7CD1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E57E44" w:rsidR="00F34370" w:rsidRPr="009F7CD1">
            <w:pPr>
              <w:jc w:val="center"/>
            </w:pPr>
            <w:r>
              <w:t>1</w:t>
            </w:r>
          </w:p>
        </w:tc>
        <w:tc>
          <w:tcPr>
            <w:tcW w:type="dxa" w:w="2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E57E44" w:rsidR="00F34370">
            <w:r>
              <w:t>Euroherc osiguranje d.d.</w:t>
            </w:r>
          </w:p>
        </w:tc>
        <w:tc>
          <w:tcPr>
            <w:tcW w:type="dxa" w:w="2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F34370" w:rsidR="00F34370" w:rsidRPr="009F7CD1">
            <w:r>
              <w:t>Zagreb, Ulica grada Vukovara 282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E57E44" w:rsidR="00F34370">
            <w:pPr>
              <w:jc w:val="center"/>
            </w:pPr>
            <w:r>
              <w:t>2269485774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E57E44" w:rsidR="00F34370">
            <w:pPr>
              <w:jc w:val="center"/>
            </w:pPr>
            <w:r>
              <w:t>7.772,25 kn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633C36" w:rsidR="00F34370">
            <w:pPr>
              <w:jc w:val="center"/>
            </w:pPr>
            <w:r>
              <w:t>7.772,25 kn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E57E44" w:rsidR="00F34370" w:rsidRPr="009F7CD1">
            <w:pPr>
              <w:jc w:val="center"/>
            </w:pPr>
            <w: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E57E44" w:rsidR="00F34370" w:rsidRPr="009F7CD1">
            <w:pPr>
              <w:jc w:val="center"/>
            </w:pPr>
            <w: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E57E44" w:rsidR="00F34370" w:rsidRPr="009F7CD1">
            <w:pPr>
              <w:jc w:val="center"/>
            </w:pPr>
            <w: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E57E44" w:rsidR="00F34370" w:rsidRPr="009F7CD1"/>
        </w:tc>
      </w:tr>
      <w:tr w:rsidTr="00C32F5B" w:rsidR="00F34370" w:rsidRPr="009F7CD1">
        <w:trPr>
          <w:trHeight w:val="300"/>
        </w:trPr>
        <w:tc>
          <w:tcPr>
            <w:tcW w:type="dxa" w:w="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370" w:rsidP="00E57E44" w:rsidR="00F34370" w:rsidRPr="009F7CD1">
            <w:pPr>
              <w:jc w:val="center"/>
            </w:pPr>
            <w:r>
              <w:t>2</w:t>
            </w:r>
          </w:p>
        </w:tc>
        <w:tc>
          <w:tcPr>
            <w:tcW w:type="dxa" w:w="24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370" w:rsidP="00E57E44" w:rsidR="00F34370" w:rsidRPr="009F7CD1">
            <w:r>
              <w:t>PISINIUM d.o.o.</w:t>
            </w:r>
          </w:p>
        </w:tc>
        <w:tc>
          <w:tcPr>
            <w:tcW w:type="dxa" w:w="26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370" w:rsidP="00E57E44" w:rsidR="00F34370" w:rsidRPr="009F7CD1">
            <w:r>
              <w:t>Pazin, S. K. Istrijana 9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370" w:rsidP="00E57E44" w:rsidR="00F34370" w:rsidRPr="009F7CD1">
            <w:pPr>
              <w:jc w:val="center"/>
            </w:pPr>
            <w:r>
              <w:t>87284666800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370" w:rsidP="00E57E44" w:rsidR="00F34370" w:rsidRPr="009F7CD1">
            <w:pPr>
              <w:jc w:val="center"/>
            </w:pPr>
            <w:r>
              <w:t>27.479,35 kn</w:t>
            </w:r>
          </w:p>
        </w:tc>
        <w:tc>
          <w:tcPr>
            <w:tcW w:type="dxa" w:w="17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370" w:rsidP="00633C36" w:rsidR="00F34370" w:rsidRPr="009F7CD1">
            <w:pPr>
              <w:jc w:val="center"/>
            </w:pPr>
            <w:r>
              <w:t>27.479,35 kn</w:t>
            </w:r>
          </w:p>
        </w:tc>
        <w:tc>
          <w:tcPr>
            <w:tcW w:type="dxa" w:w="12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370" w:rsidP="00E57E44" w:rsidR="00F34370" w:rsidRPr="009F7CD1">
            <w:pPr>
              <w:jc w:val="center"/>
            </w:pPr>
            <w:r w:rsidRPr="009F7CD1">
              <w:t>100%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370" w:rsidP="00E57E44" w:rsidR="00F34370" w:rsidRPr="009F7CD1">
            <w:pPr>
              <w:jc w:val="center"/>
            </w:pPr>
            <w:r w:rsidRPr="009F7CD1">
              <w:t>0,00</w:t>
            </w:r>
          </w:p>
        </w:tc>
        <w:tc>
          <w:tcPr>
            <w:tcW w:type="dxa" w:w="13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370" w:rsidP="00E57E44" w:rsidR="00F34370" w:rsidRPr="009F7CD1">
            <w:pPr>
              <w:jc w:val="center"/>
            </w:pPr>
            <w:r w:rsidRPr="009F7CD1">
              <w:t>0%</w:t>
            </w:r>
          </w:p>
        </w:tc>
        <w:tc>
          <w:tcPr>
            <w:tcW w:type="dxa" w:w="158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370" w:rsidP="00E57E44" w:rsidR="00F34370" w:rsidRPr="009F7CD1">
            <w:r w:rsidRPr="009F7CD1">
              <w:t xml:space="preserve"> </w:t>
            </w:r>
          </w:p>
        </w:tc>
      </w:tr>
      <w:tr w:rsidTr="00C32F5B" w:rsidR="00B04590" w:rsidRPr="009F7CD1">
        <w:trPr>
          <w:trHeight w:val="300"/>
        </w:trPr>
        <w:tc>
          <w:tcPr>
            <w:tcW w:type="dxa" w:w="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E57E44" w:rsidR="00B04590" w:rsidRPr="009F7CD1">
            <w:pPr>
              <w:jc w:val="center"/>
            </w:pPr>
            <w:r>
              <w:lastRenderedPageBreak/>
              <w:t>3</w:t>
            </w:r>
          </w:p>
        </w:tc>
        <w:tc>
          <w:tcPr>
            <w:tcW w:type="dxa" w:w="24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370" w:rsidP="00F34370" w:rsidR="00B04590" w:rsidRPr="009F7CD1">
            <w:pPr>
              <w:jc w:val="both"/>
            </w:pPr>
            <w:r>
              <w:t xml:space="preserve">ERSTE &amp; STEIERMARKISCHE BANK d.d. </w:t>
            </w:r>
          </w:p>
        </w:tc>
        <w:tc>
          <w:tcPr>
            <w:tcW w:type="dxa" w:w="26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370" w:rsidP="00E57E44" w:rsidR="00B04590" w:rsidRPr="009F7CD1">
            <w:r>
              <w:t>Rijeka, Jadranski trg 3a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370" w:rsidP="00E57E44" w:rsidR="00B04590" w:rsidRPr="009F7CD1">
            <w:pPr>
              <w:jc w:val="center"/>
            </w:pPr>
            <w:r>
              <w:t>23057039320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370" w:rsidP="00E57E44" w:rsidR="00B04590" w:rsidRPr="009F7CD1">
            <w:pPr>
              <w:jc w:val="center"/>
            </w:pPr>
            <w:r>
              <w:t>799.257,44 kn</w:t>
            </w:r>
          </w:p>
        </w:tc>
        <w:tc>
          <w:tcPr>
            <w:tcW w:type="dxa" w:w="17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370" w:rsidP="000C38A0" w:rsidR="00B04590" w:rsidRPr="009F7CD1">
            <w:pPr>
              <w:jc w:val="center"/>
            </w:pPr>
            <w:r>
              <w:t>799.257,44 kn</w:t>
            </w:r>
          </w:p>
        </w:tc>
        <w:tc>
          <w:tcPr>
            <w:tcW w:type="dxa" w:w="12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E57E44" w:rsidR="00B04590" w:rsidRPr="009F7CD1">
            <w:pPr>
              <w:jc w:val="center"/>
            </w:pPr>
            <w:r w:rsidRPr="009F7CD1">
              <w:t>100%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E57E44" w:rsidR="00B04590" w:rsidRPr="009F7CD1">
            <w:pPr>
              <w:jc w:val="center"/>
            </w:pPr>
            <w:r w:rsidRPr="009F7CD1">
              <w:t>0,00</w:t>
            </w:r>
          </w:p>
        </w:tc>
        <w:tc>
          <w:tcPr>
            <w:tcW w:type="dxa" w:w="13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E57E44" w:rsidR="00B04590" w:rsidRPr="009F7CD1">
            <w:pPr>
              <w:jc w:val="center"/>
            </w:pPr>
            <w:r w:rsidRPr="009F7CD1">
              <w:t>0%</w:t>
            </w:r>
          </w:p>
        </w:tc>
        <w:tc>
          <w:tcPr>
            <w:tcW w:type="dxa" w:w="158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E57E44" w:rsidR="00B04590" w:rsidRPr="009F7CD1">
            <w:r w:rsidRPr="009F7CD1">
              <w:t xml:space="preserve"> </w:t>
            </w:r>
          </w:p>
        </w:tc>
      </w:tr>
      <w:tr w:rsidTr="00F34370" w:rsidR="00F6721A" w:rsidRPr="009F7CD1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6721A" w:rsidP="00E57E44" w:rsidR="00F6721A">
            <w:pPr>
              <w:jc w:val="center"/>
            </w:pPr>
            <w:r>
              <w:t>4</w:t>
            </w:r>
          </w:p>
        </w:tc>
        <w:tc>
          <w:tcPr>
            <w:tcW w:type="dxa" w:w="2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F34370" w:rsidR="00F6721A">
            <w:pPr>
              <w:jc w:val="both"/>
            </w:pPr>
            <w:r>
              <w:t>REPUBLIKA HRVATSKA, MINISTARSTVO FINANCIJA, POREZNA UPRAVA</w:t>
            </w:r>
          </w:p>
        </w:tc>
        <w:tc>
          <w:tcPr>
            <w:tcW w:type="dxa" w:w="2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6721A" w:rsidP="00E57E44" w:rsidR="00F6721A"/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E57E44" w:rsidR="00F6721A">
            <w:pPr>
              <w:jc w:val="center"/>
            </w:pPr>
            <w:r>
              <w:t>52634238587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E57E44" w:rsidR="00F6721A">
            <w:pPr>
              <w:jc w:val="center"/>
            </w:pPr>
            <w:r>
              <w:t>60.023,15 kn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0C38A0" w:rsidR="00F6721A">
            <w:pPr>
              <w:jc w:val="center"/>
            </w:pPr>
            <w:r>
              <w:t>60.023,15 kn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6721A" w:rsidP="00E57E44" w:rsidR="00F6721A" w:rsidRPr="009F7CD1">
            <w:pPr>
              <w:jc w:val="center"/>
            </w:pPr>
            <w: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6721A" w:rsidP="00E57E44" w:rsidR="00F6721A" w:rsidRPr="009F7CD1">
            <w:pPr>
              <w:jc w:val="center"/>
            </w:pPr>
            <w: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6721A" w:rsidP="00E57E44" w:rsidR="00F6721A" w:rsidRPr="009F7CD1">
            <w:pPr>
              <w:jc w:val="center"/>
            </w:pPr>
            <w: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6721A" w:rsidP="00E57E44" w:rsidR="00F6721A" w:rsidRPr="009F7CD1"/>
        </w:tc>
      </w:tr>
      <w:tr w:rsidTr="00F34370" w:rsidR="00F6721A" w:rsidRPr="009F7CD1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6721A" w:rsidP="00E57E44" w:rsidR="00F6721A">
            <w:pPr>
              <w:jc w:val="center"/>
            </w:pPr>
            <w:r>
              <w:t>5</w:t>
            </w:r>
          </w:p>
        </w:tc>
        <w:tc>
          <w:tcPr>
            <w:tcW w:type="dxa" w:w="2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F34370" w:rsidR="00F6721A">
            <w:pPr>
              <w:jc w:val="both"/>
            </w:pPr>
            <w:r>
              <w:t>WIENER OSIGURANJE Vienna Insurance Group d.d.</w:t>
            </w:r>
          </w:p>
        </w:tc>
        <w:tc>
          <w:tcPr>
            <w:tcW w:type="dxa" w:w="2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E57E44" w:rsidR="00F6721A">
            <w:r>
              <w:t>Zagreb, Slovenska ulica 24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E57E44" w:rsidR="00F6721A">
            <w:pPr>
              <w:jc w:val="center"/>
            </w:pPr>
            <w:r>
              <w:t>52848403362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E57E44" w:rsidR="00F6721A">
            <w:pPr>
              <w:jc w:val="center"/>
            </w:pPr>
            <w:r>
              <w:t>29.999,47 kn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0C38A0" w:rsidR="00F6721A">
            <w:pPr>
              <w:jc w:val="center"/>
            </w:pPr>
            <w:r>
              <w:t>29.999,47 kn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6721A" w:rsidP="00E57E44" w:rsidR="00F6721A" w:rsidRPr="009F7CD1">
            <w:pPr>
              <w:jc w:val="center"/>
            </w:pPr>
            <w: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6721A" w:rsidP="00E57E44" w:rsidR="00F6721A" w:rsidRPr="009F7CD1">
            <w:pPr>
              <w:jc w:val="center"/>
            </w:pPr>
            <w: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6721A" w:rsidP="00E57E44" w:rsidR="00F6721A" w:rsidRPr="009F7CD1">
            <w:pPr>
              <w:jc w:val="center"/>
            </w:pPr>
            <w: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6721A" w:rsidP="00E57E44" w:rsidR="00F6721A" w:rsidRPr="009F7CD1"/>
        </w:tc>
      </w:tr>
      <w:tr w:rsidTr="00F34370" w:rsidR="00F6721A" w:rsidRPr="009F7CD1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6721A" w:rsidP="00E57E44" w:rsidR="00F6721A">
            <w:pPr>
              <w:jc w:val="center"/>
            </w:pPr>
            <w:r>
              <w:t>6</w:t>
            </w:r>
          </w:p>
        </w:tc>
        <w:tc>
          <w:tcPr>
            <w:tcW w:type="dxa" w:w="2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F34370" w:rsidR="00F6721A">
            <w:pPr>
              <w:jc w:val="both"/>
            </w:pPr>
            <w:r>
              <w:t xml:space="preserve">3. MAJ BRODOGRADILIŠTE D.D. </w:t>
            </w:r>
          </w:p>
        </w:tc>
        <w:tc>
          <w:tcPr>
            <w:tcW w:type="dxa" w:w="2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E57E44" w:rsidR="00F6721A">
            <w:r>
              <w:t>Rijeka, Liburnijska 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E57E44" w:rsidR="00F6721A">
            <w:pPr>
              <w:jc w:val="center"/>
            </w:pPr>
            <w:r>
              <w:t>86167814130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E57E44" w:rsidR="00F6721A">
            <w:pPr>
              <w:jc w:val="center"/>
            </w:pPr>
            <w:r>
              <w:t>22.819,90 kn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0C38A0" w:rsidR="00F6721A">
            <w:pPr>
              <w:jc w:val="center"/>
            </w:pPr>
            <w:r>
              <w:t>22.819,90 kn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6721A" w:rsidP="00E57E44" w:rsidR="00F6721A" w:rsidRPr="009F7CD1">
            <w:pPr>
              <w:jc w:val="center"/>
            </w:pPr>
            <w: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6721A" w:rsidP="00E57E44" w:rsidR="00F6721A" w:rsidRPr="009F7CD1">
            <w:pPr>
              <w:jc w:val="center"/>
            </w:pPr>
            <w: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6721A" w:rsidP="00E57E44" w:rsidR="00F6721A" w:rsidRPr="009F7CD1">
            <w:pPr>
              <w:jc w:val="center"/>
            </w:pPr>
            <w: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6721A" w:rsidP="00E57E44" w:rsidR="00F6721A" w:rsidRPr="009F7CD1"/>
        </w:tc>
      </w:tr>
      <w:tr w:rsidTr="00F34370" w:rsidR="00F34370" w:rsidRPr="009F7CD1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E57E44" w:rsidR="00F34370">
            <w:pPr>
              <w:jc w:val="center"/>
            </w:pPr>
            <w:r>
              <w:t>7</w:t>
            </w:r>
          </w:p>
        </w:tc>
        <w:tc>
          <w:tcPr>
            <w:tcW w:type="dxa" w:w="2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F34370" w:rsidR="00F34370">
            <w:pPr>
              <w:jc w:val="both"/>
            </w:pPr>
            <w:r>
              <w:t>VIPnet d.o.o.</w:t>
            </w:r>
          </w:p>
        </w:tc>
        <w:tc>
          <w:tcPr>
            <w:tcW w:type="dxa" w:w="2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E57E44" w:rsidR="00F34370">
            <w:r>
              <w:t>Zagreb, Vrtni put 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E57E44" w:rsidR="00F34370">
            <w:pPr>
              <w:jc w:val="center"/>
            </w:pPr>
            <w:r>
              <w:t>29524210204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E57E44" w:rsidR="00F34370">
            <w:pPr>
              <w:jc w:val="center"/>
            </w:pPr>
            <w:r>
              <w:t>1.472,23 kn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0C38A0" w:rsidR="00F34370">
            <w:pPr>
              <w:jc w:val="center"/>
            </w:pPr>
            <w:r>
              <w:t>1.472,23 kn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633C36" w:rsidR="00F34370" w:rsidRPr="009F7CD1">
            <w:pPr>
              <w:jc w:val="center"/>
            </w:pPr>
            <w: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633C36" w:rsidR="00F34370" w:rsidRPr="009F7CD1">
            <w:pPr>
              <w:jc w:val="center"/>
            </w:pPr>
            <w: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633C36" w:rsidR="00F34370" w:rsidRPr="009F7CD1">
            <w:pPr>
              <w:jc w:val="center"/>
            </w:pPr>
            <w: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E57E44" w:rsidR="00F34370" w:rsidRPr="009F7CD1"/>
        </w:tc>
      </w:tr>
      <w:tr w:rsidTr="00F34370" w:rsidR="00F34370" w:rsidRPr="009F7CD1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E57E44" w:rsidR="00F34370">
            <w:pPr>
              <w:jc w:val="center"/>
            </w:pPr>
            <w:r>
              <w:t>8</w:t>
            </w:r>
          </w:p>
        </w:tc>
        <w:tc>
          <w:tcPr>
            <w:tcW w:type="dxa" w:w="2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F34370" w:rsidR="00F34370">
            <w:pPr>
              <w:jc w:val="both"/>
            </w:pPr>
            <w:r>
              <w:t>ERSTE CARD CLUB d.o.o</w:t>
            </w:r>
          </w:p>
        </w:tc>
        <w:tc>
          <w:tcPr>
            <w:tcW w:type="dxa" w:w="2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E57E44" w:rsidR="00F34370">
            <w:r>
              <w:t>Zagreb, Praška 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E57E44" w:rsidR="00F34370">
            <w:pPr>
              <w:jc w:val="center"/>
            </w:pPr>
            <w:r>
              <w:t>85941596441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E57E44" w:rsidR="00F34370">
            <w:pPr>
              <w:jc w:val="center"/>
            </w:pPr>
            <w:r>
              <w:t>21.077,83 kn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0C38A0" w:rsidR="00F34370">
            <w:pPr>
              <w:jc w:val="center"/>
            </w:pPr>
            <w:r>
              <w:t>21.077,83 kn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633C36" w:rsidR="00F34370" w:rsidRPr="009F7CD1">
            <w:pPr>
              <w:jc w:val="center"/>
            </w:pPr>
            <w: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633C36" w:rsidR="00F34370" w:rsidRPr="009F7CD1">
            <w:pPr>
              <w:jc w:val="center"/>
            </w:pPr>
            <w: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633C36" w:rsidR="00F34370" w:rsidRPr="009F7CD1">
            <w:pPr>
              <w:jc w:val="center"/>
            </w:pPr>
            <w: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E57E44" w:rsidR="00F34370" w:rsidRPr="009F7CD1"/>
        </w:tc>
      </w:tr>
      <w:tr w:rsidTr="00F34370" w:rsidR="00F34370" w:rsidRPr="009F7CD1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E57E44" w:rsidR="00F34370">
            <w:pPr>
              <w:jc w:val="center"/>
            </w:pPr>
            <w:r>
              <w:t>9</w:t>
            </w:r>
          </w:p>
        </w:tc>
        <w:tc>
          <w:tcPr>
            <w:tcW w:type="dxa" w:w="2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C32F5B" w:rsidR="00F34370">
            <w:pPr>
              <w:jc w:val="both"/>
            </w:pPr>
            <w:r>
              <w:t>METAL-KOVIS d.o.o.</w:t>
            </w:r>
          </w:p>
        </w:tc>
        <w:tc>
          <w:tcPr>
            <w:tcW w:type="dxa" w:w="2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E57E44" w:rsidR="00F34370">
            <w:r>
              <w:t>Stara cesta 14, Mala Rakovica, Samobor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32F5B" w:rsidP="00E57E44" w:rsidR="00F34370">
            <w:pPr>
              <w:jc w:val="center"/>
            </w:pPr>
            <w:r>
              <w:t>83581046582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32F5B" w:rsidP="00E57E44" w:rsidR="00F34370">
            <w:pPr>
              <w:jc w:val="center"/>
            </w:pPr>
            <w:r>
              <w:t>14.180,86 kn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32F5B" w:rsidP="000C38A0" w:rsidR="00F34370">
            <w:pPr>
              <w:jc w:val="center"/>
            </w:pPr>
            <w:r>
              <w:t>14.180,86 kn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633C36" w:rsidR="00F34370" w:rsidRPr="009F7CD1">
            <w:pPr>
              <w:jc w:val="center"/>
            </w:pPr>
            <w: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633C36" w:rsidR="00F34370" w:rsidRPr="009F7CD1">
            <w:pPr>
              <w:jc w:val="center"/>
            </w:pPr>
            <w: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633C36" w:rsidR="00F34370" w:rsidRPr="009F7CD1">
            <w:pPr>
              <w:jc w:val="center"/>
            </w:pPr>
            <w: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E57E44" w:rsidR="00F34370" w:rsidRPr="009F7CD1"/>
        </w:tc>
      </w:tr>
      <w:tr w:rsidTr="00F34370" w:rsidR="00F34370" w:rsidRPr="009F7CD1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E57E44" w:rsidR="00F34370">
            <w:pPr>
              <w:jc w:val="center"/>
            </w:pPr>
            <w:r>
              <w:t>10</w:t>
            </w:r>
          </w:p>
        </w:tc>
        <w:tc>
          <w:tcPr>
            <w:tcW w:type="dxa" w:w="2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32F5B" w:rsidP="00C32F5B" w:rsidR="00F34370">
            <w:pPr>
              <w:jc w:val="both"/>
            </w:pPr>
            <w:r>
              <w:t>PORSCHE LEASING d.o.o.</w:t>
            </w:r>
          </w:p>
        </w:tc>
        <w:tc>
          <w:tcPr>
            <w:tcW w:type="dxa" w:w="2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32F5B" w:rsidP="00E57E44" w:rsidR="00F34370">
            <w:r>
              <w:t>Zagreb, Škorpikova 21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32F5B" w:rsidP="00E57E44" w:rsidR="00F34370">
            <w:pPr>
              <w:jc w:val="center"/>
            </w:pPr>
            <w:r>
              <w:t>90275854576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32F5B" w:rsidP="00E57E44" w:rsidR="00F34370">
            <w:pPr>
              <w:jc w:val="center"/>
            </w:pPr>
            <w:r>
              <w:t>2.062,47 kn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32F5B" w:rsidP="000C38A0" w:rsidR="00F34370">
            <w:pPr>
              <w:jc w:val="center"/>
            </w:pPr>
            <w:r>
              <w:t>2.062,47 kn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633C36" w:rsidR="00F34370" w:rsidRPr="009F7CD1">
            <w:pPr>
              <w:jc w:val="center"/>
            </w:pPr>
            <w: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633C36" w:rsidR="00F34370" w:rsidRPr="009F7CD1">
            <w:pPr>
              <w:jc w:val="center"/>
            </w:pPr>
            <w: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633C36" w:rsidR="00F34370" w:rsidRPr="009F7CD1">
            <w:pPr>
              <w:jc w:val="center"/>
            </w:pPr>
            <w: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E57E44" w:rsidR="00F34370" w:rsidRPr="009F7CD1"/>
        </w:tc>
      </w:tr>
      <w:tr w:rsidTr="00C32F5B" w:rsidR="00F34370" w:rsidRPr="009F7CD1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E57E44" w:rsidR="00F34370">
            <w:pPr>
              <w:jc w:val="center"/>
            </w:pPr>
            <w:r>
              <w:t>11</w:t>
            </w:r>
          </w:p>
        </w:tc>
        <w:tc>
          <w:tcPr>
            <w:tcW w:type="dxa" w:w="2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32F5B" w:rsidP="00C32F5B" w:rsidR="00F34370">
            <w:pPr>
              <w:jc w:val="both"/>
            </w:pPr>
            <w:r>
              <w:t xml:space="preserve">BIG HOPE d.o.o. „u stečaju“ </w:t>
            </w:r>
          </w:p>
        </w:tc>
        <w:tc>
          <w:tcPr>
            <w:tcW w:type="dxa" w:w="2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32F5B" w:rsidP="00E57E44" w:rsidR="00F34370">
            <w:r>
              <w:t>Potpićan, Rudarska 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32F5B" w:rsidP="00E57E44" w:rsidR="00F34370">
            <w:pPr>
              <w:jc w:val="center"/>
            </w:pPr>
            <w:r>
              <w:t>38858625977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32F5B" w:rsidP="00E57E44" w:rsidR="00F34370">
            <w:pPr>
              <w:jc w:val="center"/>
            </w:pPr>
            <w:r>
              <w:t>2.029,94 kn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32F5B" w:rsidP="000C38A0" w:rsidR="00F34370">
            <w:pPr>
              <w:jc w:val="center"/>
            </w:pPr>
            <w:r>
              <w:t>2.029,94 kn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633C36" w:rsidR="00F34370" w:rsidRPr="009F7CD1">
            <w:pPr>
              <w:jc w:val="center"/>
            </w:pPr>
            <w: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633C36" w:rsidR="00F34370" w:rsidRPr="009F7CD1">
            <w:pPr>
              <w:jc w:val="center"/>
            </w:pPr>
            <w: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633C36" w:rsidR="00F34370" w:rsidRPr="009F7CD1">
            <w:pPr>
              <w:jc w:val="center"/>
            </w:pPr>
            <w: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34370" w:rsidP="00E57E44" w:rsidR="00F34370" w:rsidRPr="009F7CD1"/>
        </w:tc>
      </w:tr>
      <w:tr w:rsidTr="00C32F5B" w:rsidR="00F34370" w:rsidRPr="009F7CD1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34370" w:rsidP="00E57E44" w:rsidR="00F34370" w:rsidRPr="009F7CD1">
            <w:r w:rsidRPr="009F7CD1">
              <w:t> </w:t>
            </w:r>
          </w:p>
        </w:tc>
        <w:tc>
          <w:tcPr>
            <w:tcW w:type="dxa" w:w="247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34370" w:rsidP="00E57E44" w:rsidR="00F34370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269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34370" w:rsidP="00E57E44" w:rsidR="00F34370" w:rsidRPr="009F7CD1">
            <w:r w:rsidRPr="009F7CD1"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370" w:rsidP="00E57E44" w:rsidR="00F34370" w:rsidRPr="009F7CD1">
            <w:r w:rsidRPr="009F7CD1">
              <w:t> </w:t>
            </w:r>
          </w:p>
        </w:tc>
        <w:tc>
          <w:tcPr>
            <w:tcW w:type="dxa" w:w="1701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370" w:rsidP="00E57E44" w:rsidR="00F34370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718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370" w:rsidP="00E57E44" w:rsidR="00F34370" w:rsidRPr="009F7CD1">
            <w:r w:rsidRPr="009F7CD1">
              <w:t> </w:t>
            </w:r>
          </w:p>
        </w:tc>
        <w:tc>
          <w:tcPr>
            <w:tcW w:type="dxa" w:w="1255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370" w:rsidP="00E57E44" w:rsidR="00F34370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275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370" w:rsidP="00E57E44" w:rsidR="00F34370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303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370" w:rsidP="00E57E44" w:rsidR="00F34370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34370" w:rsidP="00E57E44" w:rsidR="00F34370" w:rsidRPr="009F7CD1">
            <w:r w:rsidRPr="009F7CD1">
              <w:t> </w:t>
            </w:r>
          </w:p>
        </w:tc>
      </w:tr>
      <w:tr w:rsidTr="00F34370" w:rsidR="00C32F5B" w:rsidRPr="009F7CD1">
        <w:trPr>
          <w:trHeight w:val="300"/>
        </w:trPr>
        <w:tc>
          <w:tcPr>
            <w:tcW w:type="dxa" w:w="7558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C32F5B" w:rsidP="00E57E44" w:rsidR="00C32F5B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Ukupno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32F5B" w:rsidP="00E57E44" w:rsidR="00C32F5B" w:rsidRPr="009F7C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988.174,89 kn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32F5B" w:rsidP="00633C36" w:rsidR="00C32F5B" w:rsidRPr="009F7C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988.174,89 kn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32F5B" w:rsidP="00E57E44" w:rsidR="00C32F5B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32F5B" w:rsidP="00E57E44" w:rsidR="00C32F5B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32F5B" w:rsidP="00E57E44" w:rsidR="00C32F5B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32F5B" w:rsidP="00E57E44" w:rsidR="00C32F5B" w:rsidRPr="009F7CD1">
            <w:pPr>
              <w:rPr>
                <w:b/>
                <w:bCs/>
              </w:rPr>
            </w:pPr>
            <w:r w:rsidRPr="009F7CD1">
              <w:rPr>
                <w:b/>
                <w:bCs/>
              </w:rPr>
              <w:t> </w:t>
            </w:r>
          </w:p>
        </w:tc>
      </w:tr>
    </w:tbl>
    <w:p w:rsidRDefault="00E57E44" w:rsidP="00E57E44" w:rsidR="00E57E44">
      <w:pPr>
        <w:jc w:val="center"/>
        <w:rPr>
          <w:b/>
          <w:bCs/>
        </w:rPr>
      </w:pPr>
    </w:p>
    <w:p w:rsidRDefault="00E57E44" w:rsidP="00E57E44" w:rsidR="00E57E44" w:rsidRPr="009F7CD1">
      <w:pPr>
        <w:jc w:val="center"/>
      </w:pPr>
      <w:r w:rsidRPr="009F7CD1">
        <w:t xml:space="preserve">U Pazinu, </w:t>
      </w:r>
      <w:r w:rsidR="00C32F5B">
        <w:t>05. listopada</w:t>
      </w:r>
      <w:r w:rsidRPr="009F7CD1">
        <w:t xml:space="preserve"> 2016.</w:t>
      </w:r>
    </w:p>
    <w:p w:rsidRDefault="00E57E44" w:rsidP="00E57E44" w:rsidR="00E57E44" w:rsidRPr="009F7CD1">
      <w:pPr>
        <w:jc w:val="both"/>
      </w:pPr>
    </w:p>
    <w:p w:rsidRDefault="00E57E44" w:rsidP="00E57E44" w:rsidR="00E57E44" w:rsidRPr="009F7CD1">
      <w:pPr>
        <w:ind w:firstLine="708" w:left="9912"/>
        <w:jc w:val="both"/>
      </w:pPr>
      <w:r w:rsidRPr="009F7CD1">
        <w:t>Stečajna sutkinja:</w:t>
      </w:r>
    </w:p>
    <w:p w:rsidRDefault="00E57E44" w:rsidP="00E57E44" w:rsidR="00E57E44" w:rsidRPr="009F7CD1">
      <w:pPr>
        <w:ind w:firstLine="708" w:left="9912"/>
        <w:jc w:val="both"/>
      </w:pPr>
      <w:r w:rsidRPr="009F7CD1">
        <w:t>Tijana Licul</w:t>
      </w:r>
      <w:r w:rsidR="00282ADD">
        <w:t>, v. r.</w:t>
      </w:r>
    </w:p>
    <w:p w:rsidRDefault="00CE68D5" w:rsidP="00CE68D5" w:rsidR="00CE68D5">
      <w:pPr>
        <w:jc w:val="both"/>
      </w:pPr>
    </w:p>
    <w:p w:rsidRDefault="00CE68D5" w:rsidP="00CE68D5" w:rsidR="00CE68D5">
      <w:pPr>
        <w:jc w:val="both"/>
      </w:pPr>
      <w:r>
        <w:t>DNA:</w:t>
      </w:r>
    </w:p>
    <w:p w:rsidRDefault="00CE68D5" w:rsidP="00CE68D5" w:rsidR="00CE68D5">
      <w:pPr>
        <w:pStyle w:val="Odlomakpopisa"/>
        <w:numPr>
          <w:ilvl w:val="0"/>
          <w:numId w:val="1"/>
        </w:numPr>
        <w:jc w:val="both"/>
      </w:pPr>
      <w:r>
        <w:t>e-oglasna ploča</w:t>
      </w:r>
    </w:p>
    <w:sectPr w:rsidSect="00C32F5B" w:rsidR="00CE68D5">
      <w:headerReference w:type="default" r:id="rId10"/>
      <w:pgSz w:orient="landscape" w:h="11906" w:w="16838"/>
      <w:pgMar w:gutter="0" w:footer="708" w:header="708" w:left="1417" w:bottom="113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E44" w:rsidP="00E57E44" w:rsidR="00E57E44">
      <w:r>
        <w:separator/>
      </w:r>
    </w:p>
  </w:endnote>
  <w:endnote w:id="0" w:type="continuationSeparator">
    <w:p w:rsidRDefault="00E57E44" w:rsidP="00E57E44" w:rsidR="00E57E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E44" w:rsidP="00E57E44" w:rsidR="00E57E44">
      <w:r>
        <w:separator/>
      </w:r>
    </w:p>
  </w:footnote>
  <w:footnote w:id="0" w:type="continuationSeparator">
    <w:p w:rsidRDefault="00E57E44" w:rsidP="00E57E44" w:rsidR="00E57E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4590" w:rsidP="00E57E44" w:rsidR="00E57E44">
    <w:pPr>
      <w:pStyle w:val="Zaglavlje"/>
      <w:jc w:val="right"/>
    </w:pPr>
    <w:r>
      <w:t>Posl. broj: 4 St- 4</w:t>
    </w:r>
    <w:r w:rsidR="00F34370">
      <w:t>40</w:t>
    </w:r>
    <w:r w:rsidR="00E57E44">
      <w:t>/16-</w:t>
    </w:r>
    <w:r w:rsidR="00613426">
      <w:t>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8B0FEB"/>
    <w:multiLevelType w:val="hybridMultilevel"/>
    <w:tmpl w:val="3070C27C"/>
    <w:lvl w:tplc="8ECA5E4E" w:ilvl="0">
      <w:start w:val="1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7E44"/>
    <w:rsid w:val="000014E8"/>
    <w:rsid w:val="00205D0C"/>
    <w:rsid w:val="00282ADD"/>
    <w:rsid w:val="00613426"/>
    <w:rsid w:val="006D1274"/>
    <w:rsid w:val="00794CFE"/>
    <w:rsid w:val="00B04590"/>
    <w:rsid w:val="00C32F5B"/>
    <w:rsid w:val="00CE68D5"/>
    <w:rsid w:val="00E57E44"/>
    <w:rsid w:val="00F34370"/>
    <w:rsid w:val="00F6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7E4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57E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7E44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57E4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7E44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E68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34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34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34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34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34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7E4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57E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7E4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57E4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7E44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E68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34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34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34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34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34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prijavljenih tražbina</izvorni_sadrzaj>
    <derivirana_varijabla naziv="DomainObject.Primjedba_1">tablica prijavljenih tražbina</derivirana_varijabla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St-440/2016</izvorni_sadrzaj>
    <derivirana_varijabla naziv="DomainObject.Predmet.OznakaBroj_1">St-440/2016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 B. R. d.o.o. KRŠAN zastupanog po punomoćniku Dina Predrag; Robert Predrag</izvorni_sadrzaj>
    <derivirana_varijabla naziv="DomainObject.Predmet.ProtustrankaFormated_1">  P. B. R. d.o.o. KRŠAN zastupanog po punomoćniku Dina Predrag; Robert Predrag</derivirana_varijabla>
  </DomainObject.Predmet.ProtustrankaFormated>
  <DomainObject.Predmet.ProtustrankaFormatedOIB>
    <izvorni_sadrzaj>  P. B. R. d.o.o. KRŠAN, OIB 10472063699 zastupanog po punomoćniku Dina Predrag; Robert Predrag</izvorni_sadrzaj>
    <derivirana_varijabla naziv="DomainObject.Predmet.ProtustrankaFormatedOIB_1">  P. B. R. d.o.o. KRŠAN, OIB 10472063699 zastupanog po punomoćniku Dina Predrag; Robert Predrag</derivirana_varijabla>
  </DomainObject.Predmet.ProtustrankaFormatedOIB>
  <DomainObject.Predmet.ProtustrankaFormatedWithAdress>
    <izvorni_sadrzaj> P. B. R. d.o.o. KRŠAN, Lazarići 5, 52232 Kršan zastupanog po punomoćniku Dina Predrag; Robert Predrag</izvorni_sadrzaj>
    <derivirana_varijabla naziv="DomainObject.Predmet.ProtustrankaFormatedWithAdress_1"> P. B. R. d.o.o. KRŠAN, Lazarići 5, 52232 Kršan zastupanog po punomoćniku Dina Predrag; Robert Predrag</derivirana_varijabla>
  </DomainObject.Predmet.ProtustrankaFormatedWithAdress>
  <DomainObject.Predmet.ProtustrankaFormatedWithAdressOIB>
    <izvorni_sadrzaj> P. B. R. d.o.o. KRŠAN, OIB 10472063699, Lazarići 5, 52232 Kršan zastupanog po punomoćniku Dina Predrag; Robert Predrag</izvorni_sadrzaj>
    <derivirana_varijabla naziv="DomainObject.Predmet.ProtustrankaFormatedWithAdressOIB_1"> P. B. R. d.o.o. KRŠAN, OIB 10472063699, Lazarići 5, 52232 Kršan zastupanog po punomoćniku Dina Predrag; Robert Predrag</derivirana_varijabla>
  </DomainObject.Predmet.ProtustrankaFormatedWithAdressOIB>
  <DomainObject.Predmet.ProtustrankaWithAdress>
    <izvorni_sadrzaj>P. B. R. d.o.o. KRŠAN Lazarići 5, 52232 Kršan</izvorni_sadrzaj>
    <derivirana_varijabla naziv="DomainObject.Predmet.ProtustrankaWithAdress_1">P. B. R. d.o.o. KRŠAN Lazarići 5, 52232 Kršan</derivirana_varijabla>
  </DomainObject.Predmet.ProtustrankaWithAdress>
  <DomainObject.Predmet.ProtustrankaWithAdressOIB>
    <izvorni_sadrzaj>P. B. R. d.o.o. KRŠAN, OIB 10472063699, Lazarići 5, 52232 Kršan</izvorni_sadrzaj>
    <derivirana_varijabla naziv="DomainObject.Predmet.ProtustrankaWithAdressOIB_1">P. B. R. d.o.o. KRŠAN, OIB 10472063699, Lazarići 5, 52232 Kršan</derivirana_varijabla>
  </DomainObject.Predmet.ProtustrankaWithAdressOIB>
  <DomainObject.Predmet.ProtustrankaNazivFormated>
    <izvorni_sadrzaj>P. B. R. d.o.o. KRŠAN</izvorni_sadrzaj>
    <derivirana_varijabla naziv="DomainObject.Predmet.ProtustrankaNazivFormated_1">P. B. R. d.o.o. KRŠAN</derivirana_varijabla>
  </DomainObject.Predmet.ProtustrankaNazivFormated>
  <DomainObject.Predmet.ProtustrankaNazivFormatedOIB>
    <izvorni_sadrzaj>P. B. R. d.o.o. KRŠAN, OIB 10472063699</izvorni_sadrzaj>
    <derivirana_varijabla naziv="DomainObject.Predmet.ProtustrankaNazivFormatedOIB_1">P. B. R. d.o.o. KRŠAN, OIB 10472063699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944301.73</izvorni_sadrzaj>
    <derivirana_varijabla naziv="DomainObject.Predmet.TrenutnaVrijednost_1">944301.73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P. B. R. d.o.o. KRŠAN zastupanog po punomoćniku Dina Predrag; Robert Predrag</item>
    </izvorni_sadrzaj>
    <derivirana_varijabla naziv="DomainObject.Predmet.ProtuStrankaListFormated_1">
      <item>P. B. R. d.o.o. KRŠAN zastupanog po punomoćniku Dina Predrag; Robert Predrag</item>
    </derivirana_varijabla>
  </DomainObject.Predmet.ProtuStrankaListFormated>
  <DomainObject.Predmet.ProtuStrankaListFormatedOIB>
    <izvorni_sadrzaj>
      <item>P. B. R. d.o.o. KRŠAN, OIB 10472063699 zastupanog po punomoćniku Dina Predrag; Robert Predrag</item>
    </izvorni_sadrzaj>
    <derivirana_varijabla naziv="DomainObject.Predmet.ProtuStrankaListFormatedOIB_1">
      <item>P. B. R. d.o.o. KRŠAN, OIB 10472063699 zastupanog po punomoćniku Dina Predrag; Robert Predrag</item>
    </derivirana_varijabla>
  </DomainObject.Predmet.ProtuStrankaListFormatedOIB>
  <DomainObject.Predmet.ProtuStrankaListFormatedWithAdress>
    <izvorni_sadrzaj>
      <item>P. B. R. d.o.o. KRŠAN, Lazarići 5, 52232 Kršan zastupanog po punomoćniku Dina Predrag; Robert Predrag</item>
    </izvorni_sadrzaj>
    <derivirana_varijabla naziv="DomainObject.Predmet.ProtuStrankaListFormatedWithAdress_1">
      <item>P. B. R. d.o.o. KRŠAN, Lazarići 5, 52232 Kršan zastupanog po punomoćniku Dina Predrag; Robert Predrag</item>
    </derivirana_varijabla>
  </DomainObject.Predmet.ProtuStrankaListFormatedWithAdress>
  <DomainObject.Predmet.ProtuStrankaListFormatedWithAdressOIB>
    <izvorni_sadrzaj>
      <item>P. B. R. d.o.o. KRŠAN, OIB 10472063699, Lazarići 5, 52232 Kršan zastupanog po punomoćniku Dina Predrag; Robert Predrag</item>
    </izvorni_sadrzaj>
    <derivirana_varijabla naziv="DomainObject.Predmet.ProtuStrankaListFormatedWithAdressOIB_1">
      <item>P. B. R. d.o.o. KRŠAN, OIB 10472063699, Lazarići 5, 52232 Kršan zastupanog po punomoćniku Dina Predrag; Robert Predrag</item>
    </derivirana_varijabla>
  </DomainObject.Predmet.ProtuStrankaListFormatedWithAdressOIB>
  <DomainObject.Predmet.ProtuStrankaListNazivFormated>
    <izvorni_sadrzaj>
      <item>P. B. R. d.o.o. KRŠAN</item>
    </izvorni_sadrzaj>
    <derivirana_varijabla naziv="DomainObject.Predmet.ProtuStrankaListNazivFormated_1">
      <item>P. B. R. d.o.o. KRŠAN</item>
    </derivirana_varijabla>
  </DomainObject.Predmet.ProtuStrankaListNazivFormated>
  <DomainObject.Predmet.ProtuStrankaListNazivFormatedOIB>
    <izvorni_sadrzaj>
      <item>P. B. R. d.o.o. KRŠAN, OIB 10472063699</item>
    </izvorni_sadrzaj>
    <derivirana_varijabla naziv="DomainObject.Predmet.ProtuStrankaListNazivFormatedOIB_1">
      <item>P. B. R. d.o.o. KRŠAN, OIB 10472063699</item>
    </derivirana_varijabla>
  </DomainObject.Predmet.ProtuStrankaListNazivFormatedOIB>
  <DomainObject.Predmet.OstaliListFormated>
    <izvorni_sadrzaj>
      <item>Dina Predrag punomoćnik sudionika u postupku P. B. R. d.o.o. KRŠAN</item>
      <item>Robert Predrag punomoćnik sudionika u postupku P. B. R. d.o.o. KRŠAN</item>
    </izvorni_sadrzaj>
    <derivirana_varijabla naziv="DomainObject.Predmet.OstaliListFormated_1">
      <item>Dina Predrag punomoćnik sudionika u postupku P. B. R. d.o.o. KRŠAN</item>
      <item>Robert Predrag punomoćnik sudionika u postupku P. B. R. d.o.o. KRŠAN</item>
    </derivirana_varijabla>
  </DomainObject.Predmet.OstaliListFormated>
  <DomainObject.Predmet.OstaliListFormatedOIB>
    <izvorni_sadrzaj>
      <item>Dina Predrag, OIB 77760019252 punomoćnik sudionika u postupku P. B. R. d.o.o. KRŠAN</item>
      <item>Robert Predrag, OIB 63228843849 punomoćnik sudionika u postupku P. B. R. d.o.o. KRŠAN</item>
    </izvorni_sadrzaj>
    <derivirana_varijabla naziv="DomainObject.Predmet.OstaliListFormatedOIB_1">
      <item>Dina Predrag, OIB 77760019252 punomoćnik sudionika u postupku P. B. R. d.o.o. KRŠAN</item>
      <item>Robert Predrag, OIB 63228843849 punomoćnik sudionika u postupku P. B. R. d.o.o. KRŠAN</item>
    </derivirana_varijabla>
  </DomainObject.Predmet.OstaliListFormatedOIB>
  <DomainObject.Predmet.OstaliListFormatedWithAdress>
    <izvorni_sadrzaj>
      <item>Dina Predrag, Lazarići 5, 52232 Lazarići punomoćnik sudionika u postupku P. B. R. d.o.o. KRŠAN</item>
      <item>Robert Predrag, Lazarići 5, 52232 Lazarići punomoćnik sudionika u postupku P. B. R. d.o.o. KRŠAN</item>
    </izvorni_sadrzaj>
    <derivirana_varijabla naziv="DomainObject.Predmet.OstaliListFormatedWithAdress_1">
      <item>Dina Predrag, Lazarići 5, 52232 Lazarići punomoćnik sudionika u postupku P. B. R. d.o.o. KRŠAN</item>
      <item>Robert Predrag, Lazarići 5, 52232 Lazarići punomoćnik sudionika u postupku P. B. R. d.o.o. KRŠAN</item>
    </derivirana_varijabla>
  </DomainObject.Predmet.OstaliListFormatedWithAdress>
  <DomainObject.Predmet.OstaliListFormatedWithAdressOIB>
    <izvorni_sadrzaj>
      <item>Dina Predrag, OIB 77760019252, Lazarići 5, 52232 Lazarići punomoćnik sudionika u postupku P. B. R. d.o.o. KRŠAN</item>
      <item>Robert Predrag, OIB 63228843849, Lazarići 5, 52232 Lazarići punomoćnik sudionika u postupku P. B. R. d.o.o. KRŠAN</item>
    </izvorni_sadrzaj>
    <derivirana_varijabla naziv="DomainObject.Predmet.OstaliListFormatedWithAdressOIB_1">
      <item>Dina Predrag, OIB 77760019252, Lazarići 5, 52232 Lazarići punomoćnik sudionika u postupku P. B. R. d.o.o. KRŠAN</item>
      <item>Robert Predrag, OIB 63228843849, Lazarići 5, 52232 Lazarići punomoćnik sudionika u postupku P. B. R. d.o.o. KRŠAN</item>
    </derivirana_varijabla>
  </DomainObject.Predmet.OstaliListFormatedWithAdressOIB>
  <DomainObject.Predmet.OstaliListNazivFormated>
    <izvorni_sadrzaj>
      <item>Dina Predrag</item>
      <item>Robert Predrag</item>
    </izvorni_sadrzaj>
    <derivirana_varijabla naziv="DomainObject.Predmet.OstaliListNazivFormated_1">
      <item>Dina Predrag</item>
      <item>Robert Predrag</item>
    </derivirana_varijabla>
  </DomainObject.Predmet.OstaliListNazivFormated>
  <DomainObject.Predmet.OstaliListNazivFormatedOIB>
    <izvorni_sadrzaj>
      <item>Dina Predrag, OIB 77760019252</item>
      <item>Robert Predrag, OIB 63228843849</item>
    </izvorni_sadrzaj>
    <derivirana_varijabla naziv="DomainObject.Predmet.OstaliListNazivFormatedOIB_1">
      <item>Dina Predrag, OIB 77760019252</item>
      <item>Robert Predrag, OIB 63228843849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P. B. R. d.o.o. KRŠAN</izvorni_sadrzaj>
    <derivirana_varijabla naziv="DomainObject.Predmet.ProtustrankaIDrugi_1">P. B. R. d.o.o. KRŠAN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P. B. R. d.o.o. KRŠAN, OIB 10472063699, Lazarići 5, 52232 Kršan</izvorni_sadrzaj>
    <derivirana_varijabla naziv="DomainObject.Predmet.ProtustrankaIDrugiAdressOIB_1">P. B. R. d.o.o. KRŠAN, OIB 10472063699, Lazarići 5, 52232 Kršan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P. B. R. d.o.o. KRŠAN</item>
      <item>Dina Predrag</item>
      <item>Robert Predrag</item>
    </izvorni_sadrzaj>
    <derivirana_varijabla naziv="DomainObject.Predmet.SudioniciListNaziv_1">
      <item>FINANCIJSKA AGENCIJA, RC RIJEKA, PODRUŽNICA PULA, PULA</item>
      <item>P. B. R. d.o.o. KRŠAN</item>
      <item>Dina Predrag</item>
      <item>Robert Predrag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P. B. R. d.o.o. KRŠAN, OIB 10472063699, Lazarići 5,52232 Kršan</item>
      <item>Dina Predrag, OIB 77760019252, Lazarići 5,52232 Lazarići</item>
      <item>Robert Predrag, OIB 63228843849, Lazarići 5,52232 Lazarići</item>
    </izvorni_sadrzaj>
    <derivirana_varijabla naziv="DomainObject.Predmet.SudioniciListAdressOIB_1">
      <item>FINANCIJSKA AGENCIJA, RC RIJEKA, PODRUŽNICA PULA, PULA, OIB 85821130368, Ulica grada Vukovara 70,10000 Zagreb</item>
      <item>P. B. R. d.o.o. KRŠAN, OIB 10472063699, Lazarići 5,52232 Kršan</item>
      <item>Dina Predrag, OIB 77760019252, Lazarići 5,52232 Lazarići</item>
      <item>Robert Predrag, OIB 63228843849, Lazarići 5,52232 Lazarići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10472063699</item>
      <item>, OIB 77760019252</item>
      <item>, OIB 63228843849</item>
    </izvorni_sadrzaj>
    <derivirana_varijabla naziv="DomainObject.Predmet.SudioniciListNazivOIB_1">
      <item>, OIB 85821130368</item>
      <item>, OIB 10472063699</item>
      <item>, OIB 77760019252</item>
      <item>, OIB 63228843849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296</properties:Words>
  <properties:Characters>1639</properties:Characters>
  <properties:Lines>250</properties:Lines>
  <properties:Paragraphs>157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2016-10-05T07:59:00Z</dcterms:created>
  <dc:creator>Tijana Licul</dc:creator>
  <cp:lastModifiedBy>Sanja Prodan</cp:lastModifiedBy>
  <cp:lastPrinted>2016-10-05T08:20:00Z</cp:lastPrinted>
  <dcterms:modified xmlns:xsi="http://www.w3.org/2001/XMLSchema-instance" xsi:type="dcterms:W3CDTF">2016-10-05T08:21:00Z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