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a2742" w14:paraId="d2a2742" w:rsidRDefault="00780EDB" w:rsidP="00780EDB" w:rsidR="00780EDB" w:rsidRPr="00CE7083">
      <w:pPr>
        <w:pStyle w:val="Tijeloteksta"/>
        <w:jc w:val="both"/>
        <w:outlineLvl w:val="0"/>
        <w15:collapsed w:val="false"/>
        <w:rPr>
          <w:rFonts w:cs="Times New Roman" w:hAnsi="Times New Roman" w:ascii="Times New Roman"/>
          <w:b/>
          <w:sz w:val="24"/>
        </w:rPr>
      </w:pPr>
      <w:bookmarkStart w:name="_GoBack" w:id="0"/>
      <w:bookmarkEnd w:id="0"/>
    </w:p>
    <w:p w:rsidRDefault="00780EDB" w:rsidP="00780EDB" w:rsidR="00780EDB" w:rsidRPr="00CE7083">
      <w:pPr>
        <w:pStyle w:val="Tijeloteksta"/>
        <w:jc w:val="both"/>
        <w:outlineLvl w:val="0"/>
        <w:rPr>
          <w:rFonts w:cs="Times New Roman" w:hAnsi="Times New Roman" w:ascii="Times New Roman"/>
          <w:b/>
          <w:sz w:val="24"/>
        </w:rPr>
      </w:pPr>
      <w:r w:rsidRPr="00CE7083">
        <w:rPr>
          <w:rFonts w:cs="Times New Roman" w:hAnsi="Times New Roman" w:ascii="Times New Roman"/>
          <w:b/>
          <w:sz w:val="24"/>
        </w:rPr>
        <w:tab/>
      </w:r>
      <w:r w:rsidRPr="00CE7083">
        <w:rPr>
          <w:rFonts w:cs="Times New Roman" w:hAnsi="Times New Roman" w:ascii="Times New Roman"/>
          <w:b/>
          <w:sz w:val="24"/>
        </w:rPr>
        <w:tab/>
      </w:r>
      <w:r w:rsidRPr="00CE7083">
        <w:rPr>
          <w:rFonts w:cs="Times New Roman" w:hAnsi="Times New Roman" w:ascii="Times New Roman"/>
          <w:b/>
          <w:sz w:val="24"/>
        </w:rPr>
        <w:tab/>
      </w:r>
      <w:r w:rsidRPr="00CE7083">
        <w:rPr>
          <w:rFonts w:cs="Times New Roman" w:hAnsi="Times New Roman" w:ascii="Times New Roman"/>
          <w:b/>
          <w:sz w:val="24"/>
        </w:rPr>
        <w:tab/>
      </w:r>
      <w:r w:rsidRPr="00CE7083">
        <w:rPr>
          <w:rFonts w:cs="Times New Roman" w:hAnsi="Times New Roman" w:ascii="Times New Roman"/>
          <w:b/>
          <w:sz w:val="24"/>
        </w:rPr>
        <w:tab/>
      </w:r>
      <w:r w:rsidRPr="00CE7083">
        <w:rPr>
          <w:rFonts w:cs="Times New Roman" w:hAnsi="Times New Roman" w:ascii="Times New Roman"/>
          <w:b/>
          <w:sz w:val="24"/>
        </w:rPr>
        <w:tab/>
      </w:r>
    </w:p>
    <w:p w:rsidRDefault="00780EDB" w:rsidP="00780EDB" w:rsidR="00780EDB" w:rsidRPr="00CE7083">
      <w:pPr>
        <w:jc w:val="both"/>
        <w:rPr>
          <w:b/>
        </w:rPr>
      </w:pPr>
      <w:r w:rsidRPr="00CE7083">
        <w:rPr>
          <w:b/>
        </w:rPr>
        <w:t xml:space="preserve">     </w:t>
      </w:r>
    </w:p>
    <w:p w:rsidRDefault="00780EDB" w:rsidP="00780EDB" w:rsidR="00780EDB" w:rsidRPr="00CE7083">
      <w:pPr>
        <w:jc w:val="both"/>
        <w:rPr>
          <w:b/>
        </w:rPr>
      </w:pPr>
      <w:r w:rsidRPr="00CE7083">
        <w:rPr>
          <w:b/>
        </w:rPr>
        <w:t xml:space="preserve">         </w:t>
      </w:r>
    </w:p>
    <w:p w:rsidRDefault="00780EDB" w:rsidR="00BA5944">
      <w:r w:rsidRPr="00CE7083">
        <w:rPr>
          <w:b/>
        </w:rPr>
        <w:t xml:space="preserve">               </w:t>
      </w:r>
      <w:r w:rsidR="00BA5944">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780EDB" w:rsidP="00780EDB" w:rsidR="00780EDB" w:rsidRPr="00CE7083">
      <w:pPr>
        <w:jc w:val="both"/>
        <w:rPr>
          <w:b/>
        </w:rPr>
      </w:pPr>
      <w:r w:rsidRPr="00CE7083">
        <w:t>REPUBLIKA HRVATSKA</w:t>
      </w:r>
    </w:p>
    <w:p w:rsidRDefault="00780EDB" w:rsidP="00780EDB" w:rsidR="00780EDB" w:rsidRPr="00CE7083">
      <w:r w:rsidRPr="00CE7083">
        <w:t xml:space="preserve"> Trgovački sud u Zagrebu</w:t>
      </w:r>
    </w:p>
    <w:p w:rsidRDefault="00780EDB" w:rsidP="00780EDB" w:rsidR="00780EDB" w:rsidRPr="00CE7083">
      <w:pPr>
        <w:rPr>
          <w:b/>
        </w:rPr>
      </w:pPr>
      <w:r w:rsidRPr="00CE7083">
        <w:t xml:space="preserve">   Zagreb, Amruševa 2/II                                                                            72 St-</w:t>
      </w:r>
      <w:r>
        <w:t>1604/2011</w:t>
      </w:r>
      <w:r w:rsidR="00BA5944">
        <w:t>-566</w:t>
      </w:r>
    </w:p>
    <w:p w:rsidRDefault="00780EDB" w:rsidP="00780EDB" w:rsidR="00780EDB">
      <w:pPr>
        <w:jc w:val="center"/>
        <w:rPr>
          <w:b/>
          <w:sz w:val="28"/>
          <w:szCs w:val="28"/>
        </w:rPr>
      </w:pPr>
    </w:p>
    <w:p w:rsidRDefault="00BA5944" w:rsidP="00780EDB" w:rsidR="00780EDB" w:rsidRPr="00BA5944">
      <w:pPr>
        <w:jc w:val="center"/>
        <w:rPr>
          <w:sz w:val="28"/>
          <w:szCs w:val="28"/>
        </w:rPr>
      </w:pPr>
      <w:r w:rsidRPr="00BA5944">
        <w:rPr>
          <w:sz w:val="28"/>
          <w:szCs w:val="28"/>
        </w:rPr>
        <w:t>R E P U B L I K A  H R V A T S K A</w:t>
      </w:r>
    </w:p>
    <w:p w:rsidRDefault="00780EDB" w:rsidP="00780EDB" w:rsidR="00780EDB" w:rsidRPr="00BA5944">
      <w:pPr>
        <w:jc w:val="center"/>
        <w:rPr>
          <w:sz w:val="28"/>
          <w:szCs w:val="28"/>
        </w:rPr>
      </w:pPr>
      <w:r w:rsidRPr="00BA5944">
        <w:rPr>
          <w:sz w:val="28"/>
          <w:szCs w:val="28"/>
        </w:rPr>
        <w:t xml:space="preserve">Z A K LJ U Č A K    O    P R E D A J I </w:t>
      </w:r>
    </w:p>
    <w:p w:rsidRDefault="003B36EE" w:rsidP="00780EDB" w:rsidR="003B36EE">
      <w:pPr>
        <w:jc w:val="both"/>
      </w:pPr>
    </w:p>
    <w:p w:rsidRDefault="00780EDB" w:rsidP="003B36EE" w:rsidR="00780EDB" w:rsidRPr="00C13182">
      <w:pPr>
        <w:ind w:firstLine="708"/>
        <w:jc w:val="both"/>
      </w:pPr>
      <w:r w:rsidRPr="00C13182">
        <w:t xml:space="preserve">Trgovački sud u Zagrebu po sucu Nikoli Ribariću, kao stečajnom sucu u stečajnom postupku nad stečajnim dužnikom KODRA d.o.o. u stečaju, Zagreb, Prve poljanice 9, OIB: 98375772362, MBS: 080284008, dana </w:t>
      </w:r>
      <w:r w:rsidR="00D463E2">
        <w:t>5</w:t>
      </w:r>
      <w:r w:rsidRPr="00C13182">
        <w:t>.</w:t>
      </w:r>
      <w:r w:rsidR="00D463E2">
        <w:t xml:space="preserve"> veljače</w:t>
      </w:r>
      <w:r w:rsidRPr="00C13182">
        <w:t xml:space="preserve"> 201</w:t>
      </w:r>
      <w:r w:rsidR="00D463E2">
        <w:t>6</w:t>
      </w:r>
      <w:r w:rsidRPr="00C13182">
        <w:t>. godine,</w:t>
      </w:r>
    </w:p>
    <w:p w:rsidRDefault="00780EDB" w:rsidP="00780EDB" w:rsidR="00780EDB" w:rsidRPr="00CE7083">
      <w:pPr>
        <w:jc w:val="both"/>
      </w:pPr>
    </w:p>
    <w:p w:rsidRDefault="00780EDB" w:rsidP="00780EDB" w:rsidR="00780EDB" w:rsidRPr="00BA5944">
      <w:pPr>
        <w:jc w:val="both"/>
      </w:pPr>
      <w:r w:rsidRPr="00CE7083">
        <w:tab/>
      </w:r>
      <w:r w:rsidRPr="00CE7083">
        <w:tab/>
      </w:r>
      <w:r w:rsidRPr="00CE7083">
        <w:tab/>
      </w:r>
      <w:r w:rsidRPr="00CE7083">
        <w:tab/>
      </w:r>
      <w:r w:rsidRPr="00CE7083">
        <w:tab/>
      </w:r>
      <w:r w:rsidRPr="00BA5944">
        <w:t xml:space="preserve">z a k  l j u č i o   j e </w:t>
      </w:r>
      <w:r w:rsidRPr="00BA5944">
        <w:tab/>
      </w:r>
      <w:r w:rsidRPr="00BA5944">
        <w:tab/>
      </w:r>
      <w:r w:rsidRPr="00BA5944">
        <w:tab/>
      </w:r>
    </w:p>
    <w:p w:rsidRDefault="00780EDB" w:rsidP="00780EDB" w:rsidR="00780EDB" w:rsidRPr="00CE7083">
      <w:pPr>
        <w:jc w:val="both"/>
        <w:rPr>
          <w:b/>
        </w:rPr>
      </w:pPr>
    </w:p>
    <w:p w:rsidRDefault="00966DA5" w:rsidP="00966DA5" w:rsidR="00966DA5" w:rsidRPr="00C2705B">
      <w:pPr>
        <w:jc w:val="both"/>
      </w:pPr>
      <w:r w:rsidRPr="00C2705B">
        <w:t>I   Nekretnine upisane u zemljišnim knjigama Zemljišnoknjižnog odjela Općinsk</w:t>
      </w:r>
      <w:r w:rsidR="00690D33">
        <w:t xml:space="preserve">og građanskog suda u Zagrebu </w:t>
      </w:r>
      <w:r w:rsidRPr="00C2705B">
        <w:t>i to:</w:t>
      </w:r>
    </w:p>
    <w:p w:rsidRDefault="003C1607" w:rsidP="003C1607" w:rsidR="003C1607" w:rsidRPr="00C2705B">
      <w:pPr>
        <w:ind w:left="705"/>
        <w:jc w:val="both"/>
      </w:pPr>
    </w:p>
    <w:p w:rsidRDefault="006364EA" w:rsidP="006364EA" w:rsidR="006364EA" w:rsidRPr="00C2705B">
      <w:r w:rsidRPr="00C2705B">
        <w:t xml:space="preserve">1.  Zgrada mješovite uporabe br.124 i dvorište, Dubrava, površine </w:t>
      </w:r>
      <w:smartTag w:element="metricconverter" w:uri="urn:schemas-microsoft-com:office:smarttags">
        <w:smartTagPr>
          <w:attr w:val="929 m2" w:name="ProductID"/>
        </w:smartTagPr>
        <w:r w:rsidRPr="00C2705B">
          <w:t>929 m2</w:t>
        </w:r>
      </w:smartTag>
      <w:r w:rsidRPr="00C2705B">
        <w:t>, z.k.ul.36320, poduložak</w:t>
      </w:r>
      <w:r>
        <w:t xml:space="preserve"> 64</w:t>
      </w:r>
      <w:r w:rsidRPr="00C2705B">
        <w:t>.,  k.o. Granešina, k.č.br. 3039/2649</w:t>
      </w:r>
    </w:p>
    <w:p w:rsidRDefault="006364EA" w:rsidP="006364EA" w:rsidR="006364EA" w:rsidRPr="00F655DD">
      <w:r w:rsidRPr="00F655DD">
        <w:rPr>
          <w:b/>
        </w:rPr>
        <w:t xml:space="preserve">64. etaža 16/10000 </w:t>
      </w:r>
      <w:r w:rsidRPr="00F655DD">
        <w:t>garaža u podrumu-1</w:t>
      </w:r>
      <w:r w:rsidRPr="00F655DD">
        <w:rPr>
          <w:b/>
        </w:rPr>
        <w:t xml:space="preserve"> </w:t>
      </w:r>
      <w:r w:rsidRPr="00F655DD">
        <w:t xml:space="preserve">površine </w:t>
      </w:r>
      <w:smartTag w:element="metricconverter" w:uri="urn:schemas-microsoft-com:office:smarttags">
        <w:smartTagPr>
          <w:attr w:val="12,93 m2" w:name="ProductID"/>
        </w:smartTagPr>
        <w:r w:rsidRPr="00F655DD">
          <w:t>12,93 m2</w:t>
        </w:r>
      </w:smartTag>
      <w:r w:rsidRPr="00F655DD">
        <w:t xml:space="preserve"> u nacrtu označen GM64</w:t>
      </w:r>
    </w:p>
    <w:p w:rsidRDefault="006364EA" w:rsidP="006364EA" w:rsidR="006364EA" w:rsidRPr="00C2705B"/>
    <w:p w:rsidRDefault="006364EA" w:rsidP="006364EA" w:rsidR="007316F3">
      <w:pPr>
        <w:ind w:firstLine="708"/>
        <w:jc w:val="both"/>
      </w:pPr>
      <w:r w:rsidRPr="00CE7083">
        <w:rPr>
          <w:b/>
        </w:rPr>
        <w:t>predaju se kupcu</w:t>
      </w:r>
      <w:r w:rsidRPr="00CE7083">
        <w:t xml:space="preserve"> </w:t>
      </w:r>
      <w:r>
        <w:t xml:space="preserve"> Darko Hranilović, Velika Gorica, Horvatova 30b, OIB: 49715616488</w:t>
      </w:r>
      <w:r w:rsidRPr="00C2705B">
        <w:t xml:space="preserve">, </w:t>
      </w:r>
    </w:p>
    <w:p w:rsidRDefault="00780EDB" w:rsidP="007316F3" w:rsidR="00780EDB" w:rsidRPr="00CE7083">
      <w:pPr>
        <w:ind w:firstLine="708"/>
        <w:jc w:val="both"/>
      </w:pPr>
      <w:r w:rsidRPr="00610038">
        <w:rPr>
          <w:b/>
        </w:rPr>
        <w:t xml:space="preserve">     </w:t>
      </w:r>
      <w:r w:rsidRPr="00CE7083">
        <w:rPr>
          <w:b/>
        </w:rPr>
        <w:t xml:space="preserve">     </w:t>
      </w:r>
    </w:p>
    <w:p w:rsidRDefault="00780EDB" w:rsidP="00780EDB" w:rsidR="00780EDB" w:rsidRPr="00CE7083">
      <w:r w:rsidRPr="00CE7083">
        <w:t>II</w:t>
      </w:r>
      <w:r w:rsidRPr="00CE7083">
        <w:tab/>
        <w:t>Rješenje o dosudi</w:t>
      </w:r>
      <w:r w:rsidR="00F30A16">
        <w:t xml:space="preserve"> od </w:t>
      </w:r>
      <w:r w:rsidR="003C1607">
        <w:t>9</w:t>
      </w:r>
      <w:r w:rsidR="00F30A16">
        <w:t>.</w:t>
      </w:r>
      <w:r w:rsidR="008A19EC">
        <w:t xml:space="preserve"> </w:t>
      </w:r>
      <w:r w:rsidR="003C1607">
        <w:t>lipnja</w:t>
      </w:r>
      <w:r w:rsidR="00F30A16">
        <w:t xml:space="preserve"> 2014. godine</w:t>
      </w:r>
      <w:r>
        <w:t>, posta</w:t>
      </w:r>
      <w:r w:rsidR="009E14BB">
        <w:t xml:space="preserve">lo je pravomoćno </w:t>
      </w:r>
      <w:r w:rsidRPr="00CE7083">
        <w:t>dana</w:t>
      </w:r>
      <w:r w:rsidR="00807C96">
        <w:t xml:space="preserve"> </w:t>
      </w:r>
      <w:r w:rsidR="003C1607">
        <w:t>17</w:t>
      </w:r>
      <w:r w:rsidR="00807C96">
        <w:t>. s</w:t>
      </w:r>
      <w:r w:rsidR="003C1607">
        <w:t>rpnja</w:t>
      </w:r>
      <w:r>
        <w:t xml:space="preserve"> 201</w:t>
      </w:r>
      <w:r w:rsidR="009E14BB">
        <w:t>4</w:t>
      </w:r>
      <w:r>
        <w:t xml:space="preserve"> godine.</w:t>
      </w:r>
    </w:p>
    <w:p w:rsidRDefault="00780EDB" w:rsidP="00780EDB" w:rsidR="00780EDB" w:rsidRPr="00CE7083">
      <w:pPr>
        <w:jc w:val="both"/>
      </w:pPr>
    </w:p>
    <w:p w:rsidRDefault="00780EDB" w:rsidP="009E14BB" w:rsidR="00780EDB" w:rsidRPr="00CE7083">
      <w:pPr>
        <w:jc w:val="both"/>
      </w:pPr>
      <w:r w:rsidRPr="00CE7083">
        <w:t>III</w:t>
      </w:r>
      <w:r w:rsidRPr="00CE7083">
        <w:tab/>
        <w:t xml:space="preserve">Nalaže se Općinskom građanskom sudu u Zagrebu brisanje prava i tereta </w:t>
      </w:r>
    </w:p>
    <w:p w:rsidRDefault="00780EDB" w:rsidP="009E14BB" w:rsidR="00780EDB" w:rsidRPr="00CE7083">
      <w:pPr>
        <w:jc w:val="both"/>
      </w:pPr>
      <w:r w:rsidRPr="00CE7083">
        <w:t xml:space="preserve">     upisanih na listu C (teretni listovi) u zemljišnim knjigama Zemljišnoknjižnog odjela    </w:t>
      </w:r>
    </w:p>
    <w:p w:rsidRDefault="00780EDB" w:rsidP="009E14BB" w:rsidR="00780EDB">
      <w:pPr>
        <w:jc w:val="both"/>
      </w:pPr>
      <w:r w:rsidRPr="00CE7083">
        <w:t xml:space="preserve">     Općinskog građanskog suda u Zagrebu u  i to: </w:t>
      </w:r>
    </w:p>
    <w:p w:rsidRDefault="009E14BB" w:rsidP="009E14BB" w:rsidR="009E14BB" w:rsidRPr="00CE7083">
      <w:pPr>
        <w:jc w:val="both"/>
      </w:pPr>
    </w:p>
    <w:p w:rsidRDefault="006364EA" w:rsidP="006364EA" w:rsidR="006364EA" w:rsidRPr="00C2705B">
      <w:r w:rsidRPr="00C2705B">
        <w:t xml:space="preserve">.  Zgrada mješovite uporabe br.124 i dvorište, Dubrava, površine </w:t>
      </w:r>
      <w:smartTag w:element="metricconverter" w:uri="urn:schemas-microsoft-com:office:smarttags">
        <w:smartTagPr>
          <w:attr w:val="929 m2" w:name="ProductID"/>
        </w:smartTagPr>
        <w:r w:rsidRPr="00C2705B">
          <w:t>929 m2</w:t>
        </w:r>
      </w:smartTag>
      <w:r w:rsidRPr="00C2705B">
        <w:t>, z.k.ul.36320, poduložak</w:t>
      </w:r>
      <w:r>
        <w:t xml:space="preserve"> 64</w:t>
      </w:r>
      <w:r w:rsidRPr="00C2705B">
        <w:t>.,  k.o. Granešina, k.č.br. 3039/2649</w:t>
      </w:r>
    </w:p>
    <w:p w:rsidRDefault="006364EA" w:rsidP="006364EA" w:rsidR="006364EA" w:rsidRPr="00F655DD">
      <w:r w:rsidRPr="00F655DD">
        <w:rPr>
          <w:b/>
        </w:rPr>
        <w:t xml:space="preserve">64. etaža 16/10000 </w:t>
      </w:r>
      <w:r w:rsidRPr="00F655DD">
        <w:t>garaža u podrumu-1</w:t>
      </w:r>
      <w:r w:rsidRPr="00F655DD">
        <w:rPr>
          <w:b/>
        </w:rPr>
        <w:t xml:space="preserve"> </w:t>
      </w:r>
      <w:r w:rsidRPr="00F655DD">
        <w:t xml:space="preserve">površine </w:t>
      </w:r>
      <w:smartTag w:element="metricconverter" w:uri="urn:schemas-microsoft-com:office:smarttags">
        <w:smartTagPr>
          <w:attr w:val="12,93 m2" w:name="ProductID"/>
        </w:smartTagPr>
        <w:r w:rsidRPr="00F655DD">
          <w:t>12,93 m2</w:t>
        </w:r>
      </w:smartTag>
      <w:r w:rsidRPr="00F655DD">
        <w:t xml:space="preserve"> u nacrtu označen GM64</w:t>
      </w:r>
    </w:p>
    <w:p w:rsidRDefault="00A4311B" w:rsidP="00A4311B" w:rsidR="00A4311B" w:rsidRPr="00C2705B">
      <w:r w:rsidRPr="00C2705B">
        <w:t>primljeno 22.04.2008. pod brojem Z-24830/08, primljeno 22.10.2008. pod brojem Z-60351/08, primljeno 04.09.2009. pod brojem Z-44206/09, primljeno 04.09.2009. pod brojem Z-44206/09, primljeno 21.09.2011. pod brojem Z-45323/11</w:t>
      </w:r>
    </w:p>
    <w:p w:rsidRDefault="00A4311B" w:rsidP="00A4311B" w:rsidR="00A4311B" w:rsidRPr="00C2705B">
      <w:pPr>
        <w:jc w:val="both"/>
      </w:pPr>
    </w:p>
    <w:p w:rsidRDefault="00780EDB" w:rsidP="00780EDB" w:rsidR="00780EDB" w:rsidRPr="00CE7083">
      <w:pPr>
        <w:jc w:val="both"/>
      </w:pPr>
      <w:r w:rsidRPr="00CE7083">
        <w:t xml:space="preserve">IV    </w:t>
      </w:r>
      <w:r w:rsidRPr="00CE7083">
        <w:tab/>
        <w:t xml:space="preserve">Određuje se upis prava vlasništva nekretnina označenih pod točkom 1. izreke  </w:t>
      </w:r>
    </w:p>
    <w:p w:rsidRDefault="00780EDB" w:rsidP="006364EA" w:rsidR="006364EA">
      <w:pPr>
        <w:ind w:firstLine="708"/>
        <w:jc w:val="both"/>
      </w:pPr>
      <w:r w:rsidRPr="00CE7083">
        <w:t xml:space="preserve">    ovog zaključka u zemljišnim knjigama u korist kupca</w:t>
      </w:r>
      <w:r w:rsidR="00966DA5">
        <w:t xml:space="preserve"> </w:t>
      </w:r>
      <w:r w:rsidR="006364EA">
        <w:t>Darko Hranilović, Velika Gorica, Horvatova 30b, OIB: 49715616488.</w:t>
      </w:r>
    </w:p>
    <w:p w:rsidRDefault="009E14BB" w:rsidP="007316F3" w:rsidR="009E14BB" w:rsidRPr="00CE7083">
      <w:pPr>
        <w:ind w:firstLine="708"/>
        <w:jc w:val="both"/>
      </w:pPr>
    </w:p>
    <w:p w:rsidRDefault="00BA5944" w:rsidP="00780EDB" w:rsidR="00BA5944">
      <w:pPr>
        <w:jc w:val="center"/>
      </w:pPr>
    </w:p>
    <w:p w:rsidRDefault="00BA5944" w:rsidP="00780EDB" w:rsidR="00BA5944">
      <w:pPr>
        <w:jc w:val="center"/>
      </w:pPr>
    </w:p>
    <w:p w:rsidRDefault="00BA5944" w:rsidP="00780EDB" w:rsidR="00BA5944">
      <w:pPr>
        <w:jc w:val="center"/>
      </w:pPr>
    </w:p>
    <w:p w:rsidRDefault="00780EDB" w:rsidP="00780EDB" w:rsidR="00780EDB" w:rsidRPr="00286987">
      <w:pPr>
        <w:jc w:val="center"/>
      </w:pPr>
      <w:r w:rsidRPr="00286987">
        <w:lastRenderedPageBreak/>
        <w:t>Obrazloženje</w:t>
      </w:r>
    </w:p>
    <w:p w:rsidRDefault="00780EDB" w:rsidP="00780EDB" w:rsidR="00780EDB" w:rsidRPr="00286987">
      <w:pPr>
        <w:jc w:val="center"/>
      </w:pPr>
    </w:p>
    <w:p w:rsidRDefault="00780EDB" w:rsidP="00780EDB" w:rsidR="00780EDB" w:rsidRPr="00286987">
      <w:pPr>
        <w:jc w:val="both"/>
      </w:pPr>
      <w:r w:rsidRPr="00286987">
        <w:tab/>
        <w:t xml:space="preserve">Kako je </w:t>
      </w:r>
      <w:r>
        <w:t>R</w:t>
      </w:r>
      <w:r w:rsidRPr="00286987">
        <w:t xml:space="preserve">ješenje o dosudi nekretnine od </w:t>
      </w:r>
      <w:r w:rsidR="003C1607">
        <w:t>9</w:t>
      </w:r>
      <w:r w:rsidRPr="00286987">
        <w:t>.</w:t>
      </w:r>
      <w:r w:rsidR="003C1607">
        <w:t xml:space="preserve"> lipnja</w:t>
      </w:r>
      <w:r w:rsidRPr="00286987">
        <w:t xml:space="preserve"> 201</w:t>
      </w:r>
      <w:r w:rsidR="009E14BB">
        <w:t>4</w:t>
      </w:r>
      <w:r w:rsidRPr="00286987">
        <w:t xml:space="preserve">. godine, pravomoćno dana </w:t>
      </w:r>
      <w:r w:rsidR="003C1607">
        <w:t>17</w:t>
      </w:r>
      <w:r w:rsidR="009E14BB">
        <w:t>.  s</w:t>
      </w:r>
      <w:r w:rsidR="003C1607">
        <w:t>rpnja</w:t>
      </w:r>
      <w:r w:rsidRPr="00286987">
        <w:t xml:space="preserve"> 201</w:t>
      </w:r>
      <w:r w:rsidR="009E14BB">
        <w:t>4</w:t>
      </w:r>
      <w:r w:rsidRPr="00286987">
        <w:t xml:space="preserve">. godine, a kupac je u cijelosti platio kupovninu (razliku cijene umanjenu za iznos uplaćene jamčevine), to je u skladu s odredbama čl. </w:t>
      </w:r>
      <w:smartTag w:element="metricconverter" w:uri="urn:schemas-microsoft-com:office:smarttags">
        <w:smartTagPr>
          <w:attr w:val="86 st" w:name="ProductID"/>
        </w:smartTagPr>
        <w:r w:rsidRPr="00286987">
          <w:t>8</w:t>
        </w:r>
        <w:r>
          <w:t>6</w:t>
        </w:r>
        <w:r w:rsidRPr="00286987">
          <w:t xml:space="preserve"> st</w:t>
        </w:r>
      </w:smartTag>
      <w:r w:rsidRPr="00286987">
        <w:t>. 2</w:t>
      </w:r>
      <w:r>
        <w:t>.</w:t>
      </w:r>
      <w:r w:rsidRPr="00286987">
        <w:t xml:space="preserve"> </w:t>
      </w:r>
      <w:r>
        <w:t>Ovršnog zakona u svezi s čl. 108</w:t>
      </w:r>
      <w:r w:rsidRPr="00286987">
        <w:t>. Ovršnog zakona, valjalo donijeti zaključak kao u izreci.</w:t>
      </w:r>
    </w:p>
    <w:p w:rsidRDefault="00780EDB" w:rsidP="00780EDB" w:rsidR="00780EDB" w:rsidRPr="00286987"/>
    <w:p w:rsidRDefault="00780EDB" w:rsidP="00780EDB" w:rsidR="00780EDB" w:rsidRPr="00CE7083"/>
    <w:p w:rsidRDefault="00780EDB" w:rsidP="00780EDB" w:rsidR="00780EDB" w:rsidRPr="00CE7083">
      <w:pPr>
        <w:jc w:val="center"/>
      </w:pPr>
      <w:r>
        <w:t xml:space="preserve">U Zagrebu, </w:t>
      </w:r>
      <w:r w:rsidR="00D463E2">
        <w:t>5. veljače</w:t>
      </w:r>
      <w:r w:rsidRPr="00CE7083">
        <w:t xml:space="preserve"> 201</w:t>
      </w:r>
      <w:r w:rsidR="00D463E2">
        <w:t>6</w:t>
      </w:r>
      <w:r w:rsidRPr="00CE7083">
        <w:t>. godine</w:t>
      </w:r>
    </w:p>
    <w:p w:rsidRDefault="00780EDB" w:rsidP="00780EDB" w:rsidR="00780EDB" w:rsidRPr="00CE7083">
      <w:pPr>
        <w:jc w:val="center"/>
      </w:pPr>
    </w:p>
    <w:p w:rsidRDefault="00BA5944" w:rsidP="00E91121" w:rsidR="00BA5944">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BA5944" w:rsidP="00E91121" w:rsidR="00BA5944">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BA5944" w:rsidP="00E91121" w:rsidR="00BA5944">
      <w:pPr>
        <w:pStyle w:val="Podnaslov"/>
        <w:ind w:firstLine="720" w:left="4320"/>
        <w:rPr>
          <w:rFonts w:hAnsi="Times New Roman" w:ascii="Times New Roman"/>
          <w:b w:val="false"/>
          <w:color w:val="auto"/>
          <w:szCs w:val="24"/>
        </w:rPr>
      </w:pPr>
    </w:p>
    <w:p w:rsidRDefault="00BA5944" w:rsidP="00E91121" w:rsidR="00BA5944">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BA5944" w:rsidP="00E91121" w:rsidR="00BA5944"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780EDB" w:rsidP="00780EDB" w:rsidR="00780EDB" w:rsidRPr="00CE7083"/>
    <w:p w:rsidRDefault="00780EDB" w:rsidP="00780EDB" w:rsidR="00780EDB" w:rsidRPr="00CE7083"/>
    <w:p w:rsidRDefault="00780EDB" w:rsidP="00780EDB" w:rsidR="00780EDB" w:rsidRPr="00CE7083"/>
    <w:p w:rsidRDefault="00780EDB" w:rsidP="00780EDB" w:rsidR="00780EDB" w:rsidRPr="00CE7083">
      <w:r w:rsidRPr="00CE7083">
        <w:t>Pouka o pravnom lijeku:</w:t>
      </w:r>
    </w:p>
    <w:p w:rsidRDefault="00780EDB" w:rsidP="00780EDB" w:rsidR="00780EDB" w:rsidRPr="00CE7083">
      <w:r w:rsidRPr="00CE7083">
        <w:t>Protiv ovog zaključka nije dopušten pravni lijek.</w:t>
      </w:r>
    </w:p>
    <w:p w:rsidRDefault="00780EDB" w:rsidP="00780EDB" w:rsidR="00780EDB" w:rsidRPr="00CE7083"/>
    <w:p w:rsidRDefault="00780EDB" w:rsidP="00780EDB" w:rsidR="00780EDB" w:rsidRPr="00CE7083"/>
    <w:p w:rsidRDefault="00BA5944" w:rsidP="00780EDB" w:rsidR="00BA5944"/>
    <w:p w:rsidRDefault="00BA5944" w:rsidP="00780EDB" w:rsidR="00BA5944"/>
    <w:p w:rsidRDefault="00BA5944" w:rsidP="00780EDB" w:rsidR="00BA5944"/>
    <w:p w:rsidRDefault="00BA5944" w:rsidP="00780EDB" w:rsidR="00BA5944"/>
    <w:p w:rsidRDefault="00BA5944" w:rsidP="00780EDB" w:rsidR="00BA5944"/>
    <w:p w:rsidRDefault="00BA5944" w:rsidP="00780EDB" w:rsidR="00BA5944"/>
    <w:p w:rsidRDefault="00BA5944" w:rsidP="00780EDB" w:rsidR="00BA5944"/>
    <w:p w:rsidRDefault="00BA5944" w:rsidP="00780EDB" w:rsidR="00BA5944"/>
    <w:p w:rsidRDefault="00BA5944" w:rsidP="00780EDB" w:rsidR="00BA5944"/>
    <w:p w:rsidRDefault="00BA5944" w:rsidP="00780EDB" w:rsidR="00BA5944"/>
    <w:p w:rsidRDefault="00BA5944" w:rsidP="00780EDB" w:rsidR="00BA5944"/>
    <w:p w:rsidRDefault="00BA5944" w:rsidP="00780EDB" w:rsidR="00BA5944"/>
    <w:p w:rsidRDefault="00BA5944" w:rsidP="00780EDB" w:rsidR="00BA5944"/>
    <w:p w:rsidRDefault="00BA5944" w:rsidP="00780EDB" w:rsidR="00BA5944"/>
    <w:p w:rsidRDefault="00BA5944" w:rsidP="00780EDB" w:rsidR="00BA5944"/>
    <w:p w:rsidRDefault="00BA5944" w:rsidP="00780EDB" w:rsidR="00BA5944"/>
    <w:p w:rsidRDefault="00BA5944" w:rsidP="00780EDB" w:rsidR="00BA5944"/>
    <w:p w:rsidRDefault="00BA5944" w:rsidP="00780EDB" w:rsidR="00BA5944"/>
    <w:p w:rsidRDefault="00BA5944" w:rsidP="00780EDB" w:rsidR="00BA5944"/>
    <w:p w:rsidRDefault="00BA5944" w:rsidP="00780EDB" w:rsidR="00BA5944"/>
    <w:p w:rsidRDefault="00BA5944" w:rsidP="00780EDB" w:rsidR="00BA5944"/>
    <w:p w:rsidRDefault="00BA5944" w:rsidP="00780EDB" w:rsidR="00BA5944"/>
    <w:p w:rsidRDefault="00BA5944" w:rsidP="00780EDB" w:rsidR="00BA5944"/>
    <w:p w:rsidRDefault="00BA5944" w:rsidP="00780EDB" w:rsidR="00BA5944"/>
    <w:p w:rsidRDefault="00BA5944" w:rsidP="00780EDB" w:rsidR="00BA5944"/>
    <w:p w:rsidRDefault="00BA5944" w:rsidP="00780EDB" w:rsidR="00BA5944"/>
    <w:p w:rsidRDefault="00BA5944" w:rsidP="00780EDB" w:rsidR="00BA5944"/>
    <w:p w:rsidRDefault="00BA5944" w:rsidP="00780EDB" w:rsidR="00BA5944"/>
    <w:p w:rsidRDefault="00BA5944" w:rsidP="00780EDB" w:rsidR="00BA5944"/>
    <w:p w:rsidRDefault="00BA5944" w:rsidP="00780EDB" w:rsidR="00BA5944"/>
    <w:p w:rsidRDefault="00BA5944" w:rsidP="00780EDB" w:rsidR="00BA5944"/>
    <w:p w:rsidRDefault="00BA5944" w:rsidP="00780EDB" w:rsidR="00BA5944"/>
    <w:p w:rsidRDefault="00780EDB" w:rsidP="00780EDB" w:rsidR="00780EDB">
      <w:r w:rsidRPr="00CE7083">
        <w:t>Dostaviti:</w:t>
      </w:r>
    </w:p>
    <w:p w:rsidRDefault="009E14BB" w:rsidP="009E14BB" w:rsidR="009E14BB" w:rsidRPr="00C13182">
      <w:pPr>
        <w:numPr>
          <w:ilvl w:val="0"/>
          <w:numId w:val="1"/>
        </w:numPr>
        <w:jc w:val="both"/>
      </w:pPr>
      <w:r w:rsidRPr="00C13182">
        <w:t xml:space="preserve">stečajnom upravitelju </w:t>
      </w:r>
      <w:r>
        <w:t>Milorad Zajkovski</w:t>
      </w:r>
    </w:p>
    <w:p w:rsidRDefault="009E14BB" w:rsidP="009E14BB" w:rsidR="009E14BB" w:rsidRPr="00C13182">
      <w:pPr>
        <w:numPr>
          <w:ilvl w:val="0"/>
          <w:numId w:val="1"/>
        </w:numPr>
        <w:jc w:val="both"/>
      </w:pPr>
      <w:r w:rsidRPr="00C13182">
        <w:t>oglasna ploča 8 dana</w:t>
      </w:r>
    </w:p>
    <w:p w:rsidRDefault="009E14BB" w:rsidP="009E14BB" w:rsidR="009E14BB">
      <w:pPr>
        <w:numPr>
          <w:ilvl w:val="0"/>
          <w:numId w:val="1"/>
        </w:numPr>
        <w:jc w:val="both"/>
      </w:pPr>
      <w:r>
        <w:t xml:space="preserve">RH po </w:t>
      </w:r>
      <w:r w:rsidRPr="00C13182">
        <w:t>ŽDO Zagreb</w:t>
      </w:r>
    </w:p>
    <w:p w:rsidRDefault="006364EA" w:rsidP="008A19EC" w:rsidR="008A19EC" w:rsidRPr="008A19EC">
      <w:pPr>
        <w:numPr>
          <w:ilvl w:val="0"/>
          <w:numId w:val="1"/>
        </w:numPr>
        <w:jc w:val="both"/>
      </w:pPr>
      <w:r>
        <w:t>Darko</w:t>
      </w:r>
      <w:r w:rsidR="007316F3">
        <w:t xml:space="preserve"> Hranilović, Zagreb, Velika Gorica, Horvatova 30b </w:t>
      </w:r>
      <w:r w:rsidR="008A19EC">
        <w:t xml:space="preserve">i </w:t>
      </w:r>
      <w:r w:rsidR="008A19EC" w:rsidRPr="008A19EC">
        <w:t xml:space="preserve"> </w:t>
      </w:r>
      <w:r w:rsidR="007316F3">
        <w:t xml:space="preserve">Zagreb, </w:t>
      </w:r>
      <w:r w:rsidR="008A19EC" w:rsidRPr="008A19EC">
        <w:t>Avenija Dubrava 124</w:t>
      </w:r>
    </w:p>
    <w:p w:rsidRDefault="009E14BB" w:rsidP="00807C96" w:rsidR="009E14BB">
      <w:pPr>
        <w:ind w:firstLine="360"/>
        <w:jc w:val="both"/>
      </w:pPr>
      <w:r>
        <w:t xml:space="preserve">5.   Zagrebačka banka d.d., Zagreb, Trg bana Josipa Jelačića 10, uz pravomoćno Rj. od   </w:t>
      </w:r>
    </w:p>
    <w:p w:rsidRDefault="00807C96" w:rsidP="009E14BB" w:rsidR="009E14BB" w:rsidRPr="00C13182">
      <w:pPr>
        <w:ind w:firstLine="360"/>
        <w:jc w:val="both"/>
      </w:pPr>
      <w:r>
        <w:t xml:space="preserve">      </w:t>
      </w:r>
      <w:r w:rsidR="009E14BB">
        <w:t>0</w:t>
      </w:r>
      <w:r w:rsidR="003C1607">
        <w:t>9</w:t>
      </w:r>
      <w:r w:rsidR="009E14BB">
        <w:t>.</w:t>
      </w:r>
      <w:r w:rsidR="003C1607">
        <w:t>6</w:t>
      </w:r>
      <w:r w:rsidR="009E14BB">
        <w:t>.2014.</w:t>
      </w:r>
      <w:r w:rsidR="008A19EC">
        <w:t xml:space="preserve"> (</w:t>
      </w:r>
      <w:r w:rsidR="00EB2CA6">
        <w:t>list12</w:t>
      </w:r>
      <w:r w:rsidR="006364EA">
        <w:t>64</w:t>
      </w:r>
      <w:r w:rsidR="003C1607">
        <w:t xml:space="preserve"> spisa</w:t>
      </w:r>
      <w:r w:rsidR="00D463E2">
        <w:t>)</w:t>
      </w:r>
    </w:p>
    <w:p w:rsidRDefault="009E14BB" w:rsidP="009E14BB" w:rsidR="009E14BB" w:rsidRPr="00CE7083">
      <w:pPr>
        <w:ind w:hanging="345" w:left="705"/>
        <w:jc w:val="both"/>
      </w:pPr>
      <w:r>
        <w:t>6.</w:t>
      </w:r>
      <w:r w:rsidRPr="00C13182">
        <w:tab/>
        <w:t>Zemljišnoknjižni odjel Općinskog građanskog suda u Zagrebu</w:t>
      </w:r>
      <w:r w:rsidR="008A19EC">
        <w:t xml:space="preserve">, uz pravomoćno Rj. od </w:t>
      </w:r>
      <w:r w:rsidR="003C1607" w:rsidRPr="003C1607">
        <w:t xml:space="preserve">      09.6.2014. (</w:t>
      </w:r>
      <w:r w:rsidR="007316F3">
        <w:t>list12</w:t>
      </w:r>
      <w:r w:rsidR="006364EA">
        <w:t>64</w:t>
      </w:r>
      <w:r w:rsidR="003C1607" w:rsidRPr="003C1607">
        <w:t xml:space="preserve"> spisa)</w:t>
      </w:r>
    </w:p>
    <w:p w:rsidRDefault="00780EDB" w:rsidP="009E14BB" w:rsidR="00780EDB" w:rsidRPr="00CE7083">
      <w:pPr>
        <w:numPr>
          <w:ilvl w:val="0"/>
          <w:numId w:val="3"/>
        </w:numPr>
        <w:jc w:val="both"/>
      </w:pPr>
      <w:r w:rsidRPr="00CE7083">
        <w:t>Ministarstvo financija, porezna uprava Zagreb, uz pravomoćno Rješenj</w:t>
      </w:r>
      <w:r>
        <w:t xml:space="preserve">e o dosudi nekretnina od </w:t>
      </w:r>
      <w:r w:rsidR="003C1607" w:rsidRPr="003C1607">
        <w:t>09.6.2014. (</w:t>
      </w:r>
      <w:r w:rsidR="007316F3">
        <w:t>list12</w:t>
      </w:r>
      <w:r w:rsidR="006364EA">
        <w:t>64</w:t>
      </w:r>
      <w:r w:rsidR="003C1607" w:rsidRPr="003C1607">
        <w:t xml:space="preserve"> spisa)</w:t>
      </w:r>
      <w:r w:rsidR="003C1607" w:rsidRPr="00CE7083">
        <w:t xml:space="preserve"> </w:t>
      </w:r>
    </w:p>
    <w:p w:rsidRDefault="00780EDB" w:rsidP="00780EDB" w:rsidR="00780EDB" w:rsidRPr="00CE7083">
      <w:pPr>
        <w:jc w:val="both"/>
      </w:pPr>
    </w:p>
    <w:p w:rsidRDefault="00780EDB" w:rsidP="00780EDB" w:rsidR="00780EDB" w:rsidRPr="00CE7083"/>
    <w:p w:rsidRDefault="00780EDB" w:rsidP="00780EDB" w:rsidR="00780EDB" w:rsidRPr="00CE7083"/>
    <w:p w:rsidRDefault="00780EDB" w:rsidP="00780EDB" w:rsidR="00780EDB" w:rsidRPr="00CE7083"/>
    <w:p w:rsidRDefault="00780EDB" w:rsidP="00780EDB" w:rsidR="00780EDB" w:rsidRPr="00CE7083"/>
    <w:p w:rsidRDefault="00780EDB" w:rsidP="00780EDB" w:rsidR="00780EDB" w:rsidRPr="00CE7083"/>
    <w:p w:rsidRDefault="00780EDB" w:rsidP="00780EDB" w:rsidR="00780EDB" w:rsidRPr="00CE7083"/>
    <w:p w:rsidRDefault="00780EDB" w:rsidP="00780EDB" w:rsidR="00780EDB"/>
    <w:p w:rsidRDefault="00780EDB" w:rsidR="00780EDB"/>
    <w:sectPr w:rsidSect="00780EDB" w:rsidR="00780EDB">
      <w:headerReference w:type="even" r:id="rId10"/>
      <w:headerReference w:type="default" r:id="rId11"/>
      <w:pgSz w:h="16838" w:w="11906"/>
      <w:pgMar w:gutter="0" w:footer="709" w:header="709" w:left="1440" w:bottom="899" w:right="1286" w:top="125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223FA" w:rsidR="00E223FA">
      <w:r>
        <w:separator/>
      </w:r>
    </w:p>
  </w:endnote>
  <w:endnote w:id="0" w:type="continuationSeparator">
    <w:p w:rsidRDefault="00E223FA" w:rsidR="00E223F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223FA" w:rsidR="00E223FA">
      <w:r>
        <w:separator/>
      </w:r>
    </w:p>
  </w:footnote>
  <w:footnote w:id="0" w:type="continuationSeparator">
    <w:p w:rsidRDefault="00E223FA" w:rsidR="00E223F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80EDB" w:rsidP="00780EDB" w:rsidR="00780ED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80EDB" w:rsidR="00780EDB">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80EDB" w:rsidP="00780EDB" w:rsidR="00780ED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11CD1">
      <w:rPr>
        <w:rStyle w:val="Brojstranice"/>
        <w:noProof/>
      </w:rPr>
      <w:t>3</w:t>
    </w:r>
    <w:r>
      <w:rPr>
        <w:rStyle w:val="Brojstranice"/>
      </w:rPr>
      <w:fldChar w:fldCharType="end"/>
    </w:r>
  </w:p>
  <w:p w:rsidRDefault="00780EDB" w:rsidP="00780EDB" w:rsidR="00780EDB" w:rsidRPr="00675949">
    <w:pPr>
      <w:rPr>
        <w:rFonts w:cs="Arial" w:hAnsi="Arial" w:ascii="Arial"/>
      </w:rPr>
    </w:pPr>
    <w:r>
      <w:tab/>
    </w:r>
    <w:r>
      <w:tab/>
    </w:r>
    <w:r>
      <w:tab/>
    </w:r>
    <w:r>
      <w:tab/>
    </w:r>
    <w:r>
      <w:tab/>
    </w:r>
    <w:r>
      <w:tab/>
    </w:r>
    <w:r>
      <w:tab/>
    </w:r>
    <w:r>
      <w:tab/>
    </w:r>
    <w:r>
      <w:tab/>
    </w:r>
    <w:r>
      <w:tab/>
    </w:r>
    <w:r w:rsidRPr="00675949">
      <w:rPr>
        <w:rFonts w:cs="Arial" w:hAnsi="Arial" w:ascii="Arial"/>
      </w:rPr>
      <w:t>72 St-1</w:t>
    </w:r>
    <w:r>
      <w:rPr>
        <w:rFonts w:cs="Arial" w:hAnsi="Arial" w:ascii="Arial"/>
      </w:rPr>
      <w:t>604/11</w:t>
    </w:r>
  </w:p>
  <w:p w:rsidRDefault="00780EDB" w:rsidR="00780EDB">
    <w:pPr>
      <w:pStyle w:val="Zaglavlje"/>
      <w:ind w:right="36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C82370A"/>
    <w:multiLevelType w:val="hybridMultilevel"/>
    <w:tmpl w:val="BADC21B4"/>
    <w:lvl w:tplc="041A000F" w:ilvl="0">
      <w:start w:val="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B460AE9"/>
    <w:multiLevelType w:val="hybridMultilevel"/>
    <w:tmpl w:val="2788DC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56F129B8"/>
    <w:multiLevelType w:val="hybridMultilevel"/>
    <w:tmpl w:val="3188A8E8"/>
    <w:lvl w:tplc="041A000F" w:ilvl="0">
      <w:start w:val="7"/>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80EDB"/>
    <w:rsid w:val="00370C8E"/>
    <w:rsid w:val="003B36EE"/>
    <w:rsid w:val="003C1607"/>
    <w:rsid w:val="00573FEE"/>
    <w:rsid w:val="00611CD1"/>
    <w:rsid w:val="006364EA"/>
    <w:rsid w:val="00690D33"/>
    <w:rsid w:val="007316F3"/>
    <w:rsid w:val="0076659A"/>
    <w:rsid w:val="00780EDB"/>
    <w:rsid w:val="00794E74"/>
    <w:rsid w:val="00807C96"/>
    <w:rsid w:val="00826696"/>
    <w:rsid w:val="008A19EC"/>
    <w:rsid w:val="008E39DB"/>
    <w:rsid w:val="00966DA5"/>
    <w:rsid w:val="009E14BB"/>
    <w:rsid w:val="00A4311B"/>
    <w:rsid w:val="00BA5944"/>
    <w:rsid w:val="00C13AD8"/>
    <w:rsid w:val="00D463E2"/>
    <w:rsid w:val="00E223FA"/>
    <w:rsid w:val="00EB2CA6"/>
    <w:rsid w:val="00F30A1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80ED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780EDB"/>
    <w:rPr>
      <w:rFonts w:cs="Arial" w:hAnsi="Arial" w:ascii="Arial"/>
      <w:sz w:val="22"/>
    </w:rPr>
  </w:style>
  <w:style w:styleId="Zaglavlje" w:type="paragraph">
    <w:name w:val="header"/>
    <w:basedOn w:val="Normal"/>
    <w:rsid w:val="00780EDB"/>
    <w:pPr>
      <w:tabs>
        <w:tab w:pos="4536" w:val="center"/>
        <w:tab w:pos="9072" w:val="right"/>
      </w:tabs>
    </w:pPr>
  </w:style>
  <w:style w:styleId="Brojstranice" w:type="character">
    <w:name w:val="page number"/>
    <w:basedOn w:val="Zadanifontodlomka"/>
    <w:rsid w:val="00780EDB"/>
  </w:style>
  <w:style w:styleId="Podnaslov" w:type="paragraph">
    <w:name w:val="Subtitle"/>
    <w:basedOn w:val="Normal"/>
    <w:link w:val="PodnaslovChar"/>
    <w:qFormat/>
    <w:rsid w:val="00BA5944"/>
    <w:pPr>
      <w:jc w:val="both"/>
    </w:pPr>
    <w:rPr>
      <w:rFonts w:hAnsi="Tahoma" w:ascii="Tahoma"/>
      <w:b/>
      <w:color w:val="0000FF"/>
      <w:szCs w:val="20"/>
    </w:rPr>
  </w:style>
  <w:style w:customStyle="true" w:styleId="PodnaslovChar" w:type="character">
    <w:name w:val="Podnaslov Char"/>
    <w:basedOn w:val="Zadanifontodlomka"/>
    <w:link w:val="Podnaslov"/>
    <w:rsid w:val="00BA5944"/>
    <w:rPr>
      <w:rFonts w:hAnsi="Tahoma" w:ascii="Tahoma"/>
      <w:b/>
      <w:color w:val="0000FF"/>
      <w:sz w:val="24"/>
    </w:rPr>
  </w:style>
  <w:style w:styleId="Tekstbalonia" w:type="paragraph">
    <w:name w:val="Balloon Text"/>
    <w:basedOn w:val="Normal"/>
    <w:link w:val="TekstbaloniaChar"/>
    <w:rsid w:val="00611CD1"/>
    <w:rPr>
      <w:rFonts w:cs="Tahoma" w:hAnsi="Tahoma" w:ascii="Tahoma"/>
      <w:sz w:val="16"/>
      <w:szCs w:val="16"/>
    </w:rPr>
  </w:style>
  <w:style w:customStyle="true" w:styleId="TekstbaloniaChar" w:type="character">
    <w:name w:val="Tekst balončića Char"/>
    <w:basedOn w:val="Zadanifontodlomka"/>
    <w:link w:val="Tekstbalonia"/>
    <w:rsid w:val="00611CD1"/>
    <w:rPr>
      <w:rFonts w:cs="Tahoma" w:hAnsi="Tahoma" w:ascii="Tahoma"/>
      <w:sz w:val="16"/>
      <w:szCs w:val="16"/>
    </w:rPr>
  </w:style>
  <w:style w:styleId="Tekstrezerviranogmjesta" w:type="character">
    <w:name w:val="Placeholder Text"/>
    <w:basedOn w:val="Zadanifontodlomka"/>
    <w:uiPriority w:val="99"/>
    <w:semiHidden/>
    <w:rsid w:val="00611CD1"/>
    <w:rPr>
      <w:color w:val="808080"/>
      <w:bdr w:space="0" w:sz="0" w:color="auto" w:val="none"/>
      <w:shd w:fill="auto" w:color="auto" w:val="clear"/>
    </w:rPr>
  </w:style>
  <w:style w:customStyle="true" w:styleId="eSPISCCParagraphDefaultFont" w:type="character">
    <w:name w:val="eSPIS_CC_Paragraph Default Font"/>
    <w:basedOn w:val="Zadanifontodlomka"/>
    <w:rsid w:val="00611CD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11CD1"/>
    <w:rPr>
      <w:rFonts w:cs="Times New Roman" w:hAnsi="Times New Roman" w:ascii="Times New Roman"/>
      <w:b/>
      <w:sz w:val="24"/>
      <w:bdr w:space="0" w:sz="0" w:color="auto" w:val="none"/>
      <w:shd w:fill="FFFFCC" w:color="auto" w:val="clear"/>
      <w:lang w:val="hr-HR"/>
    </w:rPr>
  </w:style>
  <w:style w:customStyle="true" w:styleId="PozadinaSvijetloCrvena" w:type="character">
    <w:name w:val="Pozadina_SvijetloCrvena"/>
    <w:basedOn w:val="eSPISCCParagraphDefaultFont"/>
    <w:rsid w:val="00611CD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11CD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0ED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780EDB"/>
    <w:rPr>
      <w:rFonts w:ascii="Arial" w:cs="Arial" w:hAnsi="Arial"/>
      <w:sz w:val="22"/>
    </w:rPr>
  </w:style>
  <w:style w:styleId="Zaglavlje" w:type="paragraph">
    <w:name w:val="header"/>
    <w:basedOn w:val="Normal"/>
    <w:rsid w:val="00780EDB"/>
    <w:pPr>
      <w:tabs>
        <w:tab w:pos="4536" w:val="center"/>
        <w:tab w:pos="9072" w:val="right"/>
      </w:tabs>
    </w:pPr>
  </w:style>
  <w:style w:styleId="Brojstranice" w:type="character">
    <w:name w:val="page number"/>
    <w:basedOn w:val="Zadanifontodlomka"/>
    <w:rsid w:val="00780EDB"/>
  </w:style>
  <w:style w:styleId="Podnaslov" w:type="paragraph">
    <w:name w:val="Subtitle"/>
    <w:basedOn w:val="Normal"/>
    <w:link w:val="PodnaslovChar"/>
    <w:qFormat/>
    <w:rsid w:val="00BA5944"/>
    <w:pPr>
      <w:jc w:val="both"/>
    </w:pPr>
    <w:rPr>
      <w:rFonts w:ascii="Tahoma" w:hAnsi="Tahoma"/>
      <w:b/>
      <w:color w:val="0000FF"/>
      <w:szCs w:val="20"/>
    </w:rPr>
  </w:style>
  <w:style w:customStyle="1" w:styleId="PodnaslovChar" w:type="character">
    <w:name w:val="Podnaslov Char"/>
    <w:basedOn w:val="Zadanifontodlomka"/>
    <w:link w:val="Podnaslov"/>
    <w:rsid w:val="00BA5944"/>
    <w:rPr>
      <w:rFonts w:ascii="Tahoma" w:hAnsi="Tahoma"/>
      <w:b/>
      <w:color w:val="0000FF"/>
      <w:sz w:val="24"/>
    </w:rPr>
  </w:style>
  <w:style w:styleId="Tekstbalonia" w:type="paragraph">
    <w:name w:val="Balloon Text"/>
    <w:basedOn w:val="Normal"/>
    <w:link w:val="TekstbaloniaChar"/>
    <w:rsid w:val="00611CD1"/>
    <w:rPr>
      <w:rFonts w:ascii="Tahoma" w:cs="Tahoma" w:hAnsi="Tahoma"/>
      <w:sz w:val="16"/>
      <w:szCs w:val="16"/>
    </w:rPr>
  </w:style>
  <w:style w:customStyle="1" w:styleId="TekstbaloniaChar" w:type="character">
    <w:name w:val="Tekst balončića Char"/>
    <w:basedOn w:val="Zadanifontodlomka"/>
    <w:link w:val="Tekstbalonia"/>
    <w:rsid w:val="00611CD1"/>
    <w:rPr>
      <w:rFonts w:ascii="Tahoma" w:cs="Tahoma" w:hAnsi="Tahoma"/>
      <w:sz w:val="16"/>
      <w:szCs w:val="16"/>
    </w:rPr>
  </w:style>
  <w:style w:styleId="Tekstrezerviranogmjesta" w:type="character">
    <w:name w:val="Placeholder Text"/>
    <w:basedOn w:val="Zadanifontodlomka"/>
    <w:uiPriority w:val="99"/>
    <w:semiHidden/>
    <w:rsid w:val="00611CD1"/>
    <w:rPr>
      <w:color w:val="808080"/>
      <w:bdr w:color="auto" w:space="0" w:sz="0" w:val="none"/>
      <w:shd w:color="auto" w:fill="auto" w:val="clear"/>
    </w:rPr>
  </w:style>
  <w:style w:customStyle="1" w:styleId="eSPISCCParagraphDefaultFont" w:type="character">
    <w:name w:val="eSPIS_CC_Paragraph Default Font"/>
    <w:basedOn w:val="Zadanifontodlomka"/>
    <w:rsid w:val="00611CD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11CD1"/>
    <w:rPr>
      <w:rFonts w:ascii="Times New Roman" w:cs="Times New Roman" w:hAnsi="Times New Roman"/>
      <w:b/>
      <w:sz w:val="24"/>
      <w:bdr w:color="auto" w:space="0" w:sz="0" w:val="none"/>
      <w:shd w:color="auto" w:fill="FFFFCC" w:val="clear"/>
      <w:lang w:val="hr-HR"/>
    </w:rPr>
  </w:style>
  <w:style w:customStyle="1" w:styleId="PozadinaSvijetloCrvena" w:type="character">
    <w:name w:val="Pozadina_SvijetloCrvena"/>
    <w:basedOn w:val="eSPISCCParagraphDefaultFont"/>
    <w:rsid w:val="00611CD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11CD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8137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09700731">
          <w:marLeft w:val="0"/>
          <w:marRight w:val="0"/>
          <w:marTop w:val="60"/>
          <w:marBottom w:val="0"/>
          <w:divBdr>
            <w:top w:space="0" w:sz="0" w:color="auto" w:val="none"/>
            <w:left w:space="0" w:sz="0" w:color="auto" w:val="none"/>
            <w:bottom w:space="0" w:sz="0" w:color="auto" w:val="none"/>
            <w:right w:space="0" w:sz="0" w:color="auto" w:val="none"/>
          </w:divBdr>
          <w:divsChild>
            <w:div w:id="1600679889">
              <w:marLeft w:val="0"/>
              <w:marRight w:val="0"/>
              <w:marTop w:val="0"/>
              <w:marBottom w:val="0"/>
              <w:divBdr>
                <w:top w:space="0" w:sz="0" w:color="auto" w:val="none"/>
                <w:left w:space="0" w:sz="0" w:color="auto" w:val="none"/>
                <w:bottom w:space="0" w:sz="0" w:color="auto" w:val="none"/>
                <w:right w:space="0" w:sz="0" w:color="auto" w:val="none"/>
              </w:divBdr>
              <w:divsChild>
                <w:div w:id="699091001">
                  <w:marLeft w:val="3750"/>
                  <w:marRight w:val="0"/>
                  <w:marTop w:val="0"/>
                  <w:marBottom w:val="300"/>
                  <w:divBdr>
                    <w:top w:space="0" w:sz="0" w:color="auto" w:val="none"/>
                    <w:left w:space="0" w:sz="0" w:color="auto" w:val="none"/>
                    <w:bottom w:space="0" w:sz="0" w:color="auto" w:val="none"/>
                    <w:right w:space="0" w:sz="0" w:color="auto" w:val="none"/>
                  </w:divBdr>
                  <w:divsChild>
                    <w:div w:id="1236936811">
                      <w:marLeft w:val="0"/>
                      <w:marRight w:val="0"/>
                      <w:marTop w:val="0"/>
                      <w:marBottom w:val="0"/>
                      <w:divBdr>
                        <w:top w:space="0" w:sz="0" w:color="auto" w:val="none"/>
                        <w:left w:space="0" w:sz="0" w:color="auto" w:val="none"/>
                        <w:bottom w:space="0" w:sz="0" w:color="auto" w:val="none"/>
                        <w:right w:space="0" w:sz="0" w:color="auto" w:val="none"/>
                      </w:divBdr>
                      <w:divsChild>
                        <w:div w:id="761336245">
                          <w:marLeft w:val="0"/>
                          <w:marRight w:val="0"/>
                          <w:marTop w:val="0"/>
                          <w:marBottom w:val="0"/>
                          <w:divBdr>
                            <w:top w:space="0" w:sz="0" w:color="auto" w:val="none"/>
                            <w:left w:space="0" w:sz="0" w:color="auto" w:val="none"/>
                            <w:bottom w:space="0" w:sz="0" w:color="auto" w:val="none"/>
                            <w:right w:space="0" w:sz="0" w:color="auto" w:val="none"/>
                          </w:divBdr>
                          <w:divsChild>
                            <w:div w:id="365913353">
                              <w:marLeft w:val="0"/>
                              <w:marRight w:val="0"/>
                              <w:marTop w:val="0"/>
                              <w:marBottom w:val="0"/>
                              <w:divBdr>
                                <w:top w:space="0" w:sz="0" w:color="auto" w:val="none"/>
                                <w:left w:space="0" w:sz="0" w:color="auto" w:val="none"/>
                                <w:bottom w:space="0" w:sz="0" w:color="auto" w:val="none"/>
                                <w:right w:space="0" w:sz="0" w:color="auto" w:val="none"/>
                              </w:divBdr>
                              <w:divsChild>
                                <w:div w:id="35275267">
                                  <w:marLeft w:val="0"/>
                                  <w:marRight w:val="0"/>
                                  <w:marTop w:val="0"/>
                                  <w:marBottom w:val="0"/>
                                  <w:divBdr>
                                    <w:top w:space="0" w:sz="0" w:color="auto" w:val="none"/>
                                    <w:left w:space="0" w:sz="0" w:color="auto" w:val="none"/>
                                    <w:bottom w:space="0" w:sz="0" w:color="auto" w:val="none"/>
                                    <w:right w:space="0" w:sz="0" w:color="auto" w:val="none"/>
                                  </w:divBdr>
                                  <w:divsChild>
                                    <w:div w:id="605382750">
                                      <w:marLeft w:val="0"/>
                                      <w:marRight w:val="0"/>
                                      <w:marTop w:val="0"/>
                                      <w:marBottom w:val="0"/>
                                      <w:divBdr>
                                        <w:top w:space="0" w:sz="0" w:color="auto" w:val="none"/>
                                        <w:left w:space="0" w:sz="0" w:color="auto" w:val="none"/>
                                        <w:bottom w:space="0" w:sz="0" w:color="auto" w:val="none"/>
                                        <w:right w:space="0" w:sz="0" w:color="auto" w:val="none"/>
                                      </w:divBdr>
                                      <w:divsChild>
                                        <w:div w:id="1862892670">
                                          <w:marLeft w:val="0"/>
                                          <w:marRight w:val="0"/>
                                          <w:marTop w:val="0"/>
                                          <w:marBottom w:val="0"/>
                                          <w:divBdr>
                                            <w:top w:space="0" w:sz="0" w:color="auto" w:val="none"/>
                                            <w:left w:space="0" w:sz="0" w:color="auto" w:val="none"/>
                                            <w:bottom w:space="0" w:sz="0" w:color="auto" w:val="none"/>
                                            <w:right w:space="0" w:sz="0" w:color="auto" w:val="none"/>
                                          </w:divBdr>
                                          <w:divsChild>
                                            <w:div w:id="93574951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1604</izvorni_sadrzaj>
    <derivirana_varijabla naziv="DomainObject.Predmet.Broj_1">1604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prosinca 2011.</izvorni_sadrzaj>
    <derivirana_varijabla naziv="DomainObject.Predmet.DatumOsnivanja_1">19.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St-1604/2011</izvorni_sadrzaj>
    <derivirana_varijabla naziv="DomainObject.Predmet.OznakaBroj_1">St-1604/2011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12.ST-240/2012</izvorni_sadrzaj>
    <derivirana_varijabla naziv="DomainObject.Predmet.PrimjedbaSuca_1">VEZA: 12.ST-240/2012</derivirana_varijabla>
  </DomainObject.Predmet.PrimjedbaSuca>
  <DomainObject.Predmet.PrimjedbaUpisnicara>
    <izvorni_sadrzaj/>
    <derivirana_varijabla naziv="DomainObject.Predmet.PrimjedbaUpisnicara_1"/>
  </DomainObject.Predmet.PrimjedbaUpisnicara>
  <DomainObject.Predmet.ProtustrankaFormated>
    <izvorni_sadrzaj>  KODRA d.o.o. za inženjering, građevinarstvo i trgovinu</izvorni_sadrzaj>
    <derivirana_varijabla naziv="DomainObject.Predmet.ProtustrankaFormated_1">  KODRA d.o.o. za inženjering, građevinarstvo i trgovinu</derivirana_varijabla>
  </DomainObject.Predmet.ProtustrankaFormated>
  <DomainObject.Predmet.ProtustrankaFormatedOIB>
    <izvorni_sadrzaj>  KODRA d.o.o. za inženjering, građevinarstvo i trgovinu, OIB 98375772362</izvorni_sadrzaj>
    <derivirana_varijabla naziv="DomainObject.Predmet.ProtustrankaFormatedOIB_1">  KODRA d.o.o. za inženjering, građevinarstvo i trgovinu, OIB 98375772362</derivirana_varijabla>
  </DomainObject.Predmet.ProtustrankaFormatedOIB>
  <DomainObject.Predmet.ProtustrankaFormatedWithAdress>
    <izvorni_sadrzaj> KODRA d.o.o. za inženjering, građevinarstvo i trgovinu, PRVE POLJANICE 9, 10000 Zagreb</izvorni_sadrzaj>
    <derivirana_varijabla naziv="DomainObject.Predmet.ProtustrankaFormatedWithAdress_1"> KODRA d.o.o. za inženjering, građevinarstvo i trgovinu, PRVE POLJANICE 9, 10000 Zagreb</derivirana_varijabla>
  </DomainObject.Predmet.ProtustrankaFormatedWithAdress>
  <DomainObject.Predmet.ProtustrankaFormatedWithAdressOIB>
    <izvorni_sadrzaj> KODRA d.o.o. za inženjering, građevinarstvo i trgovinu, OIB 98375772362, PRVE POLJANICE 9, 10000 Zagreb</izvorni_sadrzaj>
    <derivirana_varijabla naziv="DomainObject.Predmet.ProtustrankaFormatedWithAdressOIB_1"> KODRA d.o.o. za inženjering, građevinarstvo i trgovinu, OIB 98375772362, PRVE POLJANICE 9, 10000 Zagreb</derivirana_varijabla>
  </DomainObject.Predmet.ProtustrankaFormatedWithAdressOIB>
  <DomainObject.Predmet.ProtustrankaWithAdress>
    <izvorni_sadrzaj>KODRA d.o.o. za inženjering, građevinarstvo i trgovinu PRVE POLJANICE 9, 10000 Zagreb</izvorni_sadrzaj>
    <derivirana_varijabla naziv="DomainObject.Predmet.ProtustrankaWithAdress_1">KODRA d.o.o. za inženjering, građevinarstvo i trgovinu PRVE POLJANICE 9, 10000 Zagreb</derivirana_varijabla>
  </DomainObject.Predmet.ProtustrankaWithAdress>
  <DomainObject.Predmet.ProtustrankaWithAdressOIB>
    <izvorni_sadrzaj>KODRA d.o.o. za inženjering, građevinarstvo i trgovinu, OIB 98375772362, PRVE POLJANICE 9, 10000 Zagreb</izvorni_sadrzaj>
    <derivirana_varijabla naziv="DomainObject.Predmet.ProtustrankaWithAdressOIB_1">KODRA d.o.o. za inženjering, građevinarstvo i trgovinu, OIB 98375772362, PRVE POLJANICE 9, 10000 Zagreb</derivirana_varijabla>
  </DomainObject.Predmet.ProtustrankaWithAdressOIB>
  <DomainObject.Predmet.ProtustrankaNazivFormated>
    <izvorni_sadrzaj>KODRA d.o.o. za inženjering, građevinarstvo i trgovinu</izvorni_sadrzaj>
    <derivirana_varijabla naziv="DomainObject.Predmet.ProtustrankaNazivFormated_1">KODRA d.o.o. za inženjering, građevinarstvo i trgovinu</derivirana_varijabla>
  </DomainObject.Predmet.ProtustrankaNazivFormated>
  <DomainObject.Predmet.ProtustrankaNazivFormatedOIB>
    <izvorni_sadrzaj>KODRA d.o.o. za inženjering, građevinarstvo i trgovinu, OIB 98375772362</izvorni_sadrzaj>
    <derivirana_varijabla naziv="DomainObject.Predmet.ProtustrankaNazivFormatedOIB_1">KODRA d.o.o. za inženjering, građevinarstvo i trgovinu, OIB 98375772362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BORIS KRATOFIL; P.G.P. d.o.o.; VJEROVNICI; STOMATOLOŠKA POLIKLINIKA ANA TRUPELJAK; IVAN GLAVAŠ; VICKO SVILOKOS; FILIP HULJEV; FIL-BER d.o.o.; DRAGO BORIĆ; FIL-BER d.o.o.; SMILJANA JURKOVIĆ; DRAŽANA NEVISTIĆ; NINO KUNAC; PERICA HRANILOVIĆ; ZVONKA BROZIČEVIĆ-HUSAJINA; TOMISLAV BENKOVIĆ; NEVENKA ČORAK; IVANA HULJEV; IVANKA KLARIĆ; MARIJO DOKUPIL; HRVOJE KLARIĆ; DAMIR ČIŠ; BEĆIR MALKIĆ; SLAVKO LOVRIĆ; TOMISLAV GRGURIĆ; Marijan Koši; DARKO HRANILOVIĆ; MARKO HRANILOVIĆ; NIKOLA PEJKOVIĆ; ANA MARIJA ŠULEK; JELENA UTJEŠINOVIĆ; JOSIP BIOČIĆ; EMILIO SVILIKOS; PETRA JAGUNIČ; IMEPERIJAL d.o.o.; MARTINA HRANILOVIĆ</izvorni_sadrzaj>
    <derivirana_varijabla naziv="DomainObject.Predmet.StrankaFormated_1">  BORIS KRATOFIL; P.G.P. d.o.o.; VJEROVNICI; STOMATOLOŠKA POLIKLINIKA ANA TRUPELJAK; IVAN GLAVAŠ; VICKO SVILOKOS; FILIP HULJEV; FIL-BER d.o.o.; DRAGO BORIĆ; FIL-BER d.o.o.; SMILJANA JURKOVIĆ; DRAŽANA NEVISTIĆ; NINO KUNAC; PERICA HRANILOVIĆ; ZVONKA BROZIČEVIĆ-HUSAJINA; TOMISLAV BENKOVIĆ; NEVENKA ČORAK; IVANA HULJEV; IVANKA KLARIĆ; MARIJO DOKUPIL; HRVOJE KLARIĆ; DAMIR ČIŠ; BEĆIR MALKIĆ; SLAVKO LOVRIĆ; TOMISLAV GRGURIĆ; Marijan Koši; DARKO HRANILOVIĆ; MARKO HRANILOVIĆ; NIKOLA PEJKOVIĆ; ANA MARIJA ŠULEK; JELENA UTJEŠINOVIĆ; JOSIP BIOČIĆ; EMILIO SVILIKOS; PETRA JAGUNIČ; IMEPERIJAL d.o.o.; MARTINA HRANILOVIĆ</derivirana_varijabla>
  </DomainObject.Predmet.StrankaFormated>
  <DomainObject.Predmet.StrankaFormatedOIB>
    <izvorni_sadrzaj>  BORIS KRATOFIL, OIB 69561579572; P.G.P. d.o.o., OIB 12988772690; VJEROVNICI; STOMATOLOŠKA POLIKLINIKA ANA TRUPELJAK, OIB 01013095292; IVAN GLAVAŠ; VICKO SVILOKOS; FILIP HULJEV; FIL-BER d.o.o., OIB 93590242976; DRAGO BORIĆ; FIL-BER d.o.o., OIB 93590242976; SMILJANA JURKOVIĆ; DRAŽANA NEVISTIĆ; NINO KUNAC; PERICA HRANILOVIĆ; ZVONKA BROZIČEVIĆ-HUSAJINA; TOMISLAV BENKOVIĆ; NEVENKA ČORAK; IVANA HULJEV; IVANKA KLARIĆ; MARIJO DOKUPIL; HRVOJE KLARIĆ; DAMIR ČIŠ; BEĆIR MALKIĆ; SLAVKO LOVRIĆ; TOMISLAV GRGURIĆ; Marijan Koši; DARKO HRANILOVIĆ; MARKO HRANILOVIĆ; NIKOLA PEJKOVIĆ; ANA MARIJA ŠULEK; JELENA UTJEŠINOVIĆ; JOSIP BIOČIĆ; EMILIO SVILIKOS; PETRA JAGUNIČ; IMEPERIJAL d.o.o.; MARTINA HRANILOVIĆ</izvorni_sadrzaj>
    <derivirana_varijabla naziv="DomainObject.Predmet.StrankaFormatedOIB_1">  BORIS KRATOFIL, OIB 69561579572; P.G.P. d.o.o., OIB 12988772690; VJEROVNICI; STOMATOLOŠKA POLIKLINIKA ANA TRUPELJAK, OIB 01013095292; IVAN GLAVAŠ; VICKO SVILOKOS; FILIP HULJEV; FIL-BER d.o.o., OIB 93590242976; DRAGO BORIĆ; FIL-BER d.o.o., OIB 93590242976; SMILJANA JURKOVIĆ; DRAŽANA NEVISTIĆ; NINO KUNAC; PERICA HRANILOVIĆ; ZVONKA BROZIČEVIĆ-HUSAJINA; TOMISLAV BENKOVIĆ; NEVENKA ČORAK; IVANA HULJEV; IVANKA KLARIĆ; MARIJO DOKUPIL; HRVOJE KLARIĆ; DAMIR ČIŠ; BEĆIR MALKIĆ; SLAVKO LOVRIĆ; TOMISLAV GRGURIĆ; Marijan Koši; DARKO HRANILOVIĆ; MARKO HRANILOVIĆ; NIKOLA PEJKOVIĆ; ANA MARIJA ŠULEK; JELENA UTJEŠINOVIĆ; JOSIP BIOČIĆ; EMILIO SVILIKOS; PETRA JAGUNIČ; IMEPERIJAL d.o.o.; MARTINA HRANILOVIĆ</derivirana_varijabla>
  </DomainObject.Predmet.StrankaFormatedOIB>
  <DomainObject.Predmet.StrankaFormatedWithAdress>
    <izvorni_sadrzaj> BORIS KRATOFIL, POŽARINJE 19, 10000 Zagreb; P.G.P. d.o.o.; VJEROVNICI; STOMATOLOŠKA POLIKLINIKA ANA TRUPELJAK, Novoselečki put 40, 10000 Zagreb; IVAN GLAVAŠ; VICKO SVILOKOS; FILIP HULJEV; FIL-BER d.o.o.; DRAGO BORIĆ; FIL-BER d.o.o.; SMILJANA JURKOVIĆ; DRAŽANA NEVISTIĆ; NINO KUNAC; PERICA HRANILOVIĆ; ZVONKA BROZIČEVIĆ-HUSAJINA, 11. Ravnice br. 8, 10000 Zagreb; TOMISLAV BENKOVIĆ; NEVENKA ČORAK; IVANA HULJEV; IVANKA KLARIĆ; MARIJO DOKUPIL; HRVOJE KLARIĆ; DAMIR ČIŠ; BEĆIR MALKIĆ; SLAVKO LOVRIĆ; TOMISLAV GRGURIĆ, Duga 63, 32100 Vinkovci; Marijan Koši; DARKO HRANILOVIĆ; MARKO HRANILOVIĆ; NIKOLA PEJKOVIĆ; ANA MARIJA ŠULEK; JELENA UTJEŠINOVIĆ; JOSIP BIOČIĆ, Mendlova 7, 10000 Zagreb; EMILIO SVILIKOS; PETRA JAGUNIČ, Sjeničarska 6, 10000 Zagreb; IMEPERIJAL d.o.o.; MARTINA HRANILOVIĆ</izvorni_sadrzaj>
    <derivirana_varijabla naziv="DomainObject.Predmet.StrankaFormatedWithAdress_1"> BORIS KRATOFIL, POŽARINJE 19, 10000 Zagreb; P.G.P. d.o.o.; VJEROVNICI; STOMATOLOŠKA POLIKLINIKA ANA TRUPELJAK, Novoselečki put 40, 10000 Zagreb; IVAN GLAVAŠ; VICKO SVILOKOS; FILIP HULJEV; FIL-BER d.o.o.; DRAGO BORIĆ; FIL-BER d.o.o.; SMILJANA JURKOVIĆ; DRAŽANA NEVISTIĆ; NINO KUNAC; PERICA HRANILOVIĆ; ZVONKA BROZIČEVIĆ-HUSAJINA, 11. Ravnice br. 8, 10000 Zagreb; TOMISLAV BENKOVIĆ; NEVENKA ČORAK; IVANA HULJEV; IVANKA KLARIĆ; MARIJO DOKUPIL; HRVOJE KLARIĆ; DAMIR ČIŠ; BEĆIR MALKIĆ; SLAVKO LOVRIĆ; TOMISLAV GRGURIĆ, Duga 63, 32100 Vinkovci; Marijan Koši; DARKO HRANILOVIĆ; MARKO HRANILOVIĆ; NIKOLA PEJKOVIĆ; ANA MARIJA ŠULEK; JELENA UTJEŠINOVIĆ; JOSIP BIOČIĆ, Mendlova 7, 10000 Zagreb; EMILIO SVILIKOS; PETRA JAGUNIČ, Sjeničarska 6, 10000 Zagreb; IMEPERIJAL d.o.o.; MARTINA HRANILOVIĆ</derivirana_varijabla>
  </DomainObject.Predmet.StrankaFormatedWithAdress>
  <DomainObject.Predmet.StrankaFormatedWithAdressOIB>
    <izvorni_sadrzaj> BORIS KRATOFIL, OIB 69561579572, POŽARINJE 19, 10000 Zagreb; P.G.P. d.o.o., OIB 12988772690; VJEROVNICI; STOMATOLOŠKA POLIKLINIKA ANA TRUPELJAK, OIB 01013095292, Novoselečki put 40, 10000 Zagreb; IVAN GLAVAŠ; VICKO SVILOKOS; FILIP HULJEV; FIL-BER d.o.o., OIB 93590242976; DRAGO BORIĆ; FIL-BER d.o.o., OIB 93590242976; SMILJANA JURKOVIĆ; DRAŽANA NEVISTIĆ; NINO KUNAC; PERICA HRANILOVIĆ; ZVONKA BROZIČEVIĆ-HUSAJINA, 11. Ravnice br. 8, 10000 Zagreb; TOMISLAV BENKOVIĆ; NEVENKA ČORAK; IVANA HULJEV; IVANKA KLARIĆ; MARIJO DOKUPIL; HRVOJE KLARIĆ; DAMIR ČIŠ; BEĆIR MALKIĆ; SLAVKO LOVRIĆ; TOMISLAV GRGURIĆ, Duga 63, 32100 Vinkovci; Marijan Koši; DARKO HRANILOVIĆ; MARKO HRANILOVIĆ; NIKOLA PEJKOVIĆ; ANA MARIJA ŠULEK; JELENA UTJEŠINOVIĆ; JOSIP BIOČIĆ, Mendlova 7, 10000 Zagreb; EMILIO SVILIKOS; PETRA JAGUNIČ, Sjeničarska 6, 10000 Zagreb; IMEPERIJAL d.o.o.; MARTINA HRANILOVIĆ</izvorni_sadrzaj>
    <derivirana_varijabla naziv="DomainObject.Predmet.StrankaFormatedWithAdressOIB_1"> BORIS KRATOFIL, OIB 69561579572, POŽARINJE 19, 10000 Zagreb; P.G.P. d.o.o., OIB 12988772690; VJEROVNICI; STOMATOLOŠKA POLIKLINIKA ANA TRUPELJAK, OIB 01013095292, Novoselečki put 40, 10000 Zagreb; IVAN GLAVAŠ; VICKO SVILOKOS; FILIP HULJEV; FIL-BER d.o.o., OIB 93590242976; DRAGO BORIĆ; FIL-BER d.o.o., OIB 93590242976; SMILJANA JURKOVIĆ; DRAŽANA NEVISTIĆ; NINO KUNAC; PERICA HRANILOVIĆ; ZVONKA BROZIČEVIĆ-HUSAJINA, 11. Ravnice br. 8, 10000 Zagreb; TOMISLAV BENKOVIĆ; NEVENKA ČORAK; IVANA HULJEV; IVANKA KLARIĆ; MARIJO DOKUPIL; HRVOJE KLARIĆ; DAMIR ČIŠ; BEĆIR MALKIĆ; SLAVKO LOVRIĆ; TOMISLAV GRGURIĆ, Duga 63, 32100 Vinkovci; Marijan Koši; DARKO HRANILOVIĆ; MARKO HRANILOVIĆ; NIKOLA PEJKOVIĆ; ANA MARIJA ŠULEK; JELENA UTJEŠINOVIĆ; JOSIP BIOČIĆ, Mendlova 7, 10000 Zagreb; EMILIO SVILIKOS; PETRA JAGUNIČ, Sjeničarska 6, 10000 Zagreb; IMEPERIJAL d.o.o.; MARTINA HRANILOVIĆ</derivirana_varijabla>
  </DomainObject.Predmet.StrankaFormatedWithAdressOIB>
  <DomainObject.Predmet.StrankaWithAdress>
    <izvorni_sadrzaj>BORIS KRATOFIL POŽARINJE 19,10000 Zagreb,P.G.P. d.o.o. ,VJEROVNICI ,STOMATOLOŠKA POLIKLINIKA ANA TRUPELJAK Novoselečki put 40,10000 Zagreb,IVAN GLAVAŠ ,VICKO SVILOKOS ,FILIP HULJEV ,FIL-BER d.o.o. ,DRAGO BORIĆ ,FIL-BER d.o.o. ,SMILJANA JURKOVIĆ ,DRAŽANA NEVISTIĆ ,NINO KUNAC ,PERICA HRANILOVIĆ ,ZVONKA BROZIČEVIĆ-HUSAJINA 11. Ravnice br. 8,10000 Zagreb,TOMISLAV BENKOVIĆ ,NEVENKA ČORAK ,IVANA HULJEV ,IVANKA KLARIĆ ,MARIJO DOKUPIL ,HRVOJE KLARIĆ ,DAMIR ČIŠ ,BEĆIR MALKIĆ ,SLAVKO LOVRIĆ ,TOMISLAV GRGURIĆ Duga 63,32100 Vinkovci,Marijan Koši ,DARKO HRANILOVIĆ ,MARKO HRANILOVIĆ ,NIKOLA PEJKOVIĆ ,ANA MARIJA ŠULEK ,JELENA UTJEŠINOVIĆ ,JOSIP BIOČIĆ Mendlova 7,10000 Zagreb,EMILIO SVILIKOS ,PETRA JAGUNIČ Sjeničarska 6,10000 Zagreb,IMEPERIJAL d.o.o. ,MARTINA HRANILOVIĆ </izvorni_sadrzaj>
    <derivirana_varijabla naziv="DomainObject.Predmet.StrankaWithAdress_1">BORIS KRATOFIL POŽARINJE 19,10000 Zagreb,P.G.P. d.o.o. ,VJEROVNICI ,STOMATOLOŠKA POLIKLINIKA ANA TRUPELJAK Novoselečki put 40,10000 Zagreb,IVAN GLAVAŠ ,VICKO SVILOKOS ,FILIP HULJEV ,FIL-BER d.o.o. ,DRAGO BORIĆ ,FIL-BER d.o.o. ,SMILJANA JURKOVIĆ ,DRAŽANA NEVISTIĆ ,NINO KUNAC ,PERICA HRANILOVIĆ ,ZVONKA BROZIČEVIĆ-HUSAJINA 11. Ravnice br. 8,10000 Zagreb,TOMISLAV BENKOVIĆ ,NEVENKA ČORAK ,IVANA HULJEV ,IVANKA KLARIĆ ,MARIJO DOKUPIL ,HRVOJE KLARIĆ ,DAMIR ČIŠ ,BEĆIR MALKIĆ ,SLAVKO LOVRIĆ ,TOMISLAV GRGURIĆ Duga 63,32100 Vinkovci,Marijan Koši ,DARKO HRANILOVIĆ ,MARKO HRANILOVIĆ ,NIKOLA PEJKOVIĆ ,ANA MARIJA ŠULEK ,JELENA UTJEŠINOVIĆ ,JOSIP BIOČIĆ Mendlova 7,10000 Zagreb,EMILIO SVILIKOS ,PETRA JAGUNIČ Sjeničarska 6,10000 Zagreb,IMEPERIJAL d.o.o. ,MARTINA HRANILOVIĆ </derivirana_varijabla>
  </DomainObject.Predmet.StrankaWithAdress>
  <DomainObject.Predmet.StrankaWithAdressOIB>
    <izvorni_sadrzaj>BORIS KRATOFIL, OIB 69561579572, POŽARINJE 19,10000 Zagreb,P.G.P. d.o.o., OIB 12988772690,VJEROVNICI,STOMATOLOŠKA POLIKLINIKA ANA TRUPELJAK, OIB 01013095292, Novoselečki put 40,10000 Zagreb,IVAN GLAVAŠ,VICKO SVILOKOS,FILIP HULJEV,FIL-BER d.o.o., OIB 93590242976,DRAGO BORIĆ,FIL-BER d.o.o., OIB 93590242976,SMILJANA JURKOVIĆ,DRAŽANA NEVISTIĆ,NINO KUNAC,PERICA HRANILOVIĆ,ZVONKA BROZIČEVIĆ-HUSAJINA, 11. Ravnice br. 8,10000 Zagreb,TOMISLAV BENKOVIĆ,NEVENKA ČORAK,IVANA HULJEV,IVANKA KLARIĆ,MARIJO DOKUPIL,HRVOJE KLARIĆ,DAMIR ČIŠ,BEĆIR MALKIĆ,SLAVKO LOVRIĆ,TOMISLAV GRGURIĆ, Duga 63,32100 Vinkovci,Marijan Koši,DARKO HRANILOVIĆ,MARKO HRANILOVIĆ,NIKOLA PEJKOVIĆ,ANA MARIJA ŠULEK,JELENA UTJEŠINOVIĆ,JOSIP BIOČIĆ, Mendlova 7,10000 Zagreb,EMILIO SVILIKOS,PETRA JAGUNIČ, Sjeničarska 6,10000 Zagreb,IMEPERIJAL d.o.o.,MARTINA HRANILOVIĆ</izvorni_sadrzaj>
    <derivirana_varijabla naziv="DomainObject.Predmet.StrankaWithAdressOIB_1">BORIS KRATOFIL, OIB 69561579572, POŽARINJE 19,10000 Zagreb,P.G.P. d.o.o., OIB 12988772690,VJEROVNICI,STOMATOLOŠKA POLIKLINIKA ANA TRUPELJAK, OIB 01013095292, Novoselečki put 40,10000 Zagreb,IVAN GLAVAŠ,VICKO SVILOKOS,FILIP HULJEV,FIL-BER d.o.o., OIB 93590242976,DRAGO BORIĆ,FIL-BER d.o.o., OIB 93590242976,SMILJANA JURKOVIĆ,DRAŽANA NEVISTIĆ,NINO KUNAC,PERICA HRANILOVIĆ,ZVONKA BROZIČEVIĆ-HUSAJINA, 11. Ravnice br. 8,10000 Zagreb,TOMISLAV BENKOVIĆ,NEVENKA ČORAK,IVANA HULJEV,IVANKA KLARIĆ,MARIJO DOKUPIL,HRVOJE KLARIĆ,DAMIR ČIŠ,BEĆIR MALKIĆ,SLAVKO LOVRIĆ,TOMISLAV GRGURIĆ, Duga 63,32100 Vinkovci,Marijan Koši,DARKO HRANILOVIĆ,MARKO HRANILOVIĆ,NIKOLA PEJKOVIĆ,ANA MARIJA ŠULEK,JELENA UTJEŠINOVIĆ,JOSIP BIOČIĆ, Mendlova 7,10000 Zagreb,EMILIO SVILIKOS,PETRA JAGUNIČ, Sjeničarska 6,10000 Zagreb,IMEPERIJAL d.o.o.,MARTINA HRANILOVIĆ</derivirana_varijabla>
  </DomainObject.Predmet.StrankaWithAdressOIB>
  <DomainObject.Predmet.StrankaNazivFormated>
    <izvorni_sadrzaj>BORIS KRATOFIL,P.G.P. d.o.o.,VJEROVNICI,STOMATOLOŠKA POLIKLINIKA ANA TRUPELJAK,IVAN GLAVAŠ,VICKO SVILOKOS,FILIP HULJEV,FIL-BER d.o.o.,DRAGO BORIĆ,FIL-BER d.o.o.,SMILJANA JURKOVIĆ,DRAŽANA NEVISTIĆ,NINO KUNAC,PERICA HRANILOVIĆ,ZVONKA BROZIČEVIĆ-HUSAJINA,TOMISLAV BENKOVIĆ,NEVENKA ČORAK,IVANA HULJEV,IVANKA KLARIĆ,MARIJO DOKUPIL,HRVOJE KLARIĆ,DAMIR ČIŠ,BEĆIR MALKIĆ,SLAVKO LOVRIĆ,TOMISLAV GRGURIĆ,Marijan Koši,DARKO HRANILOVIĆ,MARKO HRANILOVIĆ,NIKOLA PEJKOVIĆ,ANA MARIJA ŠULEK,JELENA UTJEŠINOVIĆ,JOSIP BIOČIĆ,EMILIO SVILIKOS,PETRA JAGUNIČ,IMEPERIJAL d.o.o.,MARTINA HRANILOVIĆ</izvorni_sadrzaj>
    <derivirana_varijabla naziv="DomainObject.Predmet.StrankaNazivFormated_1">BORIS KRATOFIL,P.G.P. d.o.o.,VJEROVNICI,STOMATOLOŠKA POLIKLINIKA ANA TRUPELJAK,IVAN GLAVAŠ,VICKO SVILOKOS,FILIP HULJEV,FIL-BER d.o.o.,DRAGO BORIĆ,FIL-BER d.o.o.,SMILJANA JURKOVIĆ,DRAŽANA NEVISTIĆ,NINO KUNAC,PERICA HRANILOVIĆ,ZVONKA BROZIČEVIĆ-HUSAJINA,TOMISLAV BENKOVIĆ,NEVENKA ČORAK,IVANA HULJEV,IVANKA KLARIĆ,MARIJO DOKUPIL,HRVOJE KLARIĆ,DAMIR ČIŠ,BEĆIR MALKIĆ,SLAVKO LOVRIĆ,TOMISLAV GRGURIĆ,Marijan Koši,DARKO HRANILOVIĆ,MARKO HRANILOVIĆ,NIKOLA PEJKOVIĆ,ANA MARIJA ŠULEK,JELENA UTJEŠINOVIĆ,JOSIP BIOČIĆ,EMILIO SVILIKOS,PETRA JAGUNIČ,IMEPERIJAL d.o.o.,MARTINA HRANILOVIĆ</derivirana_varijabla>
  </DomainObject.Predmet.StrankaNazivFormated>
  <DomainObject.Predmet.StrankaNazivFormatedOIB>
    <izvorni_sadrzaj>BORIS KRATOFIL, OIB 69561579572,P.G.P. d.o.o., OIB 12988772690,VJEROVNICI,STOMATOLOŠKA POLIKLINIKA ANA TRUPELJAK, OIB 01013095292,IVAN GLAVAŠ,VICKO SVILOKOS,FILIP HULJEV,FIL-BER d.o.o., OIB 93590242976,DRAGO BORIĆ,FIL-BER d.o.o., OIB 93590242976,SMILJANA JURKOVIĆ,DRAŽANA NEVISTIĆ,NINO KUNAC,PERICA HRANILOVIĆ,ZVONKA BROZIČEVIĆ-HUSAJINA,TOMISLAV BENKOVIĆ,NEVENKA ČORAK,IVANA HULJEV,IVANKA KLARIĆ,MARIJO DOKUPIL,HRVOJE KLARIĆ,DAMIR ČIŠ,BEĆIR MALKIĆ,SLAVKO LOVRIĆ,TOMISLAV GRGURIĆ,Marijan Koši,DARKO HRANILOVIĆ,MARKO HRANILOVIĆ,NIKOLA PEJKOVIĆ,ANA MARIJA ŠULEK,JELENA UTJEŠINOVIĆ,JOSIP BIOČIĆ,EMILIO SVILIKOS,PETRA JAGUNIČ,IMEPERIJAL d.o.o.,MARTINA HRANILOVIĆ</izvorni_sadrzaj>
    <derivirana_varijabla naziv="DomainObject.Predmet.StrankaNazivFormatedOIB_1">BORIS KRATOFIL, OIB 69561579572,P.G.P. d.o.o., OIB 12988772690,VJEROVNICI,STOMATOLOŠKA POLIKLINIKA ANA TRUPELJAK, OIB 01013095292,IVAN GLAVAŠ,VICKO SVILOKOS,FILIP HULJEV,FIL-BER d.o.o., OIB 93590242976,DRAGO BORIĆ,FIL-BER d.o.o., OIB 93590242976,SMILJANA JURKOVIĆ,DRAŽANA NEVISTIĆ,NINO KUNAC,PERICA HRANILOVIĆ,ZVONKA BROZIČEVIĆ-HUSAJINA,TOMISLAV BENKOVIĆ,NEVENKA ČORAK,IVANA HULJEV,IVANKA KLARIĆ,MARIJO DOKUPIL,HRVOJE KLARIĆ,DAMIR ČIŠ,BEĆIR MALKIĆ,SLAVKO LOVRIĆ,TOMISLAV GRGURIĆ,Marijan Koši,DARKO HRANILOVIĆ,MARKO HRANILOVIĆ,NIKOLA PEJKOVIĆ,ANA MARIJA ŠULEK,JELENA UTJEŠINOVIĆ,JOSIP BIOČIĆ,EMILIO SVILIKOS,PETRA JAGUNIČ,IMEPERIJAL d.o.o.,MARTINA HRANILOVIĆ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BORIS KRATOFIL</item>
      <item>P.G.P. d.o.o.</item>
      <item>VJEROVNICI</item>
      <item>STOMATOLOŠKA POLIKLINIKA ANA TRUPELJAK</item>
      <item>IVAN GLAVAŠ</item>
      <item>VICKO SVILOKOS</item>
      <item>FILIP HULJEV</item>
      <item>FIL-BER d.o.o.</item>
      <item>DRAGO BORIĆ</item>
      <item>FIL-BER d.o.o.</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izvorni_sadrzaj>
    <derivirana_varijabla naziv="DomainObject.Predmet.StrankaListFormated_1">
      <item>BORIS KRATOFIL</item>
      <item>P.G.P. d.o.o.</item>
      <item>VJEROVNICI</item>
      <item>STOMATOLOŠKA POLIKLINIKA ANA TRUPELJAK</item>
      <item>IVAN GLAVAŠ</item>
      <item>VICKO SVILOKOS</item>
      <item>FILIP HULJEV</item>
      <item>FIL-BER d.o.o.</item>
      <item>DRAGO BORIĆ</item>
      <item>FIL-BER d.o.o.</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derivirana_varijabla>
  </DomainObject.Predmet.StrankaListFormated>
  <DomainObject.Predmet.StrankaListFormatedOIB>
    <izvorni_sadrzaj>
      <item>BORIS KRATOFIL, OIB 69561579572</item>
      <item>P.G.P. d.o.o., OIB 12988772690</item>
      <item>VJEROVNICI</item>
      <item>STOMATOLOŠKA POLIKLINIKA ANA TRUPELJAK, OIB 01013095292</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izvorni_sadrzaj>
    <derivirana_varijabla naziv="DomainObject.Predmet.StrankaListFormatedOIB_1">
      <item>BORIS KRATOFIL, OIB 69561579572</item>
      <item>P.G.P. d.o.o., OIB 12988772690</item>
      <item>VJEROVNICI</item>
      <item>STOMATOLOŠKA POLIKLINIKA ANA TRUPELJAK, OIB 01013095292</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derivirana_varijabla>
  </DomainObject.Predmet.StrankaListFormatedOIB>
  <DomainObject.Predmet.StrankaListFormatedWithAdress>
    <izvorni_sadrzaj>
      <item>BORIS KRATOFIL, POŽARINJE 19, 10000 Zagreb</item>
      <item>P.G.P. d.o.o.</item>
      <item>VJEROVNICI</item>
      <item>STOMATOLOŠKA POLIKLINIKA ANA TRUPELJAK, Novoselečki put 40, 10000 Zagreb</item>
      <item>IVAN GLAVAŠ</item>
      <item>VICKO SVILOKOS</item>
      <item>FILIP HULJEV</item>
      <item>FIL-BER d.o.o.</item>
      <item>DRAGO BORIĆ</item>
      <item>FIL-BER d.o.o.</item>
      <item>SMILJANA JURKOVIĆ</item>
      <item>DRAŽANA NEVISTIĆ</item>
      <item>NINO KUNAC</item>
      <item>PERICA HRANILOVIĆ</item>
      <item>ZVONKA BROZIČEVIĆ-HUSAJINA, 11. Ravnice br. 8, 10000 Zagreb</item>
      <item>TOMISLAV BENKOVIĆ</item>
      <item>NEVENKA ČORAK</item>
      <item>IVANA HULJEV</item>
      <item>IVANKA KLARIĆ</item>
      <item>MARIJO DOKUPIL</item>
      <item>HRVOJE KLARIĆ</item>
      <item>DAMIR ČIŠ</item>
      <item>BEĆIR MALKIĆ</item>
      <item>SLAVKO LOVRIĆ</item>
      <item>TOMISLAV GRGURIĆ, Duga 63, 32100 Vinkovci</item>
      <item>Marijan Koši</item>
      <item>DARKO HRANILOVIĆ</item>
      <item>MARKO HRANILOVIĆ</item>
      <item>NIKOLA PEJKOVIĆ</item>
      <item>ANA MARIJA ŠULEK</item>
      <item>JELENA UTJEŠINOVIĆ</item>
      <item>JOSIP BIOČIĆ, Mendlova 7, 10000 Zagreb</item>
      <item>EMILIO SVILIKOS</item>
      <item>PETRA JAGUNIČ, Sjeničarska 6, 10000 Zagreb</item>
      <item>IMEPERIJAL d.o.o.</item>
      <item>MARTINA HRANILOVIĆ</item>
    </izvorni_sadrzaj>
    <derivirana_varijabla naziv="DomainObject.Predmet.StrankaListFormatedWithAdress_1">
      <item>BORIS KRATOFIL, POŽARINJE 19, 10000 Zagreb</item>
      <item>P.G.P. d.o.o.</item>
      <item>VJEROVNICI</item>
      <item>STOMATOLOŠKA POLIKLINIKA ANA TRUPELJAK, Novoselečki put 40, 10000 Zagreb</item>
      <item>IVAN GLAVAŠ</item>
      <item>VICKO SVILOKOS</item>
      <item>FILIP HULJEV</item>
      <item>FIL-BER d.o.o.</item>
      <item>DRAGO BORIĆ</item>
      <item>FIL-BER d.o.o.</item>
      <item>SMILJANA JURKOVIĆ</item>
      <item>DRAŽANA NEVISTIĆ</item>
      <item>NINO KUNAC</item>
      <item>PERICA HRANILOVIĆ</item>
      <item>ZVONKA BROZIČEVIĆ-HUSAJINA, 11. Ravnice br. 8, 10000 Zagreb</item>
      <item>TOMISLAV BENKOVIĆ</item>
      <item>NEVENKA ČORAK</item>
      <item>IVANA HULJEV</item>
      <item>IVANKA KLARIĆ</item>
      <item>MARIJO DOKUPIL</item>
      <item>HRVOJE KLARIĆ</item>
      <item>DAMIR ČIŠ</item>
      <item>BEĆIR MALKIĆ</item>
      <item>SLAVKO LOVRIĆ</item>
      <item>TOMISLAV GRGURIĆ, Duga 63, 32100 Vinkovci</item>
      <item>Marijan Koši</item>
      <item>DARKO HRANILOVIĆ</item>
      <item>MARKO HRANILOVIĆ</item>
      <item>NIKOLA PEJKOVIĆ</item>
      <item>ANA MARIJA ŠULEK</item>
      <item>JELENA UTJEŠINOVIĆ</item>
      <item>JOSIP BIOČIĆ, Mendlova 7, 10000 Zagreb</item>
      <item>EMILIO SVILIKOS</item>
      <item>PETRA JAGUNIČ, Sjeničarska 6, 10000 Zagreb</item>
      <item>IMEPERIJAL d.o.o.</item>
      <item>MARTINA HRANILOVIĆ</item>
    </derivirana_varijabla>
  </DomainObject.Predmet.StrankaListFormatedWithAdress>
  <DomainObject.Predmet.StrankaListFormatedWithAdressOIB>
    <izvorni_sadrzaj>
      <item>BORIS KRATOFIL, OIB 69561579572, POŽARINJE 19, 10000 Zagreb</item>
      <item>P.G.P. d.o.o., OIB 12988772690</item>
      <item>VJEROVNICI</item>
      <item>STOMATOLOŠKA POLIKLINIKA ANA TRUPELJAK, OIB 01013095292, Novoselečki put 40, 10000 Zagreb</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 11. Ravnice br. 8, 10000 Zagreb</item>
      <item>TOMISLAV BENKOVIĆ</item>
      <item>NEVENKA ČORAK</item>
      <item>IVANA HULJEV</item>
      <item>IVANKA KLARIĆ</item>
      <item>MARIJO DOKUPIL</item>
      <item>HRVOJE KLARIĆ</item>
      <item>DAMIR ČIŠ</item>
      <item>BEĆIR MALKIĆ</item>
      <item>SLAVKO LOVRIĆ</item>
      <item>TOMISLAV GRGURIĆ, Duga 63, 32100 Vinkovci</item>
      <item>Marijan Koši</item>
      <item>DARKO HRANILOVIĆ</item>
      <item>MARKO HRANILOVIĆ</item>
      <item>NIKOLA PEJKOVIĆ</item>
      <item>ANA MARIJA ŠULEK</item>
      <item>JELENA UTJEŠINOVIĆ</item>
      <item>JOSIP BIOČIĆ, Mendlova 7, 10000 Zagreb</item>
      <item>EMILIO SVILIKOS</item>
      <item>PETRA JAGUNIČ, Sjeničarska 6, 10000 Zagreb</item>
      <item>IMEPERIJAL d.o.o.</item>
      <item>MARTINA HRANILOVIĆ</item>
    </izvorni_sadrzaj>
    <derivirana_varijabla naziv="DomainObject.Predmet.StrankaListFormatedWithAdressOIB_1">
      <item>BORIS KRATOFIL, OIB 69561579572, POŽARINJE 19, 10000 Zagreb</item>
      <item>P.G.P. d.o.o., OIB 12988772690</item>
      <item>VJEROVNICI</item>
      <item>STOMATOLOŠKA POLIKLINIKA ANA TRUPELJAK, OIB 01013095292, Novoselečki put 40, 10000 Zagreb</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 11. Ravnice br. 8, 10000 Zagreb</item>
      <item>TOMISLAV BENKOVIĆ</item>
      <item>NEVENKA ČORAK</item>
      <item>IVANA HULJEV</item>
      <item>IVANKA KLARIĆ</item>
      <item>MARIJO DOKUPIL</item>
      <item>HRVOJE KLARIĆ</item>
      <item>DAMIR ČIŠ</item>
      <item>BEĆIR MALKIĆ</item>
      <item>SLAVKO LOVRIĆ</item>
      <item>TOMISLAV GRGURIĆ, Duga 63, 32100 Vinkovci</item>
      <item>Marijan Koši</item>
      <item>DARKO HRANILOVIĆ</item>
      <item>MARKO HRANILOVIĆ</item>
      <item>NIKOLA PEJKOVIĆ</item>
      <item>ANA MARIJA ŠULEK</item>
      <item>JELENA UTJEŠINOVIĆ</item>
      <item>JOSIP BIOČIĆ, Mendlova 7, 10000 Zagreb</item>
      <item>EMILIO SVILIKOS</item>
      <item>PETRA JAGUNIČ, Sjeničarska 6, 10000 Zagreb</item>
      <item>IMEPERIJAL d.o.o.</item>
      <item>MARTINA HRANILOVIĆ</item>
    </derivirana_varijabla>
  </DomainObject.Predmet.StrankaListFormatedWithAdressOIB>
  <DomainObject.Predmet.StrankaListNazivFormated>
    <izvorni_sadrzaj>
      <item>BORIS KRATOFIL</item>
      <item>P.G.P. d.o.o.</item>
      <item>VJEROVNICI</item>
      <item>STOMATOLOŠKA POLIKLINIKA ANA TRUPELJAK</item>
      <item>IVAN GLAVAŠ</item>
      <item>VICKO SVILOKOS</item>
      <item>FILIP HULJEV</item>
      <item>FIL-BER d.o.o.</item>
      <item>DRAGO BORIĆ</item>
      <item>FIL-BER d.o.o.</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izvorni_sadrzaj>
    <derivirana_varijabla naziv="DomainObject.Predmet.StrankaListNazivFormated_1">
      <item>BORIS KRATOFIL</item>
      <item>P.G.P. d.o.o.</item>
      <item>VJEROVNICI</item>
      <item>STOMATOLOŠKA POLIKLINIKA ANA TRUPELJAK</item>
      <item>IVAN GLAVAŠ</item>
      <item>VICKO SVILOKOS</item>
      <item>FILIP HULJEV</item>
      <item>FIL-BER d.o.o.</item>
      <item>DRAGO BORIĆ</item>
      <item>FIL-BER d.o.o.</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derivirana_varijabla>
  </DomainObject.Predmet.StrankaListNazivFormated>
  <DomainObject.Predmet.StrankaListNazivFormatedOIB>
    <izvorni_sadrzaj>
      <item>BORIS KRATOFIL, OIB 69561579572</item>
      <item>P.G.P. d.o.o., OIB 12988772690</item>
      <item>VJEROVNICI</item>
      <item>STOMATOLOŠKA POLIKLINIKA ANA TRUPELJAK, OIB 01013095292</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izvorni_sadrzaj>
    <derivirana_varijabla naziv="DomainObject.Predmet.StrankaListNazivFormatedOIB_1">
      <item>BORIS KRATOFIL, OIB 69561579572</item>
      <item>P.G.P. d.o.o., OIB 12988772690</item>
      <item>VJEROVNICI</item>
      <item>STOMATOLOŠKA POLIKLINIKA ANA TRUPELJAK, OIB 01013095292</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derivirana_varijabla>
  </DomainObject.Predmet.StrankaListNazivFormatedOIB>
  <DomainObject.Predmet.ProtuStrankaListFormated>
    <izvorni_sadrzaj>
      <item>KODRA d.o.o. za inženjering, građevinarstvo i trgovinu</item>
    </izvorni_sadrzaj>
    <derivirana_varijabla naziv="DomainObject.Predmet.ProtuStrankaListFormated_1">
      <item>KODRA d.o.o. za inženjering, građevinarstvo i trgovinu</item>
    </derivirana_varijabla>
  </DomainObject.Predmet.ProtuStrankaListFormated>
  <DomainObject.Predmet.ProtuStrankaListFormatedOIB>
    <izvorni_sadrzaj>
      <item>KODRA d.o.o. za inženjering, građevinarstvo i trgovinu, OIB 98375772362</item>
    </izvorni_sadrzaj>
    <derivirana_varijabla naziv="DomainObject.Predmet.ProtuStrankaListFormatedOIB_1">
      <item>KODRA d.o.o. za inženjering, građevinarstvo i trgovinu, OIB 98375772362</item>
    </derivirana_varijabla>
  </DomainObject.Predmet.ProtuStrankaListFormatedOIB>
  <DomainObject.Predmet.ProtuStrankaListFormatedWithAdress>
    <izvorni_sadrzaj>
      <item>KODRA d.o.o. za inženjering, građevinarstvo i trgovinu, PRVE POLJANICE 9, 10000 Zagreb</item>
    </izvorni_sadrzaj>
    <derivirana_varijabla naziv="DomainObject.Predmet.ProtuStrankaListFormatedWithAdress_1">
      <item>KODRA d.o.o. za inženjering, građevinarstvo i trgovinu, PRVE POLJANICE 9, 10000 Zagreb</item>
    </derivirana_varijabla>
  </DomainObject.Predmet.ProtuStrankaListFormatedWithAdress>
  <DomainObject.Predmet.ProtuStrankaListFormatedWithAdressOIB>
    <izvorni_sadrzaj>
      <item>KODRA d.o.o. za inženjering, građevinarstvo i trgovinu, OIB 98375772362, PRVE POLJANICE 9, 10000 Zagreb</item>
    </izvorni_sadrzaj>
    <derivirana_varijabla naziv="DomainObject.Predmet.ProtuStrankaListFormatedWithAdressOIB_1">
      <item>KODRA d.o.o. za inženjering, građevinarstvo i trgovinu, OIB 98375772362, PRVE POLJANICE 9, 10000 Zagreb</item>
    </derivirana_varijabla>
  </DomainObject.Predmet.ProtuStrankaListFormatedWithAdressOIB>
  <DomainObject.Predmet.ProtuStrankaListNazivFormated>
    <izvorni_sadrzaj>
      <item>KODRA d.o.o. za inženjering, građevinarstvo i trgovinu</item>
    </izvorni_sadrzaj>
    <derivirana_varijabla naziv="DomainObject.Predmet.ProtuStrankaListNazivFormated_1">
      <item>KODRA d.o.o. za inženjering, građevinarstvo i trgovinu</item>
    </derivirana_varijabla>
  </DomainObject.Predmet.ProtuStrankaListNazivFormated>
  <DomainObject.Predmet.ProtuStrankaListNazivFormatedOIB>
    <izvorni_sadrzaj>
      <item>KODRA d.o.o. za inženjering, građevinarstvo i trgovinu, OIB 98375772362</item>
    </izvorni_sadrzaj>
    <derivirana_varijabla naziv="DomainObject.Predmet.ProtuStrankaListNazivFormatedOIB_1">
      <item>KODRA d.o.o. za inženjering, građevinarstvo i trgovinu, OIB 98375772362</item>
    </derivirana_varijabla>
  </DomainObject.Predmet.ProtuStrankaListNazivFormatedOIB>
  <DomainObject.Predmet.OstaliListFormated>
    <izvorni_sadrzaj>
      <item>DARIO DRAGIJA</item>
      <item>DRAGUTIN KOŽIĆ</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 za ugostiteljstvo i turizam</item>
      <item>Milorad Zajkovski</item>
    </izvorni_sadrzaj>
    <derivirana_varijabla naziv="DomainObject.Predmet.OstaliListFormated_1">
      <item>DARIO DRAGIJA</item>
      <item>DRAGUTIN KOŽIĆ</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 za ugostiteljstvo i turizam</item>
      <item>Milorad Zajkovski</item>
    </derivirana_varijabla>
  </DomainObject.Predmet.OstaliListFormated>
  <DomainObject.Predmet.OstaliListFormatedOIB>
    <izvorni_sadrzaj>
      <item>DARIO DRAGIJA, OIB 98840983341</item>
      <item>DRAGUTIN KOŽIĆ, OIB 18718895386</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 za ugostiteljstvo i turizam, OIB 37239095357</item>
      <item>Milorad Zajkovski, OIB 59768013642</item>
    </izvorni_sadrzaj>
    <derivirana_varijabla naziv="DomainObject.Predmet.OstaliListFormatedOIB_1">
      <item>DARIO DRAGIJA, OIB 98840983341</item>
      <item>DRAGUTIN KOŽIĆ, OIB 18718895386</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 za ugostiteljstvo i turizam, OIB 37239095357</item>
      <item>Milorad Zajkovski, OIB 59768013642</item>
    </derivirana_varijabla>
  </DomainObject.Predmet.OstaliListFormatedOIB>
  <DomainObject.Predmet.OstaliListFormatedWithAdress>
    <izvorni_sadrzaj>
      <item>DARIO DRAGIJA, KAKTUSA 83, 10360 SESVETE</item>
      <item>DRAGUTIN KOŽIĆ, GORNJA DRENOVA 124, 10380 Sveti Ivan Zelina</item>
      <item>DARKO ŠTIRMER, MAKSIMIRSKA 88/VI, 10000 Zagreb</item>
      <item>DRAGO- / PROMET d.o.o., Mirna ulica 28, 10000 Zagreb</item>
      <item>Zagrebačka / banka d.d., Trg bana J.Jelačića 10, 10000 Zagreb</item>
      <item>ŽDO Zagreb, Građansko-upravni odjel, Savska 41, 10000 Zagreb</item>
      <item>javnost</item>
      <item>Slavko Lovrić, Grižanska 3, 10000 Zagreb</item>
      <item>Općinski građanski sud u Zagrebu, zemljišno-knjižni odjel</item>
      <item>RH, MF, Porezna uprava, Av. Dubrovnik 32, 10000 Zagreb</item>
      <item>Nikola Pejković, Dubrava 124, 10000 Zagreb</item>
      <item>Milan Mileusnić, Vlaška 40, 10000 Zagreb</item>
      <item>IMPERIJA d.o.o. za ugostiteljstvo i turizam, Dubečka 25, 10360 Sesvete</item>
      <item>Milorad Zajkovski, Ivana Vencla 32, 10290 Zaprešić</item>
    </izvorni_sadrzaj>
    <derivirana_varijabla naziv="DomainObject.Predmet.OstaliListFormatedWithAdress_1">
      <item>DARIO DRAGIJA, KAKTUSA 83, 10360 SESVETE</item>
      <item>DRAGUTIN KOŽIĆ, GORNJA DRENOVA 124, 10380 Sveti Ivan Zelina</item>
      <item>DARKO ŠTIRMER, MAKSIMIRSKA 88/VI, 10000 Zagreb</item>
      <item>DRAGO- / PROMET d.o.o., Mirna ulica 28, 10000 Zagreb</item>
      <item>Zagrebačka / banka d.d., Trg bana J.Jelačića 10, 10000 Zagreb</item>
      <item>ŽDO Zagreb, Građansko-upravni odjel, Savska 41, 10000 Zagreb</item>
      <item>javnost</item>
      <item>Slavko Lovrić, Grižanska 3, 10000 Zagreb</item>
      <item>Općinski građanski sud u Zagrebu, zemljišno-knjižni odjel</item>
      <item>RH, MF, Porezna uprava, Av. Dubrovnik 32, 10000 Zagreb</item>
      <item>Nikola Pejković, Dubrava 124, 10000 Zagreb</item>
      <item>Milan Mileusnić, Vlaška 40, 10000 Zagreb</item>
      <item>IMPERIJA d.o.o. za ugostiteljstvo i turizam, Dubečka 25, 10360 Sesvete</item>
      <item>Milorad Zajkovski, Ivana Vencla 32, 10290 Zaprešić</item>
    </derivirana_varijabla>
  </DomainObject.Predmet.OstaliListFormatedWithAdress>
  <DomainObject.Predmet.OstaliListFormatedWithAdressOIB>
    <izvorni_sadrzaj>
      <item>DARIO DRAGIJA, OIB 98840983341, KAKTUSA 83, 10360 SESVETE</item>
      <item>DRAGUTIN KOŽIĆ, OIB 18718895386, GORNJA DRENOVA 124, 10380 Sveti Ivan Zelina</item>
      <item>DARKO ŠTIRMER, MAKSIMIRSKA 88/VI, 10000 Zagreb</item>
      <item>DRAGO- / PROMET d.o.o., Mirna ulica 28, 10000 Zagreb</item>
      <item>Zagrebačka / banka d.d., Trg bana J.Jelačića 10, 10000 Zagreb</item>
      <item>ŽDO Zagreb, Građansko-upravni odjel, Savska 41, 10000 Zagreb</item>
      <item>javnost</item>
      <item>Slavko Lovrić, Grižanska 3, 10000 Zagreb</item>
      <item>Općinski građanski sud u Zagrebu, zemljišno-knjižni odjel</item>
      <item>RH, MF, Porezna uprava, Av. Dubrovnik 32, 10000 Zagreb</item>
      <item>Nikola Pejković, Dubrava 124, 10000 Zagreb</item>
      <item>Milan Mileusnić, Vlaška 40, 10000 Zagreb</item>
      <item>IMPERIJA d.o.o. za ugostiteljstvo i turizam, OIB 37239095357, Dubečka 25, 10360 Sesvete</item>
      <item>Milorad Zajkovski, OIB 59768013642, Ivana Vencla 32, 10290 Zaprešić</item>
    </izvorni_sadrzaj>
    <derivirana_varijabla naziv="DomainObject.Predmet.OstaliListFormatedWithAdressOIB_1">
      <item>DARIO DRAGIJA, OIB 98840983341, KAKTUSA 83, 10360 SESVETE</item>
      <item>DRAGUTIN KOŽIĆ, OIB 18718895386, GORNJA DRENOVA 124, 10380 Sveti Ivan Zelina</item>
      <item>DARKO ŠTIRMER, MAKSIMIRSKA 88/VI, 10000 Zagreb</item>
      <item>DRAGO- / PROMET d.o.o., Mirna ulica 28, 10000 Zagreb</item>
      <item>Zagrebačka / banka d.d., Trg bana J.Jelačića 10, 10000 Zagreb</item>
      <item>ŽDO Zagreb, Građansko-upravni odjel, Savska 41, 10000 Zagreb</item>
      <item>javnost</item>
      <item>Slavko Lovrić, Grižanska 3, 10000 Zagreb</item>
      <item>Općinski građanski sud u Zagrebu, zemljišno-knjižni odjel</item>
      <item>RH, MF, Porezna uprava, Av. Dubrovnik 32, 10000 Zagreb</item>
      <item>Nikola Pejković, Dubrava 124, 10000 Zagreb</item>
      <item>Milan Mileusnić, Vlaška 40, 10000 Zagreb</item>
      <item>IMPERIJA d.o.o. za ugostiteljstvo i turizam, OIB 37239095357, Dubečka 25, 10360 Sesvete</item>
      <item>Milorad Zajkovski, OIB 59768013642, Ivana Vencla 32, 10290 Zaprešić</item>
    </derivirana_varijabla>
  </DomainObject.Predmet.OstaliListFormatedWithAdressOIB>
  <DomainObject.Predmet.OstaliListNazivFormated>
    <izvorni_sadrzaj>
      <item>DARIO DRAGIJA</item>
      <item>DRAGUTIN KOŽIĆ</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 za ugostiteljstvo i turizam</item>
      <item>Milorad Zajkovski</item>
    </izvorni_sadrzaj>
    <derivirana_varijabla naziv="DomainObject.Predmet.OstaliListNazivFormated_1">
      <item>DARIO DRAGIJA</item>
      <item>DRAGUTIN KOŽIĆ</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 za ugostiteljstvo i turizam</item>
      <item>Milorad Zajkovski</item>
    </derivirana_varijabla>
  </DomainObject.Predmet.OstaliListNazivFormated>
  <DomainObject.Predmet.OstaliListNazivFormatedOIB>
    <izvorni_sadrzaj>
      <item>DARIO DRAGIJA, OIB 98840983341</item>
      <item>DRAGUTIN KOŽIĆ, OIB 18718895386</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 za ugostiteljstvo i turizam, OIB 37239095357</item>
      <item>Milorad Zajkovski, OIB 59768013642</item>
    </izvorni_sadrzaj>
    <derivirana_varijabla naziv="DomainObject.Predmet.OstaliListNazivFormatedOIB_1">
      <item>DARIO DRAGIJA, OIB 98840983341</item>
      <item>DRAGUTIN KOŽIĆ, OIB 18718895386</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 za ugostiteljstvo i turizam, OIB 37239095357</item>
      <item>Milorad Zajkovski, OIB 59768013642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BORIS KRATOFIL i dr.</izvorni_sadrzaj>
    <derivirana_varijabla naziv="DomainObject.Predmet.StrankaIDrugi_1">BORIS KRATOFIL i dr.</derivirana_varijabla>
  </DomainObject.Predmet.StrankaIDrugi>
  <DomainObject.Predmet.ProtustrankaIDrugi>
    <izvorni_sadrzaj>KODRA d.o.o. za inženjering, građevinarstvo i trgovinu</izvorni_sadrzaj>
    <derivirana_varijabla naziv="DomainObject.Predmet.ProtustrankaIDrugi_1">KODRA d.o.o. za inženjering, građevinarstvo i trgovinu</derivirana_varijabla>
  </DomainObject.Predmet.ProtustrankaIDrugi>
  <DomainObject.Predmet.StrankaIDrugiAdressOIB>
    <izvorni_sadrzaj>BORIS KRATOFIL, OIB 69561579572, POŽARINJE 19, 10000 Zagreb i dr.</izvorni_sadrzaj>
    <derivirana_varijabla naziv="DomainObject.Predmet.StrankaIDrugiAdressOIB_1">BORIS KRATOFIL, OIB 69561579572, POŽARINJE 19, 10000 Zagreb i dr.</derivirana_varijabla>
  </DomainObject.Predmet.StrankaIDrugiAdressOIB>
  <DomainObject.Predmet.ProtustrankaIDrugiAdressOIB>
    <izvorni_sadrzaj>KODRA d.o.o. za inženjering, građevinarstvo i trgovinu, OIB 98375772362, PRVE POLJANICE 9, 10000 Zagreb</izvorni_sadrzaj>
    <derivirana_varijabla naziv="DomainObject.Predmet.ProtustrankaIDrugiAdressOIB_1">KODRA d.o.o. za inženjering, građevinarstvo i trgovinu, OIB 98375772362, PRVE POLJANICE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KODRA d.o.o. za inženjering, građevinarstvo i trgovinu</item>
      <item>BORIS KRATOFIL</item>
      <item>DARIO DRAGIJA</item>
      <item>DRAGUTIN KOŽIĆ</item>
      <item>DARKO ŠTIRMER</item>
      <item>DRAGO- / PROMET d.o.o.</item>
      <item>P.G.P. d.o.o.</item>
      <item>VJEROVNICI</item>
      <item>STOMATOLOŠKA POLIKLINIKA ANA TRUPELJAK</item>
      <item>IVAN GLAVAŠ</item>
      <item>VICKO SVILOKOS</item>
      <item>FILIP HULJEV</item>
      <item>FIL-BER d.o.o.</item>
      <item>DRAGO BORIĆ</item>
      <item>FIL-BER d.o.o.</item>
      <item>SMILJANA JURKOVIĆ</item>
      <item>DRAŽANA NEVISTIĆ</item>
      <item>NINO KUNAC</item>
      <item>PERICA HRANILOVIĆ</item>
      <item>ZVONKA BROZIČEVIĆ-HUSAJINA</item>
      <item>TOMISLAV BENKOVIĆ</item>
      <item>NEVENKA ČORAK</item>
      <item>IVANA HULJEV</item>
      <item>Zagrebačka / banka d.d.</item>
      <item>IVANKA KLARIĆ</item>
      <item>MARIJO DOKUPIL</item>
      <item>HRVOJE KLARIĆ</item>
      <item>DAMIR ČIŠ</item>
      <item>ŽDO Zagreb, Građansko-upravni odjel</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item>javnost</item>
      <item>Slavko Lovrić</item>
      <item>Općinski građanski sud u Zagrebu, zemljišno-knjižni odjel</item>
      <item>RH, MF, Porezna uprava</item>
      <item>Nikola Pejković</item>
      <item>Milan Mileusnić</item>
      <item>IMPERIJA d.o.o. za ugostiteljstvo i turizam</item>
      <item>Milorad Zajkovski</item>
    </izvorni_sadrzaj>
    <derivirana_varijabla naziv="DomainObject.Predmet.SudioniciListNaziv_1">
      <item>KODRA d.o.o. za inženjering, građevinarstvo i trgovinu</item>
      <item>BORIS KRATOFIL</item>
      <item>DARIO DRAGIJA</item>
      <item>DRAGUTIN KOŽIĆ</item>
      <item>DARKO ŠTIRMER</item>
      <item>DRAGO- / PROMET d.o.o.</item>
      <item>P.G.P. d.o.o.</item>
      <item>VJEROVNICI</item>
      <item>STOMATOLOŠKA POLIKLINIKA ANA TRUPELJAK</item>
      <item>IVAN GLAVAŠ</item>
      <item>VICKO SVILOKOS</item>
      <item>FILIP HULJEV</item>
      <item>FIL-BER d.o.o.</item>
      <item>DRAGO BORIĆ</item>
      <item>FIL-BER d.o.o.</item>
      <item>SMILJANA JURKOVIĆ</item>
      <item>DRAŽANA NEVISTIĆ</item>
      <item>NINO KUNAC</item>
      <item>PERICA HRANILOVIĆ</item>
      <item>ZVONKA BROZIČEVIĆ-HUSAJINA</item>
      <item>TOMISLAV BENKOVIĆ</item>
      <item>NEVENKA ČORAK</item>
      <item>IVANA HULJEV</item>
      <item>Zagrebačka / banka d.d.</item>
      <item>IVANKA KLARIĆ</item>
      <item>MARIJO DOKUPIL</item>
      <item>HRVOJE KLARIĆ</item>
      <item>DAMIR ČIŠ</item>
      <item>ŽDO Zagreb, Građansko-upravni odjel</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item>javnost</item>
      <item>Slavko Lovrić</item>
      <item>Općinski građanski sud u Zagrebu, zemljišno-knjižni odjel</item>
      <item>RH, MF, Porezna uprava</item>
      <item>Nikola Pejković</item>
      <item>Milan Mileusnić</item>
      <item>IMPERIJA d.o.o. za ugostiteljstvo i turizam</item>
      <item>Milorad Zajkovski</item>
    </derivirana_varijabla>
  </DomainObject.Predmet.SudioniciListNaziv>
  <DomainObject.Predmet.SudioniciListAdressOIB>
    <izvorni_sadrzaj>
      <item>KODRA d.o.o. za inženjering, građevinarstvo i trgovinu, OIB 98375772362, PRVE POLJANICE 9,10000 Zagreb</item>
      <item>BORIS KRATOFIL, OIB 69561579572, POŽARINJE 19,10000 Zagreb</item>
      <item>DARIO DRAGIJA, OIB 98840983341, KAKTUSA 83,10360 SESVETE</item>
      <item>DRAGUTIN KOŽIĆ, OIB 18718895386, GORNJA DRENOVA 124,10380 Sveti Ivan Zelina</item>
      <item>DARKO ŠTIRMER, MAKSIMIRSKA 88/VI,10000 Zagreb</item>
      <item>DRAGO- / PROMET d.o.o., Mirna ulica 28,10000 Zagreb</item>
      <item>P.G.P. d.o.o., OIB 12988772690</item>
      <item>VJEROVNICI</item>
      <item>STOMATOLOŠKA POLIKLINIKA ANA TRUPELJAK, OIB 01013095292, Novoselečki put 40,10000 Zagreb</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 11. Ravnice br. 8,10000 Zagreb</item>
      <item>TOMISLAV BENKOVIĆ</item>
      <item>NEVENKA ČORAK</item>
      <item>IVANA HULJEV</item>
      <item>Zagrebačka / banka d.d., Trg bana J.Jelačića 10,10000 Zagreb</item>
      <item>IVANKA KLARIĆ</item>
      <item>MARIJO DOKUPIL</item>
      <item>HRVOJE KLARIĆ</item>
      <item>DAMIR ČIŠ</item>
      <item>ŽDO Zagreb, Građansko-upravni odjel, Savska 41,10000 Zagreb</item>
      <item>BEĆIR MALKIĆ</item>
      <item>SLAVKO LOVRIĆ</item>
      <item>TOMISLAV GRGURIĆ, Duga 63,32100 Vinkovci</item>
      <item>Marijan Koši</item>
      <item>DARKO HRANILOVIĆ</item>
      <item>MARKO HRANILOVIĆ</item>
      <item>NIKOLA PEJKOVIĆ</item>
      <item>ANA MARIJA ŠULEK</item>
      <item>JELENA UTJEŠINOVIĆ</item>
      <item>JOSIP BIOČIĆ, Mendlova 7,10000 Zagreb</item>
      <item>EMILIO SVILIKOS</item>
      <item>PETRA JAGUNIČ, Sjeničarska 6,10000 Zagreb</item>
      <item>IMEPERIJAL d.o.o.</item>
      <item>MARTINA HRANILOVIĆ</item>
      <item>javnost</item>
      <item>Slavko Lovrić, Grižanska 3,10000 Zagreb</item>
      <item>Općinski građanski sud u Zagrebu, zemljišno-knjižni odjel</item>
      <item>RH, MF, Porezna uprava, Av. Dubrovnik 32,10000 Zagreb</item>
      <item>Nikola Pejković, Dubrava 124,10000 Zagreb</item>
      <item>Milan Mileusnić, Vlaška 40,10000 Zagreb</item>
      <item>IMPERIJA d.o.o. za ugostiteljstvo i turizam, OIB 37239095357, Dubečka 25,10360 Sesvete</item>
      <item>Milorad Zajkovski, OIB 59768013642, Ivana Vencla 32,10290 Zaprešić</item>
    </izvorni_sadrzaj>
    <derivirana_varijabla naziv="DomainObject.Predmet.SudioniciListAdressOIB_1">
      <item>KODRA d.o.o. za inženjering, građevinarstvo i trgovinu, OIB 98375772362, PRVE POLJANICE 9,10000 Zagreb</item>
      <item>BORIS KRATOFIL, OIB 69561579572, POŽARINJE 19,10000 Zagreb</item>
      <item>DARIO DRAGIJA, OIB 98840983341, KAKTUSA 83,10360 SESVETE</item>
      <item>DRAGUTIN KOŽIĆ, OIB 18718895386, GORNJA DRENOVA 124,10380 Sveti Ivan Zelina</item>
      <item>DARKO ŠTIRMER, MAKSIMIRSKA 88/VI,10000 Zagreb</item>
      <item>DRAGO- / PROMET d.o.o., Mirna ulica 28,10000 Zagreb</item>
      <item>P.G.P. d.o.o., OIB 12988772690</item>
      <item>VJEROVNICI</item>
      <item>STOMATOLOŠKA POLIKLINIKA ANA TRUPELJAK, OIB 01013095292, Novoselečki put 40,10000 Zagreb</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 11. Ravnice br. 8,10000 Zagreb</item>
      <item>TOMISLAV BENKOVIĆ</item>
      <item>NEVENKA ČORAK</item>
      <item>IVANA HULJEV</item>
      <item>Zagrebačka / banka d.d., Trg bana J.Jelačića 10,10000 Zagreb</item>
      <item>IVANKA KLARIĆ</item>
      <item>MARIJO DOKUPIL</item>
      <item>HRVOJE KLARIĆ</item>
      <item>DAMIR ČIŠ</item>
      <item>ŽDO Zagreb, Građansko-upravni odjel, Savska 41,10000 Zagreb</item>
      <item>BEĆIR MALKIĆ</item>
      <item>SLAVKO LOVRIĆ</item>
      <item>TOMISLAV GRGURIĆ, Duga 63,32100 Vinkovci</item>
      <item>Marijan Koši</item>
      <item>DARKO HRANILOVIĆ</item>
      <item>MARKO HRANILOVIĆ</item>
      <item>NIKOLA PEJKOVIĆ</item>
      <item>ANA MARIJA ŠULEK</item>
      <item>JELENA UTJEŠINOVIĆ</item>
      <item>JOSIP BIOČIĆ, Mendlova 7,10000 Zagreb</item>
      <item>EMILIO SVILIKOS</item>
      <item>PETRA JAGUNIČ, Sjeničarska 6,10000 Zagreb</item>
      <item>IMEPERIJAL d.o.o.</item>
      <item>MARTINA HRANILOVIĆ</item>
      <item>javnost</item>
      <item>Slavko Lovrić, Grižanska 3,10000 Zagreb</item>
      <item>Općinski građanski sud u Zagrebu, zemljišno-knjižni odjel</item>
      <item>RH, MF, Porezna uprava, Av. Dubrovnik 32,10000 Zagreb</item>
      <item>Nikola Pejković, Dubrava 124,10000 Zagreb</item>
      <item>Milan Mileusnić, Vlaška 40,10000 Zagreb</item>
      <item>IMPERIJA d.o.o. za ugostiteljstvo i turizam, OIB 37239095357, Dubečka 25,10360 Sesvete</item>
      <item>Milorad Zajkovski, OIB 59768013642, Ivana Vencla 32,10290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98375772362</item>
      <item>, OIB 69561579572</item>
      <item>, OIB 98840983341</item>
      <item>, OIB 18718895386</item>
      <item>, OIB null</item>
      <item>, OIB null</item>
      <item>, OIB 12988772690</item>
      <item>, OIB null</item>
      <item>, OIB 01013095292</item>
      <item>, OIB null</item>
      <item>, OIB null</item>
      <item>, OIB null</item>
      <item>, OIB 93590242976</item>
      <item>, OIB null</item>
      <item>, OIB 93590242976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37239095357</item>
      <item>, OIB 59768013642</item>
    </izvorni_sadrzaj>
    <derivirana_varijabla naziv="DomainObject.Predmet.SudioniciListNazivOIB_1">
      <item>, OIB 98375772362</item>
      <item>, OIB 69561579572</item>
      <item>, OIB 98840983341</item>
      <item>, OIB 18718895386</item>
      <item>, OIB null</item>
      <item>, OIB null</item>
      <item>, OIB 12988772690</item>
      <item>, OIB null</item>
      <item>, OIB 01013095292</item>
      <item>, OIB null</item>
      <item>, OIB null</item>
      <item>, OIB null</item>
      <item>, OIB 93590242976</item>
      <item>, OIB null</item>
      <item>, OIB 93590242976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37239095357</item>
      <item>, OIB 59768013642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Milorad Zajkovski, OIB 59768013642, Ivana Vencla 32 Zaprešić</item>
    </izvorni_sadrzaj>
    <derivirana_varijabla naziv="DomainObject.Predmet.StecajniUpraviteljiListAddressOIB_1">
      <item>Milorad Zajkovski, OIB 59768013642, Ivana Vencla 32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441</properties:Words>
  <properties:Characters>2383</properties:Characters>
  <properties:Lines>123</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2016-02-05T12:48:00Z</dcterms:created>
  <dc:creator>nribaric</dc:creator>
  <cp:lastModifiedBy>Jadranka Zelić</cp:lastModifiedBy>
  <cp:lastPrinted>2016-02-05T12:47:00Z</cp:lastPrinted>
  <dcterms:modified xmlns:xsi="http://www.w3.org/2001/XMLSchema-instance" xsi:type="dcterms:W3CDTF">2016-02-05T12:48:00Z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