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91cb" w14:paraId="5c091cb" w:rsidRDefault="0047023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9768E9">
        <w:rPr>
          <w:rFonts w:cs="Times New Roman" w:eastAsia="Calibri"/>
        </w:rPr>
        <w:t>SALE RENT CHANGE d.o.o., Zagreb, Božidara Adžije 5, OIB: 74130848558</w:t>
      </w:r>
      <w:r w:rsidR="00F617DE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768E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768E9" w:rsidRPr="009768E9">
        <w:rPr>
          <w:rFonts w:cs="Times New Roman" w:eastAsia="Calibri"/>
        </w:rPr>
        <w:t>SALE RENT CHANGE d.o.o., Zagreb, Božidara Adžije 5, OIB: 74130848558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768E9">
        <w:rPr>
          <w:rFonts w:cs="Times New Roman" w:eastAsia="Times New Roman"/>
          <w:color w:val="000000"/>
          <w:lang w:eastAsia="hr-HR"/>
        </w:rPr>
        <w:t>4369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9768E9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9768E9" w:rsidRPr="009768E9">
        <w:rPr>
          <w:rFonts w:cs="Times New Roman" w:eastAsia="Calibri"/>
        </w:rPr>
        <w:t>SALE RENT CHANGE d.o.o., Zagreb, Božidara Adžije 5, OIB: 74130848558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9768E9">
        <w:rPr>
          <w:rFonts w:cs="Times New Roman" w:eastAsia="Times New Roman"/>
          <w:lang w:eastAsia="hr-HR"/>
        </w:rPr>
        <w:t>38.751,34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9768E9">
        <w:rPr>
          <w:rFonts w:cs="Times New Roman" w:eastAsia="Times New Roman"/>
          <w:lang w:eastAsia="hr-HR"/>
        </w:rPr>
        <w:t>jednog</w:t>
      </w:r>
      <w:r w:rsidR="00F617DE">
        <w:rPr>
          <w:rFonts w:cs="Times New Roman" w:eastAsia="Times New Roman"/>
          <w:lang w:eastAsia="hr-HR"/>
        </w:rPr>
        <w:t xml:space="preserve"> zaposlen</w:t>
      </w:r>
      <w:r w:rsidR="009768E9">
        <w:rPr>
          <w:rFonts w:cs="Times New Roman" w:eastAsia="Times New Roman"/>
          <w:lang w:eastAsia="hr-HR"/>
        </w:rPr>
        <w:t>og</w:t>
      </w:r>
      <w:r w:rsidR="00B1774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9768E9">
        <w:rPr>
          <w:rFonts w:cs="Times New Roman" w:eastAsia="Times New Roman"/>
          <w:lang w:eastAsia="hr-HR"/>
        </w:rPr>
        <w:t>4369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9768E9">
        <w:rPr>
          <w:rFonts w:cs="Times New Roman" w:eastAsia="Times New Roman"/>
          <w:lang w:eastAsia="hr-HR"/>
        </w:rPr>
        <w:t>3</w:t>
      </w:r>
      <w:r w:rsidR="00F617DE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9768E9">
        <w:rPr>
          <w:rFonts w:cs="Times New Roman" w:eastAsia="Times New Roman"/>
          <w:lang w:eastAsia="hr-HR"/>
        </w:rPr>
        <w:t>5</w:t>
      </w:r>
      <w:r w:rsidR="00F617DE">
        <w:rPr>
          <w:rFonts w:cs="Times New Roman" w:eastAsia="Times New Roman"/>
          <w:lang w:eastAsia="hr-HR"/>
        </w:rPr>
        <w:t>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 w:rsidR="00B17740">
        <w:rPr>
          <w:rFonts w:cs="Times New Roman" w:eastAsia="Times New Roman"/>
          <w:lang w:eastAsia="hr-HR"/>
        </w:rPr>
        <w:t xml:space="preserve">na dan </w:t>
      </w:r>
      <w:r w:rsidR="009768E9">
        <w:rPr>
          <w:rFonts w:cs="Times New Roman" w:eastAsia="Times New Roman"/>
          <w:lang w:eastAsia="hr-HR"/>
        </w:rPr>
        <w:t>13. svibnja 2016</w:t>
      </w:r>
      <w:r w:rsidR="00F617DE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9768E9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</w:t>
      </w:r>
      <w:r w:rsidR="009768E9">
        <w:rPr>
          <w:rFonts w:cs="Times New Roman" w:eastAsia="Times New Roman"/>
          <w:lang w:eastAsia="hr-HR"/>
        </w:rPr>
        <w:t>od 38.751,34</w:t>
      </w:r>
      <w:r w:rsidR="00B17740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9768E9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9768E9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9768E9" w:rsidP="00483278" w:rsidR="009768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68E9" w:rsidP="00483278" w:rsidR="009768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Porezne uprave, Područni ured Zagreb, od 28. lipnja 2017. proizlazi da dužnik nije evidentiran kao vlasnik vozila, nekretnina, plovila, zrakoplova, udjela, dividendi i vrijednosnih papira (list 22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66F" w:rsidP="00537B78" w:rsidR="0067366F">
      <w:r>
        <w:separator/>
      </w:r>
    </w:p>
  </w:endnote>
  <w:endnote w:id="0" w:type="continuationSeparator">
    <w:p w:rsidRDefault="0067366F" w:rsidP="00537B78" w:rsidR="00673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66F" w:rsidP="00537B78" w:rsidR="0067366F">
      <w:r>
        <w:separator/>
      </w:r>
    </w:p>
  </w:footnote>
  <w:footnote w:id="0" w:type="continuationSeparator">
    <w:p w:rsidRDefault="0067366F" w:rsidP="00537B78" w:rsidR="00673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23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768E9">
      <w:t>4369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232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66F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0B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8E9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74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5C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7DE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St-4369/2016</izvorni_sadrzaj>
    <derivirana_varijabla naziv="DomainObject.Predmet.OznakaBroj_1">St-4369/2016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 RENT CHANGE d.o.o. zastupanog po punomoćniku Mirjana Mikulić Kadoić</izvorni_sadrzaj>
    <derivirana_varijabla naziv="DomainObject.Predmet.ProtustrankaFormated_1">  SALE RENT CHANGE d.o.o. zastupanog po punomoćniku Mirjana Mikulić Kadoić</derivirana_varijabla>
  </DomainObject.Predmet.ProtustrankaFormated>
  <DomainObject.Predmet.ProtustrankaFormatedOIB>
    <izvorni_sadrzaj>  SALE RENT CHANGE d.o.o., OIB 74130848558 zastupanog po punomoćniku Mirjana Mikulić Kadoić</izvorni_sadrzaj>
    <derivirana_varijabla naziv="DomainObject.Predmet.ProtustrankaFormatedOIB_1">  SALE RENT CHANGE d.o.o., OIB 74130848558 zastupanog po punomoćniku Mirjana Mikulić Kadoić</derivirana_varijabla>
  </DomainObject.Predmet.ProtustrankaFormatedOIB>
  <DomainObject.Predmet.ProtustrankaFormatedWithAdress>
    <izvorni_sadrzaj> SALE RENT CHANGE d.o.o., Božidara Adžije 5, 10000 Zagreb zastupanog po punomoćniku Mirjana Mikulić Kadoić</izvorni_sadrzaj>
    <derivirana_varijabla naziv="DomainObject.Predmet.ProtustrankaFormatedWithAdress_1"> SALE RENT CHANGE d.o.o., Božidara Adžije 5, 10000 Zagreb zastupanog po punomoćniku Mirjana Mikulić Kadoić</derivirana_varijabla>
  </DomainObject.Predmet.ProtustrankaFormatedWithAdress>
  <DomainObject.Predmet.ProtustrankaFormatedWithAdressOIB>
    <izvorni_sadrzaj> SALE RENT CHANGE d.o.o., OIB 74130848558, Božidara Adžije 5, 10000 Zagreb zastupanog po punomoćniku Mirjana Mikulić Kadoić</izvorni_sadrzaj>
    <derivirana_varijabla naziv="DomainObject.Predmet.ProtustrankaFormatedWithAdressOIB_1"> SALE RENT CHANGE d.o.o., OIB 74130848558, Božidara Adžije 5, 10000 Zagreb zastupanog po punomoćniku Mirjana Mikulić Kadoić</derivirana_varijabla>
  </DomainObject.Predmet.ProtustrankaFormatedWithAdressOIB>
  <DomainObject.Predmet.ProtustrankaWithAdress>
    <izvorni_sadrzaj>SALE RENT CHANGE d.o.o. Božidara Adžije 5, 10000 Zagreb</izvorni_sadrzaj>
    <derivirana_varijabla naziv="DomainObject.Predmet.ProtustrankaWithAdress_1">SALE RENT CHANGE d.o.o. Božidara Adžije 5, 10000 Zagreb</derivirana_varijabla>
  </DomainObject.Predmet.ProtustrankaWithAdress>
  <DomainObject.Predmet.ProtustrankaWithAdressOIB>
    <izvorni_sadrzaj>SALE RENT CHANGE d.o.o., OIB 74130848558, Božidara Adžije 5, 10000 Zagreb</izvorni_sadrzaj>
    <derivirana_varijabla naziv="DomainObject.Predmet.ProtustrankaWithAdressOIB_1">SALE RENT CHANGE d.o.o., OIB 74130848558, Božidara Adžije 5, 10000 Zagreb</derivirana_varijabla>
  </DomainObject.Predmet.ProtustrankaWithAdressOIB>
  <DomainObject.Predmet.ProtustrankaNazivFormated>
    <izvorni_sadrzaj>SALE RENT CHANGE d.o.o.</izvorni_sadrzaj>
    <derivirana_varijabla naziv="DomainObject.Predmet.ProtustrankaNazivFormated_1">SALE RENT CHANGE d.o.o.</derivirana_varijabla>
  </DomainObject.Predmet.ProtustrankaNazivFormated>
  <DomainObject.Predmet.ProtustrankaNazivFormatedOIB>
    <izvorni_sadrzaj>SALE RENT CHANGE d.o.o., OIB 74130848558</izvorni_sadrzaj>
    <derivirana_varijabla naziv="DomainObject.Predmet.ProtustrankaNazivFormatedOIB_1">SALE RENT CHANGE d.o.o., OIB 74130848558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 RENT CHANGE d.o.o. zastupanog po punomoćniku Mirjana Mikulić Kadoić</item>
    </izvorni_sadrzaj>
    <derivirana_varijabla naziv="DomainObject.Predmet.ProtuStrankaListFormated_1">
      <item>SALE RENT CHANGE d.o.o. zastupanog po punomoćniku Mirjana Mikulić Kadoić</item>
    </derivirana_varijabla>
  </DomainObject.Predmet.ProtuStrankaListFormated>
  <DomainObject.Predmet.ProtuStrankaListFormatedOIB>
    <izvorni_sadrzaj>
      <item>SALE RENT CHANGE d.o.o., OIB 74130848558 zastupanog po punomoćniku Mirjana Mikulić Kadoić</item>
    </izvorni_sadrzaj>
    <derivirana_varijabla naziv="DomainObject.Predmet.ProtuStrankaListFormatedOIB_1">
      <item>SALE RENT CHANGE d.o.o., OIB 74130848558 zastupanog po punomoćniku Mirjana Mikulić Kadoić</item>
    </derivirana_varijabla>
  </DomainObject.Predmet.ProtuStrankaListFormatedOIB>
  <DomainObject.Predmet.ProtuStrankaListFormatedWithAdress>
    <izvorni_sadrzaj>
      <item>SALE RENT CHANGE d.o.o., Božidara Adžije 5, 10000 Zagreb zastupanog po punomoćniku Mirjana Mikulić Kadoić</item>
    </izvorni_sadrzaj>
    <derivirana_varijabla naziv="DomainObject.Predmet.ProtuStrankaListFormatedWithAdress_1">
      <item>SALE RENT CHANGE d.o.o., Božidara Adžije 5, 10000 Zagreb zastupanog po punomoćniku Mirjana Mikulić Kadoić</item>
    </derivirana_varijabla>
  </DomainObject.Predmet.ProtuStrankaListFormatedWithAdress>
  <DomainObject.Predmet.ProtuStrankaListFormatedWithAdressOIB>
    <izvorni_sadrzaj>
      <item>SALE RENT CHANGE d.o.o., OIB 74130848558, Božidara Adžije 5, 10000 Zagreb zastupanog po punomoćniku Mirjana Mikulić Kadoić</item>
    </izvorni_sadrzaj>
    <derivirana_varijabla naziv="DomainObject.Predmet.ProtuStrankaListFormatedWithAdressOIB_1">
      <item>SALE RENT CHANGE d.o.o., OIB 74130848558, Božidara Adžije 5, 10000 Zagreb zastupanog po punomoćniku Mirjana Mikulić Kadoić</item>
    </derivirana_varijabla>
  </DomainObject.Predmet.ProtuStrankaListFormatedWithAdressOIB>
  <DomainObject.Predmet.ProtuStrankaListNazivFormated>
    <izvorni_sadrzaj>
      <item>SALE RENT CHANGE d.o.o.</item>
    </izvorni_sadrzaj>
    <derivirana_varijabla naziv="DomainObject.Predmet.ProtuStrankaListNazivFormated_1">
      <item>SALE RENT CHANGE d.o.o.</item>
    </derivirana_varijabla>
  </DomainObject.Predmet.ProtuStrankaListNazivFormated>
  <DomainObject.Predmet.ProtuStrankaListNazivFormatedOIB>
    <izvorni_sadrzaj>
      <item>SALE RENT CHANGE d.o.o., OIB 74130848558</item>
    </izvorni_sadrzaj>
    <derivirana_varijabla naziv="DomainObject.Predmet.ProtuStrankaListNazivFormatedOIB_1">
      <item>SALE RENT CHANGE d.o.o., OIB 74130848558</item>
    </derivirana_varijabla>
  </DomainObject.Predmet.ProtuStrankaListNazivFormatedOIB>
  <DomainObject.Predmet.OstaliListFormated>
    <izvorni_sadrzaj>
      <item>Mirjana Mikulić Kadoić punomoćnik sudionika u postupku SALE RENT CHANGE d.o.o.</item>
    </izvorni_sadrzaj>
    <derivirana_varijabla naziv="DomainObject.Predmet.OstaliListFormated_1">
      <item>Mirjana Mikulić Kadoić punomoćnik sudionika u postupku SALE RENT CHANGE d.o.o.</item>
    </derivirana_varijabla>
  </DomainObject.Predmet.OstaliListFormated>
  <DomainObject.Predmet.OstaliListFormatedOIB>
    <izvorni_sadrzaj>
      <item>Mirjana Mikulić Kadoić, OIB 54396015067 punomoćnik sudionika u postupku SALE RENT CHANGE d.o.o.</item>
    </izvorni_sadrzaj>
    <derivirana_varijabla naziv="DomainObject.Predmet.OstaliListFormatedOIB_1">
      <item>Mirjana Mikulić Kadoić, OIB 54396015067 punomoćnik sudionika u postupku SALE RENT CHANGE d.o.o.</item>
    </derivirana_varijabla>
  </DomainObject.Predmet.OstaliListFormatedOIB>
  <DomainObject.Predmet.OstaliListFormatedWithAdress>
    <izvorni_sadrzaj>
      <item>Mirjana Mikulić Kadoić, Berislavićeva 3, 10000 Zagreb punomoćnik sudionika u postupku SALE RENT CHANGE d.o.o.</item>
    </izvorni_sadrzaj>
    <derivirana_varijabla naziv="DomainObject.Predmet.OstaliListFormatedWithAdress_1">
      <item>Mirjana Mikulić Kadoić, Berislavićeva 3, 10000 Zagreb punomoćnik sudionika u postupku SALE RENT CHANGE d.o.o.</item>
    </derivirana_varijabla>
  </DomainObject.Predmet.OstaliListFormatedWithAdress>
  <DomainObject.Predmet.OstaliListFormatedWithAdressOIB>
    <izvorni_sadrzaj>
      <item>Mirjana Mikulić Kadoić, OIB 54396015067, Berislavićeva 3, 10000 Zagreb punomoćnik sudionika u postupku SALE RENT CHANGE d.o.o.</item>
    </izvorni_sadrzaj>
    <derivirana_varijabla naziv="DomainObject.Predmet.OstaliListFormatedWithAdressOIB_1">
      <item>Mirjana Mikulić Kadoić, OIB 54396015067, Berislavićeva 3, 10000 Zagreb punomoćnik sudionika u postupku SALE RENT CHANGE d.o.o.</item>
    </derivirana_varijabla>
  </DomainObject.Predmet.OstaliListFormatedWithAdressOIB>
  <DomainObject.Predmet.OstaliListNazivFormated>
    <izvorni_sadrzaj>
      <item>Mirjana Mikulić Kadoić</item>
    </izvorni_sadrzaj>
    <derivirana_varijabla naziv="DomainObject.Predmet.OstaliListNazivFormated_1">
      <item>Mirjana Mikulić Kadoić</item>
    </derivirana_varijabla>
  </DomainObject.Predmet.OstaliListNazivFormated>
  <DomainObject.Predmet.OstaliListNazivFormatedOIB>
    <izvorni_sadrzaj>
      <item>Mirjana Mikulić Kadoić, OIB 54396015067</item>
    </izvorni_sadrzaj>
    <derivirana_varijabla naziv="DomainObject.Predmet.OstaliListNazivFormatedOIB_1">
      <item>Mirjana Mikulić Kadoić, OIB 54396015067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 RENT CHANGE d.o.o.</izvorni_sadrzaj>
    <derivirana_varijabla naziv="DomainObject.Predmet.ProtustrankaIDrugi_1">SALE RENT CHANGE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 RENT CHANGE d.o.o., OIB 74130848558, Božidara Adžije 5, 10000 Zagreb</izvorni_sadrzaj>
    <derivirana_varijabla naziv="DomainObject.Predmet.ProtustrankaIDrugiAdressOIB_1">SALE RENT CHANGE d.o.o., OIB 74130848558, Božidara Adžije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SALE RENT CHANGE d.o.o.</item>
      <item>Mirjana Mikulić Kadoić</item>
    </izvorni_sadrzaj>
    <derivirana_varijabla naziv="DomainObject.Predmet.SudioniciListNaziv_1">
      <item>FINA Regionalni centar Zagreb</item>
      <item>SALE RENT CHANGE d.o.o.</item>
      <item>Mirjana Mikulić Kadoić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izvorni_sadrzaj>
    <derivirana_varijabla naziv="DomainObject.Predmet.SudioniciListAdressOIB_1"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29D76-3B06-4C27-AC48-9D7C4EB52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2541</properties:Characters>
  <properties:Lines>78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2017-07-12T08:46:00Z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2017-07-12T08:47:00Z</cp:lastPrinted>
  <dcterms:modified xmlns:xsi="http://www.w3.org/2001/XMLSchema-instance" xsi:type="dcterms:W3CDTF">2017-07-12T08:47:00Z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