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a4b9" w14:paraId="aaaa4b9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120463" w:rsidRPr="003828DE">
      <w:r w:rsidRPr="003828DE">
        <w:t xml:space="preserve">Ulica dr. Franje Tuđmana 35 </w:t>
      </w:r>
    </w:p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893572" w:rsidP="002F7410" w:rsidR="00824924">
      <w:pPr>
        <w:ind w:firstLine="360"/>
        <w:jc w:val="right"/>
        <w:rPr>
          <w:b/>
        </w:rPr>
      </w:pPr>
      <w:r>
        <w:rPr>
          <w:b/>
        </w:rPr>
        <w:t xml:space="preserve">Ante </w:t>
      </w:r>
      <w:r w:rsidR="00022A94">
        <w:rPr>
          <w:b/>
        </w:rPr>
        <w:t>Medić</w:t>
      </w:r>
      <w:r w:rsidR="00824924" w:rsidRPr="00824924">
        <w:rPr>
          <w:b/>
        </w:rPr>
        <w:t xml:space="preserve"> </w:t>
      </w:r>
    </w:p>
    <w:p w:rsidRDefault="00022A94" w:rsidP="002F7410" w:rsidR="00F40CD6" w:rsidRPr="00824924">
      <w:pPr>
        <w:ind w:firstLine="360"/>
        <w:jc w:val="right"/>
        <w:rPr>
          <w:b/>
        </w:rPr>
      </w:pPr>
      <w:r>
        <w:rPr>
          <w:b/>
        </w:rPr>
        <w:t>Kožino 38</w:t>
      </w:r>
    </w:p>
    <w:p w:rsidRDefault="00022A94" w:rsidP="00824924" w:rsidR="002F7410">
      <w:pPr>
        <w:ind w:firstLine="360"/>
        <w:jc w:val="right"/>
      </w:pPr>
      <w:r>
        <w:rPr>
          <w:b/>
        </w:rPr>
        <w:t>Kožino</w:t>
      </w:r>
    </w:p>
    <w:p w:rsidRDefault="00824924" w:rsidP="00A75CA0" w:rsidR="00824924">
      <w:pPr>
        <w:ind w:firstLine="360"/>
        <w:jc w:val="both"/>
      </w:pPr>
    </w:p>
    <w:p w:rsidRDefault="00824924" w:rsidP="00A75CA0" w:rsidR="00824924">
      <w:pPr>
        <w:ind w:firstLine="360"/>
        <w:jc w:val="both"/>
      </w:pPr>
    </w:p>
    <w:p w:rsidRDefault="00120463" w:rsidP="0084770C" w:rsidR="00120463" w:rsidRPr="005F002B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022A94">
        <w:t>1115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893572">
        <w:t xml:space="preserve">4 </w:t>
      </w:r>
      <w:r w:rsidRPr="005F002B">
        <w:t xml:space="preserve">od </w:t>
      </w:r>
      <w:r w:rsidR="0084770C">
        <w:t>11.</w:t>
      </w:r>
      <w:r w:rsidR="00893572">
        <w:t xml:space="preserve"> studenoga</w:t>
      </w:r>
      <w:r w:rsidR="00F40CD6">
        <w:t xml:space="preserve"> </w:t>
      </w:r>
      <w:r w:rsidR="00BE7BE4" w:rsidRPr="005F002B">
        <w:t>2016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84770C">
        <w:rPr>
          <w:sz w:val="22"/>
          <w:szCs w:val="22"/>
        </w:rPr>
        <w:t>DUNE KOŽINO j.d.o.o. za proizvodnju i prodaju montažnih kuća,  OIB: 37719057814, Zadar, Kožino 38.</w:t>
      </w:r>
    </w:p>
    <w:p w:rsidRDefault="00120463" w:rsidP="00A75CA0" w:rsidR="00120463" w:rsidRPr="005F002B">
      <w:pPr>
        <w:ind w:left="360"/>
        <w:jc w:val="both"/>
      </w:pPr>
    </w:p>
    <w:p w:rsidRDefault="00120463" w:rsidP="0084770C" w:rsidR="00120463" w:rsidRPr="005F002B">
      <w:pPr>
        <w:ind w:firstLine="708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84770C" w:rsidRPr="0084770C">
        <w:rPr>
          <w:b/>
        </w:rPr>
        <w:t>1. prosinca</w:t>
      </w:r>
      <w:r w:rsidR="0084770C">
        <w:t xml:space="preserve"> </w:t>
      </w:r>
      <w:r w:rsidR="00A73523" w:rsidRPr="00022A94">
        <w:rPr>
          <w:b/>
        </w:rPr>
        <w:t>2</w:t>
      </w:r>
      <w:r w:rsidR="0000236D" w:rsidRPr="00022A94">
        <w:rPr>
          <w:b/>
        </w:rPr>
        <w:t xml:space="preserve">016. u </w:t>
      </w:r>
      <w:r w:rsidR="00893572" w:rsidRPr="00022A94">
        <w:rPr>
          <w:b/>
        </w:rPr>
        <w:t>0</w:t>
      </w:r>
      <w:r w:rsidR="0084770C">
        <w:rPr>
          <w:b/>
        </w:rPr>
        <w:t>9,00</w:t>
      </w:r>
      <w:r w:rsidR="004B24FA" w:rsidRPr="00022A94">
        <w:rPr>
          <w:b/>
        </w:rPr>
        <w:t xml:space="preserve"> </w:t>
      </w:r>
      <w:r w:rsidRPr="00022A94">
        <w:rPr>
          <w:b/>
        </w:rPr>
        <w:t xml:space="preserve">sati, sudnica br. </w:t>
      </w:r>
      <w:r w:rsidR="00D33BA4" w:rsidRPr="00022A94">
        <w:rPr>
          <w:b/>
        </w:rPr>
        <w:t>14</w:t>
      </w:r>
      <w:r w:rsidRPr="00022A94">
        <w:rPr>
          <w:b/>
        </w:rPr>
        <w:t>/I</w:t>
      </w:r>
      <w:r w:rsidRPr="005F002B">
        <w:t xml:space="preserve">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84770C" w:rsidRPr="0084770C">
        <w:rPr>
          <w:b/>
        </w:rPr>
        <w:t>1. prosinca</w:t>
      </w:r>
      <w:r w:rsidR="0084770C">
        <w:t xml:space="preserve"> </w:t>
      </w:r>
      <w:r w:rsidR="0084770C" w:rsidRPr="00022A94">
        <w:rPr>
          <w:b/>
        </w:rPr>
        <w:t>2016. u 0</w:t>
      </w:r>
      <w:r w:rsidR="00EB0B0C">
        <w:rPr>
          <w:b/>
        </w:rPr>
        <w:t>9,1</w:t>
      </w:r>
      <w:r w:rsidR="0084770C">
        <w:rPr>
          <w:b/>
        </w:rPr>
        <w:t>0</w:t>
      </w:r>
      <w:r w:rsidR="0084770C" w:rsidRPr="00022A94">
        <w:rPr>
          <w:b/>
        </w:rPr>
        <w:t xml:space="preserve"> sati, sudnica br. 14/I</w:t>
      </w:r>
      <w:r w:rsidR="0084770C">
        <w:t>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220309">
        <w:t xml:space="preserve"> </w:t>
      </w:r>
      <w:r w:rsidR="0084770C">
        <w:t>11.</w:t>
      </w:r>
      <w:r w:rsidR="00893572">
        <w:t xml:space="preserve"> studenoga</w:t>
      </w:r>
      <w:r w:rsidR="00A73523">
        <w:t xml:space="preserve"> </w:t>
      </w:r>
      <w:r w:rsidR="00BE7BE4" w:rsidRPr="005F002B">
        <w:t>2016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53370" w:rsidP="00153370" w:rsidR="004E23A2" w:rsidRPr="005F002B">
      <w:r>
        <w:t xml:space="preserve">Za točnost otpravka  - ovlaštena službenica                                                      </w:t>
      </w:r>
      <w:r w:rsidR="0093536D">
        <w:t>S</w:t>
      </w:r>
      <w:r w:rsidR="004E23A2" w:rsidRPr="005F002B">
        <w:t>u</w:t>
      </w:r>
      <w:r w:rsidR="00D33BA4" w:rsidRPr="005F002B">
        <w:t>tkinja</w:t>
      </w:r>
    </w:p>
    <w:p w:rsidRDefault="00153370" w:rsidP="00153370" w:rsidR="004E23A2" w:rsidRPr="005F002B">
      <w:r>
        <w:t xml:space="preserve">Merlina Klišmanić                                                                                             </w:t>
      </w:r>
      <w:r w:rsidR="00D33BA4" w:rsidRPr="005F002B">
        <w:t>Ana Markač</w:t>
      </w:r>
      <w:r>
        <w:t>, v.r.</w:t>
      </w:r>
    </w:p>
    <w:p w:rsidRDefault="004E23A2" w:rsidP="00F80177" w:rsidR="004E23A2" w:rsidRPr="005F002B">
      <w:pPr>
        <w:jc w:val="right"/>
      </w:pPr>
    </w:p>
    <w:p w:rsidRDefault="00020DE1" w:rsidP="00153370" w:rsidR="00153370">
      <w:r>
        <w:t xml:space="preserve">  </w:t>
      </w:r>
      <w:r w:rsidR="00153370">
        <w:t>DNA:</w:t>
      </w:r>
    </w:p>
    <w:p w:rsidRDefault="00153370" w:rsidP="00153370" w:rsidR="00153370" w:rsidRPr="005F002B">
      <w:r>
        <w:t>i putem e-oglasne ploče</w:t>
      </w:r>
    </w:p>
    <w:p w:rsidRDefault="00120463" w:rsidP="00F80177" w:rsidR="00120463" w:rsidRPr="005F002B">
      <w:pPr>
        <w:jc w:val="both"/>
      </w:pPr>
    </w:p>
    <w:sectPr w:rsidSect="00A75CA0" w:rsidR="00120463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022A94">
      <w:t>1115</w:t>
    </w:r>
    <w:r w:rsidR="00ED01D6">
      <w:t>/1</w:t>
    </w:r>
    <w:r w:rsidR="00FB0A5F">
      <w:t>6</w:t>
    </w:r>
    <w:r w:rsidR="00E27D91">
      <w:t>-</w:t>
    </w:r>
    <w:r w:rsidR="0084770C">
      <w:t>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4BCF09FF"/>
    <w:multiLevelType w:val="hybridMultilevel"/>
    <w:tmpl w:val="2FB0F400"/>
    <w:lvl w:tplc="AEC2D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20DE1"/>
    <w:rsid w:val="00022A94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370"/>
    <w:rsid w:val="00153865"/>
    <w:rsid w:val="00157572"/>
    <w:rsid w:val="001A7D41"/>
    <w:rsid w:val="001B7DF8"/>
    <w:rsid w:val="001C637E"/>
    <w:rsid w:val="001D4440"/>
    <w:rsid w:val="002160D8"/>
    <w:rsid w:val="00220309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2F7410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828DE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1A24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C4C3C"/>
    <w:rsid w:val="007E425C"/>
    <w:rsid w:val="0080429C"/>
    <w:rsid w:val="00824924"/>
    <w:rsid w:val="0084577B"/>
    <w:rsid w:val="0084770C"/>
    <w:rsid w:val="008547E6"/>
    <w:rsid w:val="00881FB3"/>
    <w:rsid w:val="00885AD5"/>
    <w:rsid w:val="0089281D"/>
    <w:rsid w:val="00893572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AF1E2B"/>
    <w:rsid w:val="00B0613D"/>
    <w:rsid w:val="00B0620F"/>
    <w:rsid w:val="00B10DAD"/>
    <w:rsid w:val="00B331F5"/>
    <w:rsid w:val="00B44332"/>
    <w:rsid w:val="00B549C0"/>
    <w:rsid w:val="00B74109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648BE"/>
    <w:rsid w:val="00E83C6A"/>
    <w:rsid w:val="00EA6402"/>
    <w:rsid w:val="00EB0B0C"/>
    <w:rsid w:val="00EB44F7"/>
    <w:rsid w:val="00ED01D6"/>
    <w:rsid w:val="00ED32D7"/>
    <w:rsid w:val="00EF21CE"/>
    <w:rsid w:val="00F2122B"/>
    <w:rsid w:val="00F275CA"/>
    <w:rsid w:val="00F40CD6"/>
    <w:rsid w:val="00F43762"/>
    <w:rsid w:val="00F76008"/>
    <w:rsid w:val="00F778FA"/>
    <w:rsid w:val="00F80177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020D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E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E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E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E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020D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E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E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E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E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DUNE KOŽINO  j.d.o.o. za proizvodnju i prodaju montažnih kuća</izvorni_sadrzaj>
    <derivirana_varijabla naziv="DomainObject.Predmet.ProtustrankaFormated_1">  DUNE KOŽINO  j.d.o.o. za proizvodnju i prodaju montažnih kuća</derivirana_varijabla>
  </DomainObject.Predmet.ProtustrankaFormated>
  <DomainObject.Predmet.ProtustrankaFormatedOIB>
    <izvorni_sadrzaj>  DUNE KOŽINO  j.d.o.o. za proizvodnju i prodaju montažnih kuća, OIB 37719057814</izvorni_sadrzaj>
    <derivirana_varijabla naziv="DomainObject.Predmet.ProtustrankaFormatedOIB_1">  DUNE KOŽINO  j.d.o.o. za proizvodnju i prodaju montažnih kuća, OIB 37719057814</derivirana_varijabla>
  </DomainObject.Predmet.ProtustrankaFormatedOIB>
  <DomainObject.Predmet.ProtustrankaFormatedWithAdress>
    <izvorni_sadrzaj> DUNE KOŽINO  j.d.o.o. za proizvodnju i prodaju montažnih kuća, Kožino 38, 23000 Zadar</izvorni_sadrzaj>
    <derivirana_varijabla naziv="DomainObject.Predmet.ProtustrankaFormatedWithAdress_1"> DUNE KOŽINO  j.d.o.o. za proizvodnju i prodaju montažnih kuća, Kožino 38, 23000 Zadar</derivirana_varijabla>
  </DomainObject.Predmet.ProtustrankaFormatedWithAdress>
  <DomainObject.Predmet.ProtustrankaFormatedWithAdressOIB>
    <izvorni_sadrzaj> DUNE KOŽINO  j.d.o.o. za proizvodnju i prodaju montažnih kuća, OIB 37719057814, Kožino 38, 23000 Zadar</izvorni_sadrzaj>
    <derivirana_varijabla naziv="DomainObject.Predmet.ProtustrankaFormatedWithAdressOIB_1"> DUNE KOŽINO  j.d.o.o. za proizvodnju i prodaju montažnih kuća, OIB 37719057814, Kožino 38, 23000 Zadar</derivirana_varijabla>
  </DomainObject.Predmet.ProtustrankaFormatedWithAdressOIB>
  <DomainObject.Predmet.ProtustrankaWithAdress>
    <izvorni_sadrzaj>DUNE KOŽINO  j.d.o.o. za proizvodnju i prodaju montažnih kuća Kožino 38, 23000 Zadar</izvorni_sadrzaj>
    <derivirana_varijabla naziv="DomainObject.Predmet.ProtustrankaWithAdress_1">DUNE KOŽINO  j.d.o.o. za proizvodnju i prodaju montažnih kuća Kožino 38, 23000 Zadar</derivirana_varijabla>
  </DomainObject.Predmet.ProtustrankaWithAdress>
  <DomainObject.Predmet.ProtustrankaWithAdressOIB>
    <izvorni_sadrzaj>DUNE KOŽINO  j.d.o.o. za proizvodnju i prodaju montažnih kuća, OIB 37719057814, Kožino 38, 23000 Zadar</izvorni_sadrzaj>
    <derivirana_varijabla naziv="DomainObject.Predmet.ProtustrankaWithAdressOIB_1">DUNE KOŽINO  j.d.o.o. za proizvodnju i prodaju montažnih kuća, OIB 37719057814, Kožino 38, 23000 Zadar</derivirana_varijabla>
  </DomainObject.Predmet.ProtustrankaWithAdressOIB>
  <DomainObject.Predmet.ProtustrankaNazivFormated>
    <izvorni_sadrzaj>DUNE KOŽINO  j.d.o.o. za proizvodnju i prodaju montažnih kuća</izvorni_sadrzaj>
    <derivirana_varijabla naziv="DomainObject.Predmet.ProtustrankaNazivFormated_1">DUNE KOŽINO  j.d.o.o. za proizvodnju i prodaju montažnih kuća</derivirana_varijabla>
  </DomainObject.Predmet.ProtustrankaNazivFormated>
  <DomainObject.Predmet.ProtustrankaNazivFormatedOIB>
    <izvorni_sadrzaj>DUNE KOŽINO  j.d.o.o. za proizvodnju i prodaju montažnih kuća, OIB 37719057814</izvorni_sadrzaj>
    <derivirana_varijabla naziv="DomainObject.Predmet.ProtustrankaNazivFormatedOIB_1">DUNE KOŽINO  j.d.o.o. za proizvodnju i prodaju montažnih kuća, OIB 37719057814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6792.81</izvorni_sadrzaj>
    <derivirana_varijabla naziv="DomainObject.Predmet.TrenutnaVrijednost_1">6792.81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DUNE KOŽINO  j.d.o.o. za proizvodnju i prodaju montažnih kuća</item>
    </izvorni_sadrzaj>
    <derivirana_varijabla naziv="DomainObject.Predmet.ProtuStrankaListFormated_1">
      <item>DUNE KOŽINO  j.d.o.o. za proizvodnju i prodaju montažnih kuća</item>
    </derivirana_varijabla>
  </DomainObject.Predmet.ProtuStrankaListFormated>
  <DomainObject.Predmet.ProtuStrankaListFormatedOIB>
    <izvorni_sadrzaj>
      <item>DUNE KOŽINO  j.d.o.o. za proizvodnju i prodaju montažnih kuća, OIB 37719057814</item>
    </izvorni_sadrzaj>
    <derivirana_varijabla naziv="DomainObject.Predmet.ProtuStrankaListFormatedOIB_1">
      <item>DUNE KOŽINO  j.d.o.o. za proizvodnju i prodaju montažnih kuća, OIB 37719057814</item>
    </derivirana_varijabla>
  </DomainObject.Predmet.ProtuStrankaListFormatedOIB>
  <DomainObject.Predmet.ProtuStrankaListFormatedWithAdress>
    <izvorni_sadrzaj>
      <item>DUNE KOŽINO  j.d.o.o. za proizvodnju i prodaju montažnih kuća, Kožino 38, 23000 Zadar</item>
    </izvorni_sadrzaj>
    <derivirana_varijabla naziv="DomainObject.Predmet.ProtuStrankaListFormatedWithAdress_1">
      <item>DUNE KOŽINO  j.d.o.o. za proizvodnju i prodaju montažnih kuća, Kožino 38, 23000 Zadar</item>
    </derivirana_varijabla>
  </DomainObject.Predmet.ProtuStrankaListFormatedWithAdress>
  <DomainObject.Predmet.ProtuStrankaListFormatedWithAdressOIB>
    <izvorni_sadrzaj>
      <item>DUNE KOŽINO  j.d.o.o. za proizvodnju i prodaju montažnih kuća, OIB 37719057814, Kožino 38, 23000 Zadar</item>
    </izvorni_sadrzaj>
    <derivirana_varijabla naziv="DomainObject.Predmet.ProtuStrankaListFormatedWithAdressOIB_1">
      <item>DUNE KOŽINO  j.d.o.o. za proizvodnju i prodaju montažnih kuća, OIB 37719057814, Kožino 38, 23000 Zadar</item>
    </derivirana_varijabla>
  </DomainObject.Predmet.ProtuStrankaListFormatedWithAdressOIB>
  <DomainObject.Predmet.ProtuStrankaListNazivFormated>
    <izvorni_sadrzaj>
      <item>DUNE KOŽINO  j.d.o.o. za proizvodnju i prodaju montažnih kuća</item>
    </izvorni_sadrzaj>
    <derivirana_varijabla naziv="DomainObject.Predmet.ProtuStrankaListNazivFormated_1">
      <item>DUNE KOŽINO  j.d.o.o. za proizvodnju i prodaju montažnih kuća</item>
    </derivirana_varijabla>
  </DomainObject.Predmet.ProtuStrankaListNazivFormated>
  <DomainObject.Predmet.ProtuStrankaListNazivFormatedOIB>
    <izvorni_sadrzaj>
      <item>DUNE KOŽINO  j.d.o.o. za proizvodnju i prodaju montažnih kuća, OIB 37719057814</item>
    </izvorni_sadrzaj>
    <derivirana_varijabla naziv="DomainObject.Predmet.ProtuStrankaListNazivFormatedOIB_1">
      <item>DUNE KOŽINO  j.d.o.o. za proizvodnju i prodaju montažnih kuća, OIB 37719057814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DUNE KOŽINO  j.d.o.o. za proizvodnju i prodaju montažnih kuća</izvorni_sadrzaj>
    <derivirana_varijabla naziv="DomainObject.Predmet.ProtustrankaIDrugi_1">DUNE KOŽINO  j.d.o.o. za proizvodnju i prodaju montažnih kuća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DUNE KOŽINO  j.d.o.o. za proizvodnju i prodaju montažnih kuća, OIB 37719057814, Kožino 38, 23000 Zadar</izvorni_sadrzaj>
    <derivirana_varijabla naziv="DomainObject.Predmet.ProtustrankaIDrugiAdressOIB_1">DUNE KOŽINO  j.d.o.o. za proizvodnju i prodaju montažnih kuća, OIB 37719057814, Kožino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DUNE KOŽINO  j.d.o.o. za proizvodnju i prodaju montažnih kuća</item>
    </izvorni_sadrzaj>
    <derivirana_varijabla naziv="DomainObject.Predmet.SudioniciListNaziv_1">
      <item>Financijska agencija</item>
      <item>DUNE KOŽINO  j.d.o.o. za proizvodnju i prodaju montažnih kuća</item>
    </derivirana_varijabla>
  </DomainObject.Predmet.SudioniciListNaziv>
  <DomainObject.Predmet.SudioniciListAdressOIB>
    <izvorni_sadrzaj>
      <item>Financijska agencija, OIB 85821130368, Ivana Danila 4,23000 Zadar</item>
      <item>DUNE KOŽINO  j.d.o.o. za proizvodnju i prodaju montažnih kuća, OIB 37719057814, Kožino 38,23000 Zadar</item>
    </izvorni_sadrzaj>
    <derivirana_varijabla naziv="DomainObject.Predmet.SudioniciListAdressOIB_1">
      <item>Financijska agencija, OIB 85821130368, Ivana Danila 4,23000 Zadar</item>
      <item>DUNE KOŽINO  j.d.o.o. za proizvodnju i prodaju montažnih kuća, OIB 37719057814, Kožino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37719057814</item>
    </izvorni_sadrzaj>
    <derivirana_varijabla naziv="DomainObject.Predmet.SudioniciListNazivOIB_1">
      <item>, OIB 85821130368</item>
      <item>, OIB 37719057814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5B73F-7F3E-4A72-9F59-DA70623CC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902</properties:Characters>
  <properties:Lines>38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2016-11-10T12:56:00Z</dcterms:created>
  <dc:creator>Ardena Bajlo</dc:creator>
  <cp:lastModifiedBy>Nena Mužanović</cp:lastModifiedBy>
  <cp:lastPrinted>2016-11-11T09:12:00Z</cp:lastPrinted>
  <dcterms:modified xmlns:xsi="http://www.w3.org/2001/XMLSchema-instance" xsi:type="dcterms:W3CDTF">2016-11-11T09:17:00Z</dcterms:modified>
  <cp:revision>9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