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cf1b" w14:paraId="207cf1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3878F1">
        <w:t>2381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66890" w:rsidP="00780919" w:rsidR="00F42D40">
      <w:pPr>
        <w:jc w:val="both"/>
      </w:pPr>
      <w:r w:rsidRPr="00C66890"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40673D" w:rsidRPr="0040673D">
        <w:t xml:space="preserve"> MARČINKOVIĆ GRADNJA d.o.o., OIB: 25998019055, Zagreb, Novakova 11</w:t>
      </w:r>
      <w:r w:rsidR="00593BA7">
        <w:t>, 0</w:t>
      </w:r>
      <w:r w:rsidR="00702F4D">
        <w:t>3</w:t>
      </w:r>
      <w:r w:rsidR="00593BA7">
        <w:t>. studenog 2017.</w:t>
      </w:r>
      <w:r w:rsidR="00F42D40">
        <w:tab/>
      </w:r>
    </w:p>
    <w:p w:rsidRDefault="00DE0AD2" w:rsidP="00780919" w:rsidR="00DE0AD2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DE0AD2">
      <w:pPr>
        <w:jc w:val="both"/>
      </w:pPr>
      <w:r>
        <w:t xml:space="preserve">I     </w:t>
      </w:r>
      <w:r w:rsidR="00DB441F">
        <w:t>Otvara se stečajni postupak nad dužnikom</w:t>
      </w:r>
      <w:r w:rsidR="0040673D" w:rsidRPr="0040673D">
        <w:t xml:space="preserve"> MARČINKOVIĆ GRADNJA d.o.o., OIB: 25998019055, Zagreb, Novakova 11</w:t>
      </w:r>
    </w:p>
    <w:p w:rsidRDefault="00470B5E" w:rsidP="00BE19F1" w:rsidR="00470B5E">
      <w:pPr>
        <w:jc w:val="both"/>
      </w:pPr>
    </w:p>
    <w:p w:rsidRDefault="00DB441F" w:rsidP="00BE19F1" w:rsidR="005046AB" w:rsidRPr="006B062D">
      <w:pPr>
        <w:jc w:val="both"/>
        <w:rPr>
          <w:b/>
        </w:rPr>
      </w:pPr>
      <w:r>
        <w:t xml:space="preserve">Rješenje o otvaranju stečajnog postupka nad dužnikom istaknut je mrežnoj stranici na e-oglasna ploča Trgovačkog suda u Zagrebu </w:t>
      </w:r>
      <w:r w:rsidR="00DA687B" w:rsidRPr="008F4ECF">
        <w:t xml:space="preserve">dana </w:t>
      </w:r>
      <w:r w:rsidR="008F4ECF">
        <w:t>0</w:t>
      </w:r>
      <w:r w:rsidR="0020625B">
        <w:t>3</w:t>
      </w:r>
      <w:r w:rsidR="008F4ECF">
        <w:t>. studenog</w:t>
      </w:r>
      <w:r w:rsidR="0058225A" w:rsidRPr="008F4ECF">
        <w:t xml:space="preserve"> 2017. u </w:t>
      </w:r>
      <w:r w:rsidR="008F4ECF">
        <w:t>1</w:t>
      </w:r>
      <w:r w:rsidR="0020625B">
        <w:t>3</w:t>
      </w:r>
      <w:r w:rsidR="0058225A" w:rsidRPr="008F4ECF">
        <w:t xml:space="preserve"> sati i 00 </w:t>
      </w:r>
      <w:r w:rsidR="00B46603" w:rsidRPr="008F4ECF">
        <w:t xml:space="preserve"> </w:t>
      </w:r>
      <w:r w:rsidR="00BE19F1" w:rsidRPr="008F4ECF">
        <w:t>minuta</w:t>
      </w:r>
      <w:r w:rsidR="00BE19F1" w:rsidRPr="006B062D">
        <w:rPr>
          <w:b/>
        </w:rPr>
        <w:t xml:space="preserve">.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36390" w:rsidRPr="00436390">
        <w:t>Biserka Šmit-Sabolić OIB: 63081779137 iz Kutine, Crkvena 26.</w:t>
      </w:r>
    </w:p>
    <w:p w:rsidRDefault="00833A14" w:rsidP="00833A14" w:rsidR="00833A14">
      <w:pPr>
        <w:jc w:val="both"/>
      </w:pPr>
    </w:p>
    <w:p w:rsidRDefault="00DB441F" w:rsidP="00152F9B" w:rsidR="00DE0AD2">
      <w:pPr>
        <w:jc w:val="both"/>
      </w:pPr>
      <w:r>
        <w:t>III. Zaključuje se stečajni postupak nad dužnikom</w:t>
      </w:r>
      <w:r w:rsidR="0040673D" w:rsidRPr="0040673D">
        <w:t xml:space="preserve"> MARČINKOVIĆ GRADNJA d.o.o., OIB: 25998019055, Zagreb, Novakova 11</w:t>
      </w:r>
      <w:r w:rsidR="00470B5E">
        <w:t>.</w:t>
      </w:r>
    </w:p>
    <w:p w:rsidRDefault="00470B5E" w:rsidP="00152F9B" w:rsidR="00470B5E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470B5E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5D3011">
        <w:t xml:space="preserve"> </w:t>
      </w:r>
      <w:r w:rsidR="0040673D" w:rsidRPr="0040673D">
        <w:t>MARČINKOVIĆ GRADNJA d.o.o., OIB: 25998019055, Zagreb, Novakova 11</w:t>
      </w:r>
      <w:r w:rsidR="001E6E4D">
        <w:t>.</w:t>
      </w:r>
    </w:p>
    <w:p w:rsidRDefault="00AA78A7" w:rsidP="00AA78A7" w:rsidR="00DB441F">
      <w:pPr>
        <w:jc w:val="both"/>
      </w:pPr>
      <w:r>
        <w:t xml:space="preserve">      </w:t>
      </w:r>
      <w:r w:rsidR="00321343">
        <w:t xml:space="preserve">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40673D">
        <w:t xml:space="preserve">665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40673D">
        <w:t xml:space="preserve">404.390,30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6B1B6C">
        <w:t>23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40462B" w:rsidP="001602A5" w:rsidR="00DB441F">
      <w:pPr>
        <w:jc w:val="both"/>
      </w:pPr>
      <w:r>
        <w:t>19</w:t>
      </w:r>
      <w:r w:rsidR="001B363A">
        <w:t>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40462B">
        <w:t>19</w:t>
      </w:r>
      <w:r w:rsidR="001B363A">
        <w:t xml:space="preserve">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40462B">
        <w:t>19</w:t>
      </w:r>
      <w:r w:rsidR="005B2B8E" w:rsidRPr="005B2B8E">
        <w:t>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C60587">
        <w:t>0</w:t>
      </w:r>
      <w:r w:rsidR="00821F3A">
        <w:t>3</w:t>
      </w:r>
      <w:r w:rsidR="00C60587">
        <w:t>. studenog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2B4CC5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2B4CC5" w:rsidP="004F5146" w:rsidR="002B4CC5">
      <w:pPr>
        <w:jc w:val="right"/>
      </w:pPr>
      <w:r>
        <w:t>za točnost otpravka-ovlašteni službenik</w:t>
      </w:r>
    </w:p>
    <w:p w:rsidRDefault="002B4CC5" w:rsidP="004F5146" w:rsidR="002B4CC5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2B4CC5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FE79C2">
          <w:t>2381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42C0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E6E4D"/>
    <w:rsid w:val="0020625B"/>
    <w:rsid w:val="0023149C"/>
    <w:rsid w:val="00237B9E"/>
    <w:rsid w:val="00255162"/>
    <w:rsid w:val="00274B49"/>
    <w:rsid w:val="002916CE"/>
    <w:rsid w:val="00293025"/>
    <w:rsid w:val="002B0102"/>
    <w:rsid w:val="002B4CC5"/>
    <w:rsid w:val="002D6894"/>
    <w:rsid w:val="002E2DB0"/>
    <w:rsid w:val="002E6E4E"/>
    <w:rsid w:val="00321343"/>
    <w:rsid w:val="003338B7"/>
    <w:rsid w:val="003402B9"/>
    <w:rsid w:val="00347CA4"/>
    <w:rsid w:val="00351508"/>
    <w:rsid w:val="00362F59"/>
    <w:rsid w:val="00363447"/>
    <w:rsid w:val="00377738"/>
    <w:rsid w:val="003878F1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0462B"/>
    <w:rsid w:val="0040673D"/>
    <w:rsid w:val="00410190"/>
    <w:rsid w:val="004113CE"/>
    <w:rsid w:val="00411459"/>
    <w:rsid w:val="004150C9"/>
    <w:rsid w:val="004200BD"/>
    <w:rsid w:val="00435A44"/>
    <w:rsid w:val="00435EF2"/>
    <w:rsid w:val="00436390"/>
    <w:rsid w:val="0044106C"/>
    <w:rsid w:val="00441A09"/>
    <w:rsid w:val="00451F6F"/>
    <w:rsid w:val="00454A5A"/>
    <w:rsid w:val="00470B5E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D46"/>
    <w:rsid w:val="005C1600"/>
    <w:rsid w:val="005C2E60"/>
    <w:rsid w:val="005C7C4C"/>
    <w:rsid w:val="005D3011"/>
    <w:rsid w:val="005D3DE4"/>
    <w:rsid w:val="005F7440"/>
    <w:rsid w:val="00603A21"/>
    <w:rsid w:val="00616F59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5196"/>
    <w:rsid w:val="006F320D"/>
    <w:rsid w:val="006F3529"/>
    <w:rsid w:val="00702F4D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1F3A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8F4ECF"/>
    <w:rsid w:val="00910DEA"/>
    <w:rsid w:val="00937188"/>
    <w:rsid w:val="009708E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66E2"/>
    <w:rsid w:val="00CA7052"/>
    <w:rsid w:val="00CB0B29"/>
    <w:rsid w:val="00CB46CE"/>
    <w:rsid w:val="00CD11DE"/>
    <w:rsid w:val="00CE2634"/>
    <w:rsid w:val="00CF2A99"/>
    <w:rsid w:val="00CF464A"/>
    <w:rsid w:val="00CF656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DE0AD2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136E2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E79C2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St-2381/2016</izvorni_sadrzaj>
    <derivirana_varijabla naziv="DomainObject.Predmet.OznakaBroj_1">St-2381/2016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MARČINKOVIĆ GRADNJA d.o.o. za građenje i trgovinu zastupanog po punomoćniku Stipo Marčinković</izvorni_sadrzaj>
    <derivirana_varijabla naziv="DomainObject.Predmet.ProtustrankaFormated_1">  MARČINKOVIĆ GRADNJA d.o.o. za građenje i trgovinu zastupanog po punomoćniku Stipo Marčinković</derivirana_varijabla>
  </DomainObject.Predmet.ProtustrankaFormated>
  <DomainObject.Predmet.ProtustrankaFormatedOIB>
    <izvorni_sadrzaj>  MARČINKOVIĆ GRADNJA d.o.o. za građenje i trgovinu, OIB 25998019055 zastupanog po punomoćniku Stipo Marčinković</izvorni_sadrzaj>
    <derivirana_varijabla naziv="DomainObject.Predmet.ProtustrankaFormatedOIB_1">  MARČINKOVIĆ GRADNJA d.o.o. za građenje i trgovinu, OIB 25998019055 zastupanog po punomoćniku Stipo Marčinković</derivirana_varijabla>
  </DomainObject.Predmet.ProtustrankaFormatedOIB>
  <DomainObject.Predmet.ProtustrankaFormatedWithAdress>
    <izvorni_sadrzaj> MARČINKOVIĆ GRADNJA d.o.o. za građenje i trgovinu, Novakova 11, 10000 Zagreb zastupanog po punomoćniku Stipo Marčinković</izvorni_sadrzaj>
    <derivirana_varijabla naziv="DomainObject.Predmet.ProtustrankaFormatedWithAdress_1"> MARČINKOVIĆ GRADNJA d.o.o. za građenje i trgovinu, Novakova 11, 10000 Zagreb zastupanog po punomoćniku Stipo Marčinković</derivirana_varijabla>
  </DomainObject.Predmet.ProtustrankaFormatedWithAdress>
  <DomainObject.Predmet.ProtustrankaFormatedWithAdressOIB>
    <izvorni_sadrzaj> MARČINKOVIĆ GRADNJA d.o.o. za građenje i trgovinu, OIB 25998019055, Novakova 11, 10000 Zagreb zastupanog po punomoćniku Stipo Marčinković</izvorni_sadrzaj>
    <derivirana_varijabla naziv="DomainObject.Predmet.ProtustrankaFormatedWithAdressOIB_1"> MARČINKOVIĆ GRADNJA d.o.o. za građenje i trgovinu, OIB 25998019055, Novakova 11, 10000 Zagreb zastupanog po punomoćniku Stipo Marčinković</derivirana_varijabla>
  </DomainObject.Predmet.ProtustrankaFormatedWithAdressOIB>
  <DomainObject.Predmet.ProtustrankaWithAdress>
    <izvorni_sadrzaj>MARČINKOVIĆ GRADNJA d.o.o. za građenje i trgovinu Novakova 11, 10000 Zagreb</izvorni_sadrzaj>
    <derivirana_varijabla naziv="DomainObject.Predmet.ProtustrankaWithAdress_1">MARČINKOVIĆ GRADNJA d.o.o. za građenje i trgovinu Novakova 11, 10000 Zagreb</derivirana_varijabla>
  </DomainObject.Predmet.ProtustrankaWithAdress>
  <DomainObject.Predmet.ProtustrankaWithAdressOIB>
    <izvorni_sadrzaj>MARČINKOVIĆ GRADNJA d.o.o. za građenje i trgovinu, OIB 25998019055, Novakova 11, 10000 Zagreb</izvorni_sadrzaj>
    <derivirana_varijabla naziv="DomainObject.Predmet.ProtustrankaWithAdressOIB_1">MARČINKOVIĆ GRADNJA d.o.o. za građenje i trgovinu, OIB 25998019055, Novakova 11, 10000 Zagreb</derivirana_varijabla>
  </DomainObject.Predmet.ProtustrankaWithAdressOIB>
  <DomainObject.Predmet.ProtustrankaNazivFormated>
    <izvorni_sadrzaj>MARČINKOVIĆ GRADNJA d.o.o. za građenje i trgovinu</izvorni_sadrzaj>
    <derivirana_varijabla naziv="DomainObject.Predmet.ProtustrankaNazivFormated_1">MARČINKOVIĆ GRADNJA d.o.o. za građenje i trgovinu</derivirana_varijabla>
  </DomainObject.Predmet.ProtustrankaNazivFormated>
  <DomainObject.Predmet.ProtustrankaNazivFormatedOIB>
    <izvorni_sadrzaj>MARČINKOVIĆ GRADNJA d.o.o. za građenje i trgovinu, OIB 25998019055</izvorni_sadrzaj>
    <derivirana_varijabla naziv="DomainObject.Predmet.ProtustrankaNazivFormatedOIB_1">MARČINKOVIĆ GRADNJA d.o.o. za građenje i trgovinu, OIB 25998019055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Stipo Marčinković</izvorni_sadrzaj>
    <derivirana_varijabla naziv="DomainObject.Predmet.StrankaFormated_1">  FINA Regionalni centar Zagreb; Stipo Marčinković</derivirana_varijabla>
  </DomainObject.Predmet.StrankaFormated>
  <DomainObject.Predmet.StrankaFormatedOIB>
    <izvorni_sadrzaj>  FINA Regionalni centar Zagreb, OIB 85821130368; Stipo Marčinković, OIB 65212049238</izvorni_sadrzaj>
    <derivirana_varijabla naziv="DomainObject.Predmet.StrankaFormatedOIB_1">  FINA Regionalni centar Zagreb, OIB 85821130368; Stipo Marčinković, OIB 65212049238</derivirana_varijabla>
  </DomainObject.Predmet.StrankaFormatedOIB>
  <DomainObject.Predmet.StrankaFormatedWithAdress>
    <izvorni_sadrzaj> FINA Regionalni centar Zagreb, Trg svibanjskih žrtava 1995. 1, 10000 Zagreb; Stipo Marčinković, Loborinci 28, 10000 Zagreb</izvorni_sadrzaj>
    <derivirana_varijabla naziv="DomainObject.Predmet.StrankaFormatedWithAdress_1"> FINA Regionalni centar Zagreb, Trg svibanjskih žrtava 1995. 1, 10000 Zagreb; Stipo Marčinković, Loborinci 28, 10000 Zagreb</derivirana_varijabla>
  </DomainObject.Predmet.StrankaFormatedWithAdress>
  <DomainObject.Predmet.StrankaFormatedWithAdressOIB>
    <izvorni_sadrzaj> FINA Regionalni centar Zagreb, OIB 85821130368, Trg svibanjskih žrtava 1995. 1, 10000 Zagreb; Stipo Marčinković, OIB 65212049238, Loborinci 28, 10000 Zagreb</izvorni_sadrzaj>
    <derivirana_varijabla naziv="DomainObject.Predmet.StrankaFormatedWithAdressOIB_1"> FINA Regionalni centar Zagreb, OIB 85821130368, Trg svibanjskih žrtava 1995. 1, 10000 Zagreb; Stipo Marčinković, OIB 65212049238, Loborinci 28, 10000 Zagreb</derivirana_varijabla>
  </DomainObject.Predmet.StrankaFormatedWithAdressOIB>
  <DomainObject.Predmet.StrankaWithAdress>
    <izvorni_sadrzaj>FINA Regionalni centar Zagreb Trg svibanjskih žrtava 1995. 1,10000 Zagreb,Stipo Marčinković Loborinci 28,10000 Zagreb</izvorni_sadrzaj>
    <derivirana_varijabla naziv="DomainObject.Predmet.StrankaWithAdress_1">FINA Regionalni centar Zagreb Trg svibanjskih žrtava 1995. 1,10000 Zagreb,Stipo Marčinković Loborinci 28,10000 Zagreb</derivirana_varijabla>
  </DomainObject.Predmet.StrankaWithAdress>
  <DomainObject.Predmet.StrankaWithAdressOIB>
    <izvorni_sadrzaj>FINA Regionalni centar Zagreb, OIB 85821130368, Trg svibanjskih žrtava 1995. 1,10000 Zagreb,Stipo Marčinković, OIB 65212049238, Loborinci 28,10000 Zagreb</izvorni_sadrzaj>
    <derivirana_varijabla naziv="DomainObject.Predmet.StrankaWithAdressOIB_1">FINA Regionalni centar Zagreb, OIB 85821130368, Trg svibanjskih žrtava 1995. 1,10000 Zagreb,Stipo Marčinković, OIB 65212049238, Loborinci 28,10000 Zagreb</derivirana_varijabla>
  </DomainObject.Predmet.StrankaWithAdressOIB>
  <DomainObject.Predmet.StrankaNazivFormated>
    <izvorni_sadrzaj>FINA Regionalni centar Zagreb,Stipo Marčinković</izvorni_sadrzaj>
    <derivirana_varijabla naziv="DomainObject.Predmet.StrankaNazivFormated_1">FINA Regionalni centar Zagreb,Stipo Marčinković</derivirana_varijabla>
  </DomainObject.Predmet.StrankaNazivFormated>
  <DomainObject.Predmet.StrankaNazivFormatedOIB>
    <izvorni_sadrzaj>FINA Regionalni centar Zagreb, OIB 85821130368,Stipo Marčinković, OIB 65212049238</izvorni_sadrzaj>
    <derivirana_varijabla naziv="DomainObject.Predmet.StrankaNazivFormatedOIB_1">FINA Regionalni centar Zagreb, OIB 85821130368,Stipo Marčinković, OIB 65212049238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Stipo Marčinković</item>
    </izvorni_sadrzaj>
    <derivirana_varijabla naziv="DomainObject.Predmet.StrankaListFormated_1">
      <item>FINA Regionalni centar Zagreb</item>
      <item>Stipo Marčinković</item>
    </derivirana_varijabla>
  </DomainObject.Predmet.StrankaListFormated>
  <DomainObject.Predmet.StrankaListFormatedOIB>
    <izvorni_sadrzaj>
      <item>FINA Regionalni centar Zagreb, OIB 85821130368</item>
      <item>Stipo Marčinković, OIB 65212049238</item>
    </izvorni_sadrzaj>
    <derivirana_varijabla naziv="DomainObject.Predmet.StrankaListFormatedOIB_1">
      <item>FINA Regionalni centar Zagreb, OIB 85821130368</item>
      <item>Stipo Marčinković, OIB 65212049238</item>
    </derivirana_varijabla>
  </DomainObject.Predmet.StrankaListFormatedOIB>
  <DomainObject.Predmet.StrankaListFormatedWithAdress>
    <izvorni_sadrzaj>
      <item>FINA Regionalni centar Zagreb, Trg svibanjskih žrtava 1995. 1, 10000 Zagreb</item>
      <item>Stipo Marčinković, Loborinci 28, 10000 Zagreb</item>
    </izvorni_sadrzaj>
    <derivirana_varijabla naziv="DomainObject.Predmet.StrankaListFormatedWithAdress_1">
      <item>FINA Regionalni centar Zagreb, Trg svibanjskih žrtava 1995. 1, 10000 Zagreb</item>
      <item>Stipo Marčinković, Loborinci 28,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Stipo Marčinković, OIB 65212049238, Loborinci 28, 10000 Zagreb</item>
    </izvorni_sadrzaj>
    <derivirana_varijabla naziv="DomainObject.Predmet.StrankaListFormatedWithAdressOIB_1">
      <item>FINA Regionalni centar Zagreb, OIB 85821130368, Trg svibanjskih žrtava 1995. 1, 10000 Zagreb</item>
      <item>Stipo Marčinković, OIB 65212049238, Loborinci 28, 10000 Zagreb</item>
    </derivirana_varijabla>
  </DomainObject.Predmet.StrankaListFormatedWithAdressOIB>
  <DomainObject.Predmet.StrankaListNazivFormated>
    <izvorni_sadrzaj>
      <item>FINA Regionalni centar Zagreb</item>
      <item>Stipo Marčinković</item>
    </izvorni_sadrzaj>
    <derivirana_varijabla naziv="DomainObject.Predmet.StrankaListNazivFormated_1">
      <item>FINA Regionalni centar Zagreb</item>
      <item>Stipo Marčinković</item>
    </derivirana_varijabla>
  </DomainObject.Predmet.StrankaListNazivFormated>
  <DomainObject.Predmet.StrankaListNazivFormatedOIB>
    <izvorni_sadrzaj>
      <item>FINA Regionalni centar Zagreb, OIB 85821130368</item>
      <item>Stipo Marčinković, OIB 65212049238</item>
    </izvorni_sadrzaj>
    <derivirana_varijabla naziv="DomainObject.Predmet.StrankaListNazivFormatedOIB_1">
      <item>FINA Regionalni centar Zagreb, OIB 85821130368</item>
      <item>Stipo Marčinković, OIB 65212049238</item>
    </derivirana_varijabla>
  </DomainObject.Predmet.StrankaListNazivFormatedOIB>
  <DomainObject.Predmet.ProtuStrankaListFormated>
    <izvorni_sadrzaj>
      <item>MARČINKOVIĆ GRADNJA d.o.o. za građenje i trgovinu zastupanog po punomoćniku Stipo Marčinković</item>
    </izvorni_sadrzaj>
    <derivirana_varijabla naziv="DomainObject.Predmet.ProtuStrankaListFormated_1">
      <item>MARČINKOVIĆ GRADNJA d.o.o. za građenje i trgovinu zastupanog po punomoćniku Stipo Marčinković</item>
    </derivirana_varijabla>
  </DomainObject.Predmet.ProtuStrankaListFormated>
  <DomainObject.Predmet.ProtuStrankaListFormatedOIB>
    <izvorni_sadrzaj>
      <item>MARČINKOVIĆ GRADNJA d.o.o. za građenje i trgovinu, OIB 25998019055 zastupanog po punomoćniku Stipo Marčinković</item>
    </izvorni_sadrzaj>
    <derivirana_varijabla naziv="DomainObject.Predmet.ProtuStrankaListFormatedOIB_1">
      <item>MARČINKOVIĆ GRADNJA d.o.o. za građenje i trgovinu, OIB 25998019055 zastupanog po punomoćniku Stipo Marčinković</item>
    </derivirana_varijabla>
  </DomainObject.Predmet.ProtuStrankaListFormatedOIB>
  <DomainObject.Predmet.ProtuStrankaListFormatedWithAdress>
    <izvorni_sadrzaj>
      <item>MARČINKOVIĆ GRADNJA d.o.o. za građenje i trgovinu, Novakova 11, 10000 Zagreb zastupanog po punomoćniku Stipo Marčinković</item>
    </izvorni_sadrzaj>
    <derivirana_varijabla naziv="DomainObject.Predmet.ProtuStrankaListFormatedWithAdress_1">
      <item>MARČINKOVIĆ GRADNJA d.o.o. za građenje i trgovinu, Novakova 11, 10000 Zagreb zastupanog po punomoćniku Stipo Marčinković</item>
    </derivirana_varijabla>
  </DomainObject.Predmet.ProtuStrankaListFormatedWithAdress>
  <DomainObject.Predmet.ProtuStrankaListFormatedWithAdressOIB>
    <izvorni_sadrzaj>
      <item>MARČINKOVIĆ GRADNJA d.o.o. za građenje i trgovinu, OIB 25998019055, Novakova 11, 10000 Zagreb zastupanog po punomoćniku Stipo Marčinković</item>
    </izvorni_sadrzaj>
    <derivirana_varijabla naziv="DomainObject.Predmet.ProtuStrankaListFormatedWithAdressOIB_1">
      <item>MARČINKOVIĆ GRADNJA d.o.o. za građenje i trgovinu, OIB 25998019055, Novakova 11, 10000 Zagreb zastupanog po punomoćniku Stipo Marčinković</item>
    </derivirana_varijabla>
  </DomainObject.Predmet.ProtuStrankaListFormatedWithAdressOIB>
  <DomainObject.Predmet.ProtuStrankaListNazivFormated>
    <izvorni_sadrzaj>
      <item>MARČINKOVIĆ GRADNJA d.o.o. za građenje i trgovinu</item>
    </izvorni_sadrzaj>
    <derivirana_varijabla naziv="DomainObject.Predmet.ProtuStrankaListNazivFormated_1">
      <item>MARČINKOVIĆ GRADNJA d.o.o. za građenje i trgovinu</item>
    </derivirana_varijabla>
  </DomainObject.Predmet.ProtuStrankaListNazivFormated>
  <DomainObject.Predmet.ProtuStrankaListNazivFormatedOIB>
    <izvorni_sadrzaj>
      <item>MARČINKOVIĆ GRADNJA d.o.o. za građenje i trgovinu, OIB 25998019055</item>
    </izvorni_sadrzaj>
    <derivirana_varijabla naziv="DomainObject.Predmet.ProtuStrankaListNazivFormatedOIB_1">
      <item>MARČINKOVIĆ GRADNJA d.o.o. za građenje i trgovinu, OIB 25998019055</item>
    </derivirana_varijabla>
  </DomainObject.Predmet.ProtuStrankaListNazivFormatedOIB>
  <DomainObject.Predmet.OstaliListFormated>
    <izvorni_sadrzaj>
      <item>Stipo Marčinković punomoćnik sudionika u postupku MARČINKOVIĆ GRADNJA d.o.o. za građenje i trgovinu</item>
    </izvorni_sadrzaj>
    <derivirana_varijabla naziv="DomainObject.Predmet.OstaliListFormated_1">
      <item>Stipo Marčinković punomoćnik sudionika u postupku MARČINKOVIĆ GRADNJA d.o.o. za građenje i trgovinu</item>
    </derivirana_varijabla>
  </DomainObject.Predmet.OstaliListFormated>
  <DomainObject.Predmet.OstaliListFormatedOIB>
    <izvorni_sadrzaj>
      <item>Stipo Marčinković, OIB 65212049238 punomoćnik sudionika u postupku MARČINKOVIĆ GRADNJA d.o.o. za građenje i trgovinu</item>
    </izvorni_sadrzaj>
    <derivirana_varijabla naziv="DomainObject.Predmet.OstaliListFormatedOIB_1">
      <item>Stipo Marčinković, OIB 65212049238 punomoćnik sudionika u postupku MARČINKOVIĆ GRADNJA d.o.o. za građenje i trgovinu</item>
    </derivirana_varijabla>
  </DomainObject.Predmet.OstaliListFormatedOIB>
  <DomainObject.Predmet.OstaliListFormatedWithAdress>
    <izvorni_sadrzaj>
      <item>Stipo Marčinković, Loborinci 28, 10000 Zagreb punomoćnik sudionika u postupku MARČINKOVIĆ GRADNJA d.o.o. za građenje i trgovinu</item>
    </izvorni_sadrzaj>
    <derivirana_varijabla naziv="DomainObject.Predmet.OstaliListFormatedWithAdress_1">
      <item>Stipo Marčinković, Loborinci 28, 10000 Zagreb punomoćnik sudionika u postupku MARČINKOVIĆ GRADNJA d.o.o. za građenje i trgovinu</item>
    </derivirana_varijabla>
  </DomainObject.Predmet.OstaliListFormatedWithAdress>
  <DomainObject.Predmet.OstaliListFormatedWithAdressOIB>
    <izvorni_sadrzaj>
      <item>Stipo Marčinković, OIB 65212049238, Loborinci 28, 10000 Zagreb punomoćnik sudionika u postupku MARČINKOVIĆ GRADNJA d.o.o. za građenje i trgovinu</item>
    </izvorni_sadrzaj>
    <derivirana_varijabla naziv="DomainObject.Predmet.OstaliListFormatedWithAdressOIB_1">
      <item>Stipo Marčinković, OIB 65212049238, Loborinci 28, 10000 Zagreb punomoćnik sudionika u postupku MARČINKOVIĆ GRADNJA d.o.o. za građenje i trgovinu</item>
    </derivirana_varijabla>
  </DomainObject.Predmet.OstaliListFormatedWithAdressOIB>
  <DomainObject.Predmet.OstaliListNazivFormated>
    <izvorni_sadrzaj>
      <item>Stipo Marčinković</item>
    </izvorni_sadrzaj>
    <derivirana_varijabla naziv="DomainObject.Predmet.OstaliListNazivFormated_1">
      <item>Stipo Marčinković</item>
    </derivirana_varijabla>
  </DomainObject.Predmet.OstaliListNazivFormated>
  <DomainObject.Predmet.OstaliListNazivFormatedOIB>
    <izvorni_sadrzaj>
      <item>Stipo Marčinković, OIB 65212049238</item>
    </izvorni_sadrzaj>
    <derivirana_varijabla naziv="DomainObject.Predmet.OstaliListNazivFormatedOIB_1">
      <item>Stipo Marčinković, OIB 65212049238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MARČINKOVIĆ GRADNJA d.o.o. za građenje i trgovinu</izvorni_sadrzaj>
    <derivirana_varijabla naziv="DomainObject.Predmet.ProtustrankaIDrugi_1">MARČINKOVIĆ GRADNJA d.o.o. za građenje i trgovinu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MARČINKOVIĆ GRADNJA d.o.o. za građenje i trgovinu, OIB 25998019055, Novakova 11, 10000 Zagreb</izvorni_sadrzaj>
    <derivirana_varijabla naziv="DomainObject.Predmet.ProtustrankaIDrugiAdressOIB_1">MARČINKOVIĆ GRADNJA d.o.o. za građenje i trgovinu, OIB 25998019055, Novakova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MARČINKOVIĆ GRADNJA d.o.o. za građenje i trgovinu</item>
      <item>Stipo Marčinković</item>
      <item>Stipo Marčinković</item>
    </izvorni_sadrzaj>
    <derivirana_varijabla naziv="DomainObject.Predmet.SudioniciListNaziv_1">
      <item>FINA Regionalni centar Zagreb</item>
      <item>MARČINKOVIĆ GRADNJA d.o.o. za građenje i trgovinu</item>
      <item>Stipo Marčinković</item>
      <item>Stipo Marčinković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MARČINKOVIĆ GRADNJA d.o.o. za građenje i trgovinu, OIB 25998019055, Novakova 11,10000 Zagreb</item>
      <item>Stipo Marčinković, OIB 65212049238, Loborinci 28,10000 Zagreb</item>
      <item>Stipo Marčinković, OIB 65212049238, Loborinci 28,10000 Zagreb</item>
    </izvorni_sadrzaj>
    <derivirana_varijabla naziv="DomainObject.Predmet.SudioniciListAdressOIB_1">
      <item>FINA Regionalni centar Zagreb, OIB 85821130368, Trg svibanjskih žrtava 1995. 1,10000 Zagreb</item>
      <item>MARČINKOVIĆ GRADNJA d.o.o. za građenje i trgovinu, OIB 25998019055, Novakova 11,10000 Zagreb</item>
      <item>Stipo Marčinković, OIB 65212049238, Loborinci 28,10000 Zagreb</item>
      <item>Stipo Marčinković, OIB 65212049238, Loborinci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25998019055</item>
      <item>, OIB 65212049238</item>
      <item>, OIB 65212049238</item>
    </izvorni_sadrzaj>
    <derivirana_varijabla naziv="DomainObject.Predmet.SudioniciListNazivOIB_1">
      <item>, OIB 85821130368</item>
      <item>, OIB 25998019055</item>
      <item>, OIB 65212049238</item>
      <item>, OIB 65212049238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3D824-1CFF-4FBC-A93E-F40616F18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4855</properties:Characters>
  <properties:Lines>107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2017-11-02T10:11:00Z</dcterms:created>
  <dc:creator>gzubak</dc:creator>
  <cp:lastModifiedBy>Mirjana Gašparić</cp:lastModifiedBy>
  <cp:lastPrinted>2017-10-18T06:46:00Z</cp:lastPrinted>
  <dcterms:modified xmlns:xsi="http://www.w3.org/2001/XMLSchema-instance" xsi:type="dcterms:W3CDTF">2017-11-03T10:13:00Z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