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7166" w14:paraId="bd8716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083A9F">
        <w:rPr>
          <w:szCs w:val="24"/>
          <w:lang w:val="hr-HR"/>
        </w:rPr>
        <w:t>125</w:t>
      </w:r>
      <w:r w:rsidR="00852258">
        <w:rPr>
          <w:szCs w:val="24"/>
          <w:lang w:val="hr-HR"/>
        </w:rPr>
        <w:t>8</w:t>
      </w:r>
      <w:r w:rsidR="00B26C6E">
        <w:rPr>
          <w:szCs w:val="24"/>
          <w:lang w:val="hr-HR"/>
        </w:rPr>
        <w:t>/2016-4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01BEE" w:rsidP="00865844" w:rsidR="00201BEE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01BEE" w:rsidP="00865844" w:rsidR="00201BEE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8F3869">
        <w:rPr>
          <w:lang w:val="hr-HR"/>
        </w:rPr>
        <w:t xml:space="preserve">PAPIRSTAR jednostavno društvo s ograničenom odgovornošću za usluge i trgovinu, Zagreb, </w:t>
      </w:r>
      <w:proofErr w:type="spellStart"/>
      <w:r w:rsidR="008F3869">
        <w:rPr>
          <w:lang w:val="hr-HR"/>
        </w:rPr>
        <w:t>Štrigina</w:t>
      </w:r>
      <w:proofErr w:type="spellEnd"/>
      <w:r w:rsidR="008F3869">
        <w:rPr>
          <w:lang w:val="hr-HR"/>
        </w:rPr>
        <w:t xml:space="preserve"> 8, MBS: 080926733, OIB: 81244211532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201BEE">
        <w:rPr>
          <w:lang w:val="hr-HR"/>
        </w:rPr>
        <w:t>31.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01BEE" w:rsidP="00865844" w:rsidR="00201BEE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01BEE" w:rsidP="00865844" w:rsidR="00201BEE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8F3869">
        <w:rPr>
          <w:lang w:val="hr-HR"/>
        </w:rPr>
        <w:t xml:space="preserve">PAPIRSTAR jednostavno društvo s ograničenom odgovornošću za usluge i trgovinu, Zagreb, </w:t>
      </w:r>
      <w:proofErr w:type="spellStart"/>
      <w:r w:rsidR="008F3869">
        <w:rPr>
          <w:lang w:val="hr-HR"/>
        </w:rPr>
        <w:t>Štrigina</w:t>
      </w:r>
      <w:proofErr w:type="spellEnd"/>
      <w:r w:rsidR="008F3869">
        <w:rPr>
          <w:lang w:val="hr-HR"/>
        </w:rPr>
        <w:t xml:space="preserve"> 8, MBS: 080926733, OIB: 81244211532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E5CB1" w:rsidRPr="00306D21">
        <w:rPr>
          <w:szCs w:val="24"/>
          <w:lang w:val="hr-HR"/>
        </w:rPr>
        <w:t>IVAN GJURAŠIĆ, iz Zagreba, Petrinjska 28, OIB:  66025260916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8F3869">
        <w:rPr>
          <w:lang w:val="hr-HR"/>
        </w:rPr>
        <w:t xml:space="preserve">PAPIRSTAR jednostavno društvo s ograničenom odgovornošću za usluge i trgovinu, Zagreb, </w:t>
      </w:r>
      <w:proofErr w:type="spellStart"/>
      <w:r w:rsidR="008F3869">
        <w:rPr>
          <w:lang w:val="hr-HR"/>
        </w:rPr>
        <w:t>Štrigina</w:t>
      </w:r>
      <w:proofErr w:type="spellEnd"/>
      <w:r w:rsidR="008F3869">
        <w:rPr>
          <w:lang w:val="hr-HR"/>
        </w:rPr>
        <w:t xml:space="preserve"> 8, MBS: 080926733, OIB: 81244211532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201BEE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</w:t>
      </w:r>
      <w:r>
        <w:rPr>
          <w:szCs w:val="24"/>
          <w:lang w:val="hr-HR"/>
        </w:rPr>
        <w:lastRenderedPageBreak/>
        <w:t>dalje: SZ) oglasom poslovni broj St-</w:t>
      </w:r>
      <w:r w:rsidR="00083A9F">
        <w:rPr>
          <w:szCs w:val="24"/>
          <w:lang w:val="hr-HR"/>
        </w:rPr>
        <w:t>125</w:t>
      </w:r>
      <w:r w:rsidR="00852258">
        <w:rPr>
          <w:szCs w:val="24"/>
          <w:lang w:val="hr-HR"/>
        </w:rPr>
        <w:t>8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83A9F">
        <w:rPr>
          <w:szCs w:val="24"/>
          <w:lang w:val="hr-HR"/>
        </w:rPr>
        <w:t>0</w:t>
      </w:r>
      <w:r w:rsidR="005B58C1">
        <w:rPr>
          <w:szCs w:val="24"/>
          <w:lang w:val="hr-HR"/>
        </w:rPr>
        <w:t>6</w:t>
      </w:r>
      <w:r w:rsidR="00BE39A5">
        <w:rPr>
          <w:szCs w:val="24"/>
          <w:lang w:val="hr-HR"/>
        </w:rPr>
        <w:t xml:space="preserve">. </w:t>
      </w:r>
      <w:r w:rsidR="00BC71A4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201BEE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201BEE" w:rsidP="00865844" w:rsidR="00201BEE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201BEE">
        <w:rPr>
          <w:szCs w:val="24"/>
          <w:lang w:val="hr-HR"/>
        </w:rPr>
        <w:t>31.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01BEE" w:rsidP="00C954F0" w:rsidR="00201BEE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9A1247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9A1247">
        <w:rPr>
          <w:szCs w:val="24"/>
          <w:lang w:val="hr-HR"/>
        </w:rPr>
        <w:t>, v.r.</w:t>
      </w:r>
    </w:p>
    <w:p w:rsidRDefault="009A1247" w:rsidP="002C6722" w:rsidR="009A1247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Za točnost otpravka-ovlašteni službenik</w:t>
      </w:r>
    </w:p>
    <w:p w:rsidRDefault="009A1247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Mirna </w:t>
      </w:r>
      <w:proofErr w:type="spellStart"/>
      <w:r>
        <w:rPr>
          <w:szCs w:val="24"/>
          <w:lang w:val="hr-HR"/>
        </w:rPr>
        <w:t>Skokan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01BEE" w:rsidP="002C6722" w:rsidR="00201BEE">
      <w:pPr>
        <w:jc w:val="both"/>
        <w:rPr>
          <w:szCs w:val="24"/>
          <w:lang w:val="hr-HR"/>
        </w:rPr>
      </w:pPr>
    </w:p>
    <w:p w:rsidRDefault="00201BEE" w:rsidP="00201BEE" w:rsidR="00201BE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 u Bjelovaru.</w:t>
      </w:r>
    </w:p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657" w:rsidP="00201BEE" w:rsidR="00811657">
      <w:r>
        <w:separator/>
      </w:r>
    </w:p>
  </w:endnote>
  <w:endnote w:id="0" w:type="continuationSeparator">
    <w:p w:rsidRDefault="00811657" w:rsidP="00201BEE" w:rsidR="00811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657" w:rsidP="00201BEE" w:rsidR="00811657">
      <w:r>
        <w:separator/>
      </w:r>
    </w:p>
  </w:footnote>
  <w:footnote w:id="0" w:type="continuationSeparator">
    <w:p w:rsidRDefault="00811657" w:rsidP="00201BEE" w:rsidR="008116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83A9F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1BEE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B58C1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31182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1657"/>
    <w:rsid w:val="00812022"/>
    <w:rsid w:val="008367D6"/>
    <w:rsid w:val="00847313"/>
    <w:rsid w:val="00850359"/>
    <w:rsid w:val="00852258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8F3869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1247"/>
    <w:rsid w:val="009A412E"/>
    <w:rsid w:val="009B2393"/>
    <w:rsid w:val="009B5411"/>
    <w:rsid w:val="009B6D5B"/>
    <w:rsid w:val="009C606A"/>
    <w:rsid w:val="009D1717"/>
    <w:rsid w:val="009D3C79"/>
    <w:rsid w:val="00A1144D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C71A4"/>
    <w:rsid w:val="00BD16FD"/>
    <w:rsid w:val="00BD2965"/>
    <w:rsid w:val="00BE2DEA"/>
    <w:rsid w:val="00BE39A5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A10EC"/>
    <w:rsid w:val="00CA376A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B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BEE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B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BEE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1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2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24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2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2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B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BEE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B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BEE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1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2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24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2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2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St-1258/2016</izvorni_sadrzaj>
    <derivirana_varijabla naziv="DomainObject.Predmet.OznakaBroj_1">St-1258/2016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PAPIRSTAR jednostavno društvo s ograničenom odgovornošću za usluge i trgovinu zastupanog po punomoćniku Robert Husta</izvorni_sadrzaj>
    <derivirana_varijabla naziv="DomainObject.Predmet.ProtustrankaFormated_1">  PAPIRSTAR jednostavno društvo s ograničenom odgovornošću za usluge i trgovinu zastupanog po punomoćniku Robert Husta</derivirana_varijabla>
  </DomainObject.Predmet.ProtustrankaFormated>
  <DomainObject.Predmet.ProtustrankaFormatedOIB>
    <izvorni_sadrzaj>  PAPIRSTAR jednostavno društvo s ograničenom odgovornošću za usluge i trgovinu, OIB 81244211532 zastupanog po punomoćniku Robert Husta</izvorni_sadrzaj>
    <derivirana_varijabla naziv="DomainObject.Predmet.ProtustrankaFormatedOIB_1">  PAPIRSTAR jednostavno društvo s ograničenom odgovornošću za usluge i trgovinu, OIB 81244211532 zastupanog po punomoćniku Robert Husta</derivirana_varijabla>
  </DomainObject.Predmet.ProtustrankaFormatedOIB>
  <DomainObject.Predmet.ProtustrankaFormatedWithAdress>
    <izvorni_sadrzaj> PAPIRSTAR jednostavno društvo s ograničenom odgovornošću za usluge i trgovinu, Štrigina 8, 10000 Zagreb zastupanog po punomoćniku Robert Husta</izvorni_sadrzaj>
    <derivirana_varijabla naziv="DomainObject.Predmet.ProtustrankaFormatedWithAdress_1"> PAPIRSTAR jednostavno društvo s ograničenom odgovornošću za usluge i trgovinu, Štrigina 8, 10000 Zagreb zastupanog po punomoćniku Robert Husta</derivirana_varijabla>
  </DomainObject.Predmet.ProtustrankaFormatedWithAdress>
  <DomainObject.Predmet.ProtustrankaFormatedWithAdressOIB>
    <izvorni_sadrzaj> PAPIRSTAR jednostavno društvo s ograničenom odgovornošću za usluge i trgovinu, OIB 81244211532, Štrigina 8, 10000 Zagreb zastupanog po punomoćniku Robert Husta</izvorni_sadrzaj>
    <derivirana_varijabla naziv="DomainObject.Predmet.ProtustrankaFormatedWithAdressOIB_1"> PAPIRSTAR jednostavno društvo s ograničenom odgovornošću za usluge i trgovinu, OIB 81244211532, Štrigina 8, 10000 Zagreb zastupanog po punomoćniku Robert Husta</derivirana_varijabla>
  </DomainObject.Predmet.ProtustrankaFormatedWithAdressOIB>
  <DomainObject.Predmet.ProtustrankaWithAdress>
    <izvorni_sadrzaj>PAPIRSTAR jednostavno društvo s ograničenom odgovornošću za usluge i trgovinu Štrigina 8, 10000 Zagreb</izvorni_sadrzaj>
    <derivirana_varijabla naziv="DomainObject.Predmet.ProtustrankaWithAdress_1">PAPIRSTAR jednostavno društvo s ograničenom odgovornošću za usluge i trgovinu Štrigina 8, 10000 Zagreb</derivirana_varijabla>
  </DomainObject.Predmet.ProtustrankaWithAdress>
  <DomainObject.Predmet.ProtustrankaWithAdressOIB>
    <izvorni_sadrzaj>PAPIRSTAR jednostavno društvo s ograničenom odgovornošću za usluge i trgovinu, OIB 81244211532, Štrigina 8, 10000 Zagreb</izvorni_sadrzaj>
    <derivirana_varijabla naziv="DomainObject.Predmet.ProtustrankaWithAdressOIB_1">PAPIRSTAR jednostavno društvo s ograničenom odgovornošću za usluge i trgovinu, OIB 81244211532, Štrigina 8, 10000 Zagreb</derivirana_varijabla>
  </DomainObject.Predmet.ProtustrankaWithAdressOIB>
  <DomainObject.Predmet.ProtustrankaNazivFormated>
    <izvorni_sadrzaj>PAPIRSTAR jednostavno društvo s ograničenom odgovornošću za usluge i trgovinu</izvorni_sadrzaj>
    <derivirana_varijabla naziv="DomainObject.Predmet.ProtustrankaNazivFormated_1">PAPIRSTAR jednostavno društvo s ograničenom odgovornošću za usluge i trgovinu</derivirana_varijabla>
  </DomainObject.Predmet.ProtustrankaNazivFormated>
  <DomainObject.Predmet.ProtustrankaNazivFormatedOIB>
    <izvorni_sadrzaj>PAPIRSTAR jednostavno društvo s ograničenom odgovornošću za usluge i trgovinu, OIB 81244211532</izvorni_sadrzaj>
    <derivirana_varijabla naziv="DomainObject.Predmet.ProtustrankaNazivFormatedOIB_1">PAPIRSTAR jednostavno društvo s ograničenom odgovornošću za usluge i trgovinu, OIB 81244211532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PAPIRSTAR jednostavno društvo s ograničenom odgovornošću za usluge i trgovinu zastupanog po punomoćniku Robert Husta</item>
    </izvorni_sadrzaj>
    <derivirana_varijabla naziv="DomainObject.Predmet.ProtuStrankaListFormated_1">
      <item>PAPIRSTAR jednostavno društvo s ograničenom odgovornošću za usluge i trgovinu zastupanog po punomoćniku Robert Husta</item>
    </derivirana_varijabla>
  </DomainObject.Predmet.ProtuStrankaListFormated>
  <DomainObject.Predmet.ProtuStrankaListFormatedOIB>
    <izvorni_sadrzaj>
      <item>PAPIRSTAR jednostavno društvo s ograničenom odgovornošću za usluge i trgovinu, OIB 81244211532 zastupanog po punomoćniku Robert Husta</item>
    </izvorni_sadrzaj>
    <derivirana_varijabla naziv="DomainObject.Predmet.ProtuStrankaListFormatedOIB_1">
      <item>PAPIRSTAR jednostavno društvo s ograničenom odgovornošću za usluge i trgovinu, OIB 81244211532 zastupanog po punomoćniku Robert Husta</item>
    </derivirana_varijabla>
  </DomainObject.Predmet.ProtuStrankaListFormatedOIB>
  <DomainObject.Predmet.ProtuStrankaListFormatedWithAdress>
    <izvorni_sadrzaj>
      <item>PAPIRSTAR jednostavno društvo s ograničenom odgovornošću za usluge i trgovinu, Štrigina 8, 10000 Zagreb zastupanog po punomoćniku Robert Husta</item>
    </izvorni_sadrzaj>
    <derivirana_varijabla naziv="DomainObject.Predmet.ProtuStrankaListFormatedWithAdress_1">
      <item>PAPIRSTAR jednostavno društvo s ograničenom odgovornošću za usluge i trgovinu, Štrigina 8, 10000 Zagreb zastupanog po punomoćniku Robert Husta</item>
    </derivirana_varijabla>
  </DomainObject.Predmet.ProtuStrankaListFormatedWithAdress>
  <DomainObject.Predmet.ProtuStrankaListFormatedWithAdressOIB>
    <izvorni_sadrzaj>
      <item>PAPIRSTAR jednostavno društvo s ograničenom odgovornošću za usluge i trgovinu, OIB 81244211532, Štrigina 8, 10000 Zagreb zastupanog po punomoćniku Robert Husta</item>
    </izvorni_sadrzaj>
    <derivirana_varijabla naziv="DomainObject.Predmet.ProtuStrankaListFormatedWithAdressOIB_1">
      <item>PAPIRSTAR jednostavno društvo s ograničenom odgovornošću za usluge i trgovinu, OIB 81244211532, Štrigina 8, 10000 Zagreb zastupanog po punomoćniku Robert Husta</item>
    </derivirana_varijabla>
  </DomainObject.Predmet.ProtuStrankaListFormatedWithAdressOIB>
  <DomainObject.Predmet.ProtuStrankaListNazivFormated>
    <izvorni_sadrzaj>
      <item>PAPIRSTAR jednostavno društvo s ograničenom odgovornošću za usluge i trgovinu</item>
    </izvorni_sadrzaj>
    <derivirana_varijabla naziv="DomainObject.Predmet.ProtuStrankaListNazivFormated_1">
      <item>PAPIRSTAR jednostavno društvo s ograničenom odgovornošću za usluge i trgovinu</item>
    </derivirana_varijabla>
  </DomainObject.Predmet.ProtuStrankaListNazivFormated>
  <DomainObject.Predmet.ProtuStrankaListNazivFormatedOIB>
    <izvorni_sadrzaj>
      <item>PAPIRSTAR jednostavno društvo s ograničenom odgovornošću za usluge i trgovinu, OIB 81244211532</item>
    </izvorni_sadrzaj>
    <derivirana_varijabla naziv="DomainObject.Predmet.ProtuStrankaListNazivFormatedOIB_1">
      <item>PAPIRSTAR jednostavno društvo s ograničenom odgovornošću za usluge i trgovinu, OIB 81244211532</item>
    </derivirana_varijabla>
  </DomainObject.Predmet.ProtuStrankaListNazivFormatedOIB>
  <DomainObject.Predmet.OstaliListFormated>
    <izvorni_sadrzaj>
      <item>Robert Husta punomoćnik sudionika u postupku PAPIRSTAR jednostavno društvo s ograničenom odgovornošću za usluge i trgovinu</item>
    </izvorni_sadrzaj>
    <derivirana_varijabla naziv="DomainObject.Predmet.OstaliListFormated_1">
      <item>Robert Husta punomoćnik sudionika u postupku PAPIRSTAR jednostavno društvo s ograničenom odgovornošću za usluge i trgovinu</item>
    </derivirana_varijabla>
  </DomainObject.Predmet.OstaliListFormated>
  <DomainObject.Predmet.OstaliListFormatedOIB>
    <izvorni_sadrzaj>
      <item>Robert Husta, OIB 30316669588 punomoćnik sudionika u postupku PAPIRSTAR jednostavno društvo s ograničenom odgovornošću za usluge i trgovinu</item>
    </izvorni_sadrzaj>
    <derivirana_varijabla naziv="DomainObject.Predmet.OstaliListFormatedOIB_1">
      <item>Robert Husta, OIB 30316669588 punomoćnik sudionika u postupku PAPIRSTAR jednostavno društvo s ograničenom odgovornošću za usluge i trgovinu</item>
    </derivirana_varijabla>
  </DomainObject.Predmet.OstaliListFormatedOIB>
  <DomainObject.Predmet.OstaliListFormatedWithAdress>
    <izvorni_sadrzaj>
      <item>Robert Husta, 3. Pile 11, 10000 Zagreb punomoćnik sudionika u postupku PAPIRSTAR jednostavno društvo s ograničenom odgovornošću za usluge i trgovinu</item>
    </izvorni_sadrzaj>
    <derivirana_varijabla naziv="DomainObject.Predmet.OstaliListFormatedWithAdress_1">
      <item>Robert Husta, 3. Pile 11, 10000 Zagreb punomoćnik sudionika u postupku PAPIRSTAR jednostavno društvo s ograničenom odgovornošću za usluge i trgovinu</item>
    </derivirana_varijabla>
  </DomainObject.Predmet.OstaliListFormatedWithAdress>
  <DomainObject.Predmet.OstaliListFormatedWithAdressOIB>
    <izvorni_sadrzaj>
      <item>Robert Husta, OIB 30316669588, 3. Pile 11, 10000 Zagreb punomoćnik sudionika u postupku PAPIRSTAR jednostavno društvo s ograničenom odgovornošću za usluge i trgovinu</item>
    </izvorni_sadrzaj>
    <derivirana_varijabla naziv="DomainObject.Predmet.OstaliListFormatedWithAdressOIB_1">
      <item>Robert Husta, OIB 30316669588, 3. Pile 11, 10000 Zagreb punomoćnik sudionika u postupku PAPIRSTAR jednostavno društvo s ograničenom odgovornošću za usluge i trgovinu</item>
    </derivirana_varijabla>
  </DomainObject.Predmet.OstaliListFormatedWithAdressOIB>
  <DomainObject.Predmet.OstaliListNazivFormated>
    <izvorni_sadrzaj>
      <item>Robert Husta</item>
    </izvorni_sadrzaj>
    <derivirana_varijabla naziv="DomainObject.Predmet.OstaliListNazivFormated_1">
      <item>Robert Husta</item>
    </derivirana_varijabla>
  </DomainObject.Predmet.OstaliListNazivFormated>
  <DomainObject.Predmet.OstaliListNazivFormatedOIB>
    <izvorni_sadrzaj>
      <item>Robert Husta, OIB 30316669588</item>
    </izvorni_sadrzaj>
    <derivirana_varijabla naziv="DomainObject.Predmet.OstaliListNazivFormatedOIB_1">
      <item>Robert Husta, OIB 30316669588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PAPIRSTAR jednostavno društvo s ograničenom odgovornošću za usluge i trgovinu</izvorni_sadrzaj>
    <derivirana_varijabla naziv="DomainObject.Predmet.ProtustrankaIDrugi_1">PAPIRSTAR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PAPIRSTAR jednostavno društvo s ograničenom odgovornošću za usluge i trgovinu, OIB 81244211532, Štrigina 8, 10000 Zagreb</izvorni_sadrzaj>
    <derivirana_varijabla naziv="DomainObject.Predmet.ProtustrankaIDrugiAdressOIB_1">PAPIRSTAR jednostavno društvo s ograničenom odgovornošću za usluge i trgovinu, OIB 81244211532, Štrigina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PAPIRSTAR jednostavno društvo s ograničenom odgovornošću za usluge i trgovinu</item>
      <item>FINA Regionalni centar Zagreb</item>
      <item>Robert Husta</item>
    </izvorni_sadrzaj>
    <derivirana_varijabla naziv="DomainObject.Predmet.SudioniciListNaziv_1">
      <item>PAPIRSTAR jednostavno društvo s ograničenom odgovornošću za usluge i trgovinu</item>
      <item>FINA Regionalni centar Zagreb</item>
      <item>Robert Husta</item>
    </derivirana_varijabla>
  </DomainObject.Predmet.SudioniciListNaziv>
  <DomainObject.Predmet.SudioniciListAdressOIB>
    <izvorni_sadrzaj>
      <item>PAPIRSTAR jednostavno društvo s ograničenom odgovornošću za usluge i trgovinu, OIB 81244211532, Štrigina 8,10000 Zagreb</item>
      <item>FINA Regionalni centar Zagreb, OIB 85821130368, Trg svibanjskih žrtava 1995. br. 1,10000 Zagreb</item>
      <item>Robert Husta, OIB 30316669588, 3. Pile 11,10000 Zagreb</item>
    </izvorni_sadrzaj>
    <derivirana_varijabla naziv="DomainObject.Predmet.SudioniciListAdressOIB_1">
      <item>PAPIRSTAR jednostavno društvo s ograničenom odgovornošću za usluge i trgovinu, OIB 81244211532, Štrigina 8,10000 Zagreb</item>
      <item>FINA Regionalni centar Zagreb, OIB 85821130368, Trg svibanjskih žrtava 1995. br. 1,10000 Zagreb</item>
      <item>Robert Husta, OIB 30316669588, 3. Pile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81244211532</item>
      <item>, OIB 85821130368</item>
      <item>, OIB 30316669588</item>
    </izvorni_sadrzaj>
    <derivirana_varijabla naziv="DomainObject.Predmet.SudioniciListNazivOIB_1">
      <item>, OIB 81244211532</item>
      <item>, OIB 85821130368</item>
      <item>, OIB 30316669588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E894F-ABAA-40C6-B41D-A43B56AA0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3755</properties:Characters>
  <properties:Lines>101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2016-08-30T11:34:00Z</dcterms:created>
  <dc:creator>Miroslav Lovreković</dc:creator>
  <cp:lastModifiedBy>Miroslav Lovreković</cp:lastModifiedBy>
  <cp:lastPrinted>2017-01-31T11:10:00Z</cp:lastPrinted>
  <dcterms:modified xmlns:xsi="http://www.w3.org/2001/XMLSchema-instance" xsi:type="dcterms:W3CDTF">2017-01-31T11:10:00Z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