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b97fe" w14:paraId="3ab97fe" w:rsidRDefault="00DA6BCA" w:rsidP="005D7BF8" w:rsidR="00DA6BCA"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A6BCA" w:rsidP="005D7BF8" w:rsidR="00DA6BCA"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DA6BCA" w:rsidP="005D7BF8" w:rsidR="00DA6BCA"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DA6BCA" w:rsidP="005D7BF8" w:rsidR="00DA6BCA"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297CB3" w:rsidP="001D4B71" w:rsidR="00297CB3" w:rsidRPr="00FF34F0"/>
    <w:p w:rsidRDefault="00CD11BF" w:rsidP="00CD11BF" w:rsidR="001D4B71" w:rsidRPr="00FF34F0">
      <w:pPr>
        <w:jc w:val="center"/>
        <w:rPr>
          <w:b/>
        </w:rPr>
      </w:pPr>
      <w:r>
        <w:rPr>
          <w:b/>
        </w:rPr>
        <w:t>R E P U B L I K A   H R V AT S K A</w:t>
      </w:r>
    </w:p>
    <w:p w:rsidRDefault="00FB44A5" w:rsidP="001D4B71" w:rsidR="00FB44A5">
      <w:pPr>
        <w:rPr>
          <w:b/>
        </w:rPr>
      </w:pPr>
    </w:p>
    <w:p w:rsidRDefault="00FF34F0" w:rsidP="00FF34F0" w:rsidR="00FF34F0">
      <w:pPr>
        <w:jc w:val="center"/>
        <w:rPr>
          <w:b/>
        </w:rPr>
      </w:pPr>
      <w:r>
        <w:rPr>
          <w:b/>
        </w:rPr>
        <w:t>Z A K L J U Č A K</w:t>
      </w:r>
    </w:p>
    <w:p w:rsidRDefault="00297CB3" w:rsidP="001D4B71" w:rsidR="00297CB3" w:rsidRPr="00FF34F0"/>
    <w:p w:rsidRDefault="00BB5A9F" w:rsidP="00A83E5B" w:rsidR="00A83E5B" w:rsidRPr="00A83E5B">
      <w:pPr>
        <w:jc w:val="both"/>
      </w:pPr>
      <w:r>
        <w:tab/>
      </w:r>
      <w:r w:rsidR="00A83E5B" w:rsidRPr="00A83E5B">
        <w:t>Trgovački sud u Rijeci,</w:t>
      </w:r>
      <w:r w:rsidR="00CB78EF">
        <w:t xml:space="preserve"> OIB 88785964957</w:t>
      </w:r>
      <w:r w:rsidR="005F5F16">
        <w:t>,</w:t>
      </w:r>
      <w:r w:rsidR="00A83E5B" w:rsidRPr="00A83E5B">
        <w:t xml:space="preserve"> po stečajnom sucu Danieli Korlević, u stečajnom postupku nad dužnikom </w:t>
      </w:r>
      <w:r w:rsidR="005F5F16">
        <w:rPr>
          <w:b/>
        </w:rPr>
        <w:t xml:space="preserve">AUTO SERVIS LABIN d.o.o. Labin, Pulska 19, OIB </w:t>
      </w:r>
      <w:r w:rsidR="005F5F16" w:rsidRPr="005F5F16">
        <w:rPr>
          <w:b/>
        </w:rPr>
        <w:t>84126482247</w:t>
      </w:r>
      <w:r w:rsidR="00A83E5B" w:rsidRPr="00A83E5B">
        <w:rPr>
          <w:b/>
        </w:rPr>
        <w:t>,</w:t>
      </w:r>
      <w:r w:rsidR="00A83E5B" w:rsidRPr="00A83E5B">
        <w:t xml:space="preserve"> dana </w:t>
      </w:r>
      <w:r w:rsidR="005F5F16">
        <w:t>05</w:t>
      </w:r>
      <w:r w:rsidR="00255AE1">
        <w:t>. travnja</w:t>
      </w:r>
      <w:r w:rsidR="00B05B31">
        <w:t xml:space="preserve"> 2017</w:t>
      </w:r>
      <w:r w:rsidR="00A83E5B" w:rsidRPr="00A83E5B">
        <w:t xml:space="preserve">. godine </w:t>
      </w:r>
    </w:p>
    <w:p w:rsidRDefault="006C61DA" w:rsidP="001D4B71" w:rsidR="006C61DA">
      <w:pPr>
        <w:jc w:val="center"/>
        <w:rPr>
          <w:bCs/>
        </w:rPr>
      </w:pPr>
    </w:p>
    <w:p w:rsidRDefault="00FF34F0" w:rsidP="001D4B71" w:rsidR="001D4B71" w:rsidRPr="00CF02E4">
      <w:pPr>
        <w:jc w:val="center"/>
        <w:rPr>
          <w:b/>
          <w:bCs/>
        </w:rPr>
      </w:pPr>
      <w:r w:rsidRPr="00CF02E4">
        <w:rPr>
          <w:b/>
          <w:bCs/>
        </w:rPr>
        <w:t>z a k l j u č i o    j e</w:t>
      </w:r>
    </w:p>
    <w:p w:rsidRDefault="007102B3" w:rsidP="001D4B71" w:rsidR="007102B3">
      <w:pPr>
        <w:jc w:val="center"/>
        <w:rPr>
          <w:b/>
          <w:bCs/>
        </w:rPr>
      </w:pPr>
    </w:p>
    <w:p w:rsidRDefault="00032B13" w:rsidP="008C0623" w:rsidR="00255AE1">
      <w:pPr>
        <w:ind w:firstLine="360"/>
        <w:jc w:val="both"/>
      </w:pPr>
      <w:r>
        <w:tab/>
      </w:r>
      <w:r w:rsidR="007664ED">
        <w:t xml:space="preserve">Određuje se ročište </w:t>
      </w:r>
      <w:r w:rsidR="00F26C79">
        <w:t>radi obračuna troškova iz čl.170.</w:t>
      </w:r>
      <w:r w:rsidR="002A3C00">
        <w:t xml:space="preserve"> SZ-a</w:t>
      </w:r>
      <w:r w:rsidR="00F26C79">
        <w:t xml:space="preserve"> ostvarenih prodajom nekretnine stečajnog </w:t>
      </w:r>
      <w:r w:rsidR="007664ED">
        <w:t>dužnika upisan</w:t>
      </w:r>
      <w:r w:rsidR="005E73E3">
        <w:t>e</w:t>
      </w:r>
      <w:r w:rsidR="007664ED">
        <w:t xml:space="preserve"> u </w:t>
      </w:r>
      <w:r w:rsidR="007664ED" w:rsidRPr="007664ED">
        <w:t xml:space="preserve">zemljišnim knjigama </w:t>
      </w:r>
      <w:r w:rsidR="00BB5A9F" w:rsidRPr="00BB5A9F">
        <w:t xml:space="preserve">Općinskog suda u </w:t>
      </w:r>
      <w:r w:rsidR="005E73E3">
        <w:t xml:space="preserve">Puli – Pola, </w:t>
      </w:r>
      <w:r w:rsidR="00B05B31">
        <w:t>Z</w:t>
      </w:r>
      <w:r w:rsidR="00545437">
        <w:t>emljišnoknjižni odjel</w:t>
      </w:r>
      <w:r w:rsidR="005E73E3">
        <w:t xml:space="preserve"> Labin, k.č.br. 749/2, poslovna zgrada, gospodarska zgrada, radionica, oranica, pašnjak ukupne površine 3150 m2, upisana u zk.ul. 274, k.o. Novi Labin</w:t>
      </w:r>
    </w:p>
    <w:p w:rsidRDefault="005E73E3" w:rsidP="008C0623" w:rsidR="005E73E3">
      <w:pPr>
        <w:ind w:firstLine="360"/>
        <w:jc w:val="both"/>
        <w:rPr>
          <w:b/>
        </w:rPr>
      </w:pPr>
    </w:p>
    <w:p w:rsidRDefault="00E41098" w:rsidP="008C0623" w:rsidR="007664ED">
      <w:pPr>
        <w:ind w:firstLine="360"/>
        <w:jc w:val="both"/>
      </w:pPr>
      <w:r>
        <w:rPr>
          <w:b/>
        </w:rPr>
        <w:t xml:space="preserve"> </w:t>
      </w:r>
      <w:r w:rsidR="00263260">
        <w:rPr>
          <w:b/>
        </w:rPr>
        <w:tab/>
      </w:r>
      <w:r w:rsidR="008C0623" w:rsidRPr="00B05B31">
        <w:t>z</w:t>
      </w:r>
      <w:r w:rsidR="007664ED" w:rsidRPr="00B05B31">
        <w:t>a</w:t>
      </w:r>
      <w:r w:rsidR="007664ED">
        <w:t xml:space="preserve"> dan</w:t>
      </w:r>
    </w:p>
    <w:p w:rsidRDefault="00255AE1" w:rsidP="007664ED" w:rsidR="007664ED">
      <w:pPr>
        <w:jc w:val="center"/>
        <w:rPr>
          <w:b/>
        </w:rPr>
      </w:pPr>
      <w:r>
        <w:rPr>
          <w:b/>
        </w:rPr>
        <w:t>25. svibnja</w:t>
      </w:r>
      <w:r w:rsidR="00032B13">
        <w:rPr>
          <w:b/>
        </w:rPr>
        <w:t xml:space="preserve"> 2017. </w:t>
      </w:r>
      <w:r w:rsidR="007664ED">
        <w:rPr>
          <w:b/>
        </w:rPr>
        <w:t xml:space="preserve">godine u </w:t>
      </w:r>
      <w:r w:rsidR="005E73E3">
        <w:rPr>
          <w:b/>
        </w:rPr>
        <w:t>11</w:t>
      </w:r>
      <w:r>
        <w:rPr>
          <w:b/>
        </w:rPr>
        <w:t>,</w:t>
      </w:r>
      <w:r w:rsidR="005E73E3">
        <w:rPr>
          <w:b/>
        </w:rPr>
        <w:t>00</w:t>
      </w:r>
      <w:r w:rsidR="007664ED">
        <w:rPr>
          <w:b/>
        </w:rPr>
        <w:t xml:space="preserve"> sati</w:t>
      </w:r>
    </w:p>
    <w:p w:rsidRDefault="007664ED" w:rsidP="007664ED" w:rsidR="007664ED">
      <w:pPr>
        <w:jc w:val="center"/>
        <w:rPr>
          <w:b/>
        </w:rPr>
      </w:pPr>
      <w:r>
        <w:rPr>
          <w:b/>
        </w:rPr>
        <w:t>kod Trgovačkog suda u Rijeci,</w:t>
      </w:r>
    </w:p>
    <w:p w:rsidRDefault="007664ED" w:rsidP="007664ED" w:rsidR="007664ED">
      <w:pPr>
        <w:jc w:val="center"/>
        <w:rPr>
          <w:b/>
        </w:rPr>
      </w:pPr>
      <w:r>
        <w:rPr>
          <w:b/>
        </w:rPr>
        <w:t>Zadarska 1 i 3</w:t>
      </w:r>
    </w:p>
    <w:p w:rsidRDefault="006C61DA" w:rsidP="007664ED" w:rsidR="007664ED">
      <w:pPr>
        <w:jc w:val="center"/>
        <w:rPr>
          <w:b/>
        </w:rPr>
      </w:pPr>
      <w:r>
        <w:rPr>
          <w:b/>
        </w:rPr>
        <w:t xml:space="preserve">I. kat, </w:t>
      </w:r>
      <w:r w:rsidR="007664ED">
        <w:rPr>
          <w:b/>
        </w:rPr>
        <w:t xml:space="preserve">sudnica 2, </w:t>
      </w:r>
    </w:p>
    <w:p w:rsidRDefault="00CB78EF" w:rsidP="00CB78EF" w:rsidR="00CB78EF">
      <w:pPr>
        <w:ind w:left="1440"/>
        <w:jc w:val="both"/>
        <w:rPr>
          <w:b/>
        </w:rPr>
      </w:pPr>
    </w:p>
    <w:p w:rsidRDefault="007664ED" w:rsidP="00CB78EF" w:rsidR="00255AE1">
      <w:pPr>
        <w:ind w:firstLine="709"/>
        <w:jc w:val="both"/>
      </w:pPr>
      <w:r>
        <w:t>Na ročište se dostavom ovoga zaključka pozivaju</w:t>
      </w:r>
      <w:r w:rsidR="00CB78EF">
        <w:t xml:space="preserve"> </w:t>
      </w:r>
      <w:r>
        <w:t>stečajni upravitelj</w:t>
      </w:r>
      <w:r w:rsidR="00CB78EF">
        <w:t xml:space="preserve"> i </w:t>
      </w:r>
      <w:r>
        <w:t>razlučni vjerovni</w:t>
      </w:r>
      <w:r w:rsidR="00255AE1">
        <w:t xml:space="preserve">ci </w:t>
      </w:r>
      <w:r w:rsidR="00DB2C1D">
        <w:t xml:space="preserve">B2 Kapital d.o.o. Zagreb, Radnička cesta 41, </w:t>
      </w:r>
      <w:r w:rsidR="007E5AB2">
        <w:t xml:space="preserve">Alen Fonović, Eržišće, Eržišća 17, Davor Fonović iz Pićna, Sv. Katarina 4, </w:t>
      </w:r>
      <w:r w:rsidR="00DB2C1D">
        <w:t xml:space="preserve">Goran Kukac, Raša, Topid 29, Marino Vlačić, Cera, Cere 3, Henrik Bičić, Sv. Bartula, Sv. Bartula, </w:t>
      </w:r>
      <w:r w:rsidR="00255AE1">
        <w:t>Republika Hrvatska</w:t>
      </w:r>
      <w:r w:rsidR="00DB2C1D">
        <w:t>, Berner d.o.o. Zagreb</w:t>
      </w:r>
      <w:r w:rsidR="009324E4">
        <w:t xml:space="preserve"> i Rauš d.o.o. Varaždin.</w:t>
      </w:r>
    </w:p>
    <w:p w:rsidRDefault="009324E4" w:rsidP="00CB78EF" w:rsidR="009324E4">
      <w:pPr>
        <w:ind w:firstLine="709"/>
        <w:jc w:val="both"/>
      </w:pPr>
    </w:p>
    <w:p w:rsidRDefault="00CB78EF" w:rsidP="00CB78EF" w:rsidR="007664ED" w:rsidRPr="00FF34F0">
      <w:pPr>
        <w:pStyle w:val="Odlomakpopisa"/>
        <w:ind w:left="0"/>
        <w:jc w:val="both"/>
      </w:pPr>
      <w:r>
        <w:tab/>
      </w:r>
      <w:r w:rsidR="007664ED">
        <w:t xml:space="preserve">Na ročištu se raspravlja o </w:t>
      </w:r>
      <w:r w:rsidR="002A3C00">
        <w:t xml:space="preserve">troškovima iz čl.170. </w:t>
      </w:r>
      <w:r w:rsidR="002A3C00" w:rsidRPr="00E22385">
        <w:rPr>
          <w:bCs/>
        </w:rPr>
        <w:t>Stečajnog zakona (</w:t>
      </w:r>
      <w:r w:rsidR="002A3C00">
        <w:rPr>
          <w:bCs/>
        </w:rPr>
        <w:t>Narodne novine</w:t>
      </w:r>
      <w:r w:rsidR="002A3C00" w:rsidRPr="00E22385">
        <w:rPr>
          <w:bCs/>
        </w:rPr>
        <w:t xml:space="preserve"> </w:t>
      </w:r>
      <w:r w:rsidR="002A3C00">
        <w:rPr>
          <w:bCs/>
        </w:rPr>
        <w:t xml:space="preserve">broj </w:t>
      </w:r>
      <w:r w:rsidR="002A3C00" w:rsidRPr="00E22385">
        <w:rPr>
          <w:bCs/>
        </w:rPr>
        <w:t>44/96, 29/99, 129/00, 123/03, 197/03, 187/04, 82/06, 116/10, 25/12 i 133/12, dalje: SZ-a)</w:t>
      </w:r>
    </w:p>
    <w:p w:rsidRDefault="00297CB3" w:rsidP="001D4B71" w:rsidR="00297CB3" w:rsidRPr="00FF34F0">
      <w:pPr>
        <w:jc w:val="both"/>
      </w:pPr>
    </w:p>
    <w:p w:rsidRDefault="001D4B71" w:rsidP="001D4B71" w:rsidR="001D4B71" w:rsidRPr="00FF34F0">
      <w:pPr>
        <w:jc w:val="center"/>
      </w:pPr>
      <w:r w:rsidRPr="00FF34F0">
        <w:t>U Rijeci,</w:t>
      </w:r>
      <w:r w:rsidR="0012500B" w:rsidRPr="00FF34F0">
        <w:t xml:space="preserve"> </w:t>
      </w:r>
      <w:r w:rsidR="005F5F16">
        <w:t>05</w:t>
      </w:r>
      <w:r w:rsidR="00255AE1">
        <w:t>. travnja</w:t>
      </w:r>
      <w:r w:rsidR="00B05B31">
        <w:t xml:space="preserve"> 2017</w:t>
      </w:r>
      <w:r w:rsidR="007102B3" w:rsidRPr="00FF34F0">
        <w:t>. godine</w:t>
      </w:r>
    </w:p>
    <w:p w:rsidRDefault="004E09A4" w:rsidP="00CF02E4" w:rsidR="004E09A4">
      <w:pPr>
        <w:jc w:val="right"/>
      </w:pPr>
    </w:p>
    <w:p w:rsidRDefault="001D4B71" w:rsidP="00CF02E4" w:rsidR="001D4B71" w:rsidRPr="00FF34F0">
      <w:pPr>
        <w:jc w:val="right"/>
      </w:pPr>
      <w:r w:rsidRPr="00FF34F0">
        <w:t>Stečajni sudac</w:t>
      </w:r>
    </w:p>
    <w:p w:rsidRDefault="001D4B71" w:rsidP="009650DE" w:rsidR="00C0470F">
      <w:pPr>
        <w:ind w:firstLine="708" w:left="1416"/>
        <w:jc w:val="right"/>
      </w:pPr>
      <w:r w:rsidRPr="00FF34F0">
        <w:t>Daniela Korlević</w:t>
      </w:r>
      <w:r w:rsidR="002754B3">
        <w:t xml:space="preserve"> </w:t>
      </w:r>
      <w:r w:rsidR="00552316">
        <w:t xml:space="preserve"> </w:t>
      </w:r>
      <w:r w:rsidR="009650DE">
        <w:t xml:space="preserve"> </w:t>
      </w:r>
    </w:p>
    <w:p w:rsidRDefault="002754B3" w:rsidP="004E09A4" w:rsidR="002754B3">
      <w:pPr>
        <w:ind w:firstLine="708" w:left="1416"/>
        <w:jc w:val="right"/>
      </w:pPr>
      <w:r>
        <w:t xml:space="preserve">  </w:t>
      </w:r>
    </w:p>
    <w:p w:rsidRDefault="006C61DA" w:rsidP="00BB5A9F" w:rsidR="006C61DA" w:rsidRPr="00C131E9">
      <w:pPr>
        <w:tabs>
          <w:tab w:pos="7250" w:val="left"/>
        </w:tabs>
        <w:jc w:val="right"/>
        <w:rPr>
          <w:sz w:val="20"/>
        </w:rPr>
      </w:pPr>
    </w:p>
    <w:p w:rsidRDefault="001D4B71" w:rsidP="001D4B71" w:rsidR="001D4B71" w:rsidRPr="00A66867">
      <w:pPr>
        <w:jc w:val="both"/>
        <w:rPr>
          <w:b/>
          <w:szCs w:val="20"/>
        </w:rPr>
      </w:pPr>
      <w:r w:rsidRPr="00A66867">
        <w:rPr>
          <w:b/>
          <w:szCs w:val="20"/>
        </w:rPr>
        <w:t>UPUTA O PRAVNOM LIJEKU:</w:t>
      </w:r>
    </w:p>
    <w:p w:rsidRDefault="001D4B71" w:rsidP="007664ED" w:rsidR="0063239C">
      <w:pPr>
        <w:jc w:val="both"/>
        <w:rPr>
          <w:szCs w:val="20"/>
        </w:rPr>
      </w:pPr>
      <w:r w:rsidRPr="00A66867">
        <w:rPr>
          <w:szCs w:val="20"/>
        </w:rPr>
        <w:t>Protiv zaključka nije dopušten pravni lijek (čl.</w:t>
      </w:r>
      <w:smartTag w:element="metricconverter" w:uri="urn:schemas-microsoft-com:office:smarttags">
        <w:smartTagPr>
          <w:attr w:val="11. st" w:name="ProductID"/>
        </w:smartTagPr>
        <w:r w:rsidRPr="00A66867">
          <w:rPr>
            <w:szCs w:val="20"/>
          </w:rPr>
          <w:t>11. st</w:t>
        </w:r>
      </w:smartTag>
      <w:r w:rsidRPr="00A66867">
        <w:rPr>
          <w:szCs w:val="20"/>
        </w:rPr>
        <w:t>.9. SZ-a).</w:t>
      </w:r>
    </w:p>
    <w:p w:rsidRDefault="00552316" w:rsidP="007664ED" w:rsidR="00552316">
      <w:pPr>
        <w:jc w:val="both"/>
        <w:rPr>
          <w:szCs w:val="20"/>
        </w:rPr>
      </w:pPr>
    </w:p>
    <w:p w:rsidRDefault="002A3C00" w:rsidP="007664ED" w:rsidR="002A3C00">
      <w:pPr>
        <w:jc w:val="both"/>
        <w:rPr>
          <w:szCs w:val="20"/>
        </w:rPr>
      </w:pPr>
    </w:p>
    <w:p w:rsidRDefault="002A3C00" w:rsidP="007664ED" w:rsidR="002A3C00">
      <w:pPr>
        <w:jc w:val="both"/>
        <w:rPr>
          <w:szCs w:val="20"/>
        </w:rPr>
      </w:pPr>
    </w:p>
    <w:p w:rsidRDefault="00DA6BCA" w:rsidP="007664ED" w:rsidR="00DA6BCA">
      <w:pPr>
        <w:jc w:val="both"/>
        <w:rPr>
          <w:b/>
          <w:sz w:val="20"/>
          <w:szCs w:val="20"/>
        </w:rPr>
      </w:pPr>
    </w:p>
    <w:p w:rsidRDefault="00DA6BCA" w:rsidP="007664ED" w:rsidR="00DA6BCA">
      <w:pPr>
        <w:jc w:val="both"/>
        <w:rPr>
          <w:b/>
          <w:sz w:val="20"/>
          <w:szCs w:val="20"/>
        </w:rPr>
      </w:pPr>
    </w:p>
    <w:p w:rsidRDefault="007664ED" w:rsidP="007664ED" w:rsidR="007664ED">
      <w:pPr>
        <w:jc w:val="both"/>
        <w:rPr>
          <w:sz w:val="20"/>
          <w:szCs w:val="20"/>
        </w:rPr>
      </w:pPr>
      <w:r w:rsidRPr="007664ED">
        <w:rPr>
          <w:b/>
          <w:sz w:val="20"/>
          <w:szCs w:val="20"/>
        </w:rPr>
        <w:lastRenderedPageBreak/>
        <w:t>DNA</w:t>
      </w:r>
      <w:r w:rsidRPr="007664ED">
        <w:rPr>
          <w:sz w:val="20"/>
          <w:szCs w:val="20"/>
        </w:rPr>
        <w:t>:</w:t>
      </w:r>
    </w:p>
    <w:p w:rsidRDefault="00A83E5B" w:rsidP="007664ED" w:rsidR="007664ED" w:rsidRPr="007664ED">
      <w:pPr>
        <w:pStyle w:val="Odlomakpopisa"/>
        <w:numPr>
          <w:ilvl w:val="0"/>
          <w:numId w:val="2"/>
        </w:numPr>
        <w:jc w:val="both"/>
        <w:rPr>
          <w:sz w:val="20"/>
          <w:szCs w:val="20"/>
        </w:rPr>
      </w:pPr>
      <w:r>
        <w:rPr>
          <w:sz w:val="20"/>
          <w:szCs w:val="20"/>
        </w:rPr>
        <w:t xml:space="preserve">stečajni upravitelj </w:t>
      </w:r>
      <w:r w:rsidR="005F5F16">
        <w:rPr>
          <w:sz w:val="20"/>
          <w:szCs w:val="20"/>
        </w:rPr>
        <w:t xml:space="preserve">Kristijan Mijandrušić </w:t>
      </w:r>
      <w:r w:rsidR="00DD0977">
        <w:rPr>
          <w:sz w:val="20"/>
          <w:szCs w:val="20"/>
        </w:rPr>
        <w:t xml:space="preserve"> </w:t>
      </w:r>
      <w:r w:rsidR="00BB5A9F">
        <w:rPr>
          <w:sz w:val="20"/>
          <w:szCs w:val="20"/>
        </w:rPr>
        <w:t xml:space="preserve"> </w:t>
      </w:r>
      <w:r>
        <w:rPr>
          <w:sz w:val="20"/>
          <w:szCs w:val="20"/>
        </w:rPr>
        <w:t xml:space="preserve"> </w:t>
      </w:r>
    </w:p>
    <w:p w:rsidRDefault="007664ED" w:rsidP="007664ED" w:rsidR="0078598F">
      <w:pPr>
        <w:pStyle w:val="Odlomakpopisa"/>
        <w:numPr>
          <w:ilvl w:val="0"/>
          <w:numId w:val="2"/>
        </w:numPr>
        <w:jc w:val="both"/>
        <w:rPr>
          <w:sz w:val="20"/>
          <w:szCs w:val="20"/>
        </w:rPr>
      </w:pPr>
      <w:r w:rsidRPr="007664ED">
        <w:rPr>
          <w:sz w:val="20"/>
          <w:szCs w:val="20"/>
        </w:rPr>
        <w:t>razlučni vjerovni</w:t>
      </w:r>
      <w:r w:rsidR="0078598F">
        <w:rPr>
          <w:sz w:val="20"/>
          <w:szCs w:val="20"/>
        </w:rPr>
        <w:t>ci</w:t>
      </w:r>
      <w:r w:rsidR="00255AE1">
        <w:rPr>
          <w:sz w:val="20"/>
          <w:szCs w:val="20"/>
        </w:rPr>
        <w:t xml:space="preserve">: </w:t>
      </w:r>
    </w:p>
    <w:p w:rsidRDefault="00F26C79" w:rsidP="00F26C79" w:rsidR="00F26C79">
      <w:pPr>
        <w:pStyle w:val="Odlomakpopisa"/>
        <w:ind w:left="1440"/>
        <w:jc w:val="both"/>
        <w:rPr>
          <w:sz w:val="20"/>
        </w:rPr>
      </w:pPr>
      <w:r w:rsidRPr="00F26C79">
        <w:rPr>
          <w:sz w:val="20"/>
        </w:rPr>
        <w:t xml:space="preserve">B2 Kapital d.o.o. Zagreb, Radnička cesta 41, </w:t>
      </w:r>
    </w:p>
    <w:p w:rsidRDefault="00F26C79" w:rsidP="00F26C79" w:rsidR="00F26C79">
      <w:pPr>
        <w:pStyle w:val="Odlomakpopisa"/>
        <w:ind w:left="1440"/>
        <w:jc w:val="both"/>
        <w:rPr>
          <w:sz w:val="20"/>
        </w:rPr>
      </w:pPr>
      <w:r w:rsidRPr="00F26C79">
        <w:rPr>
          <w:sz w:val="20"/>
        </w:rPr>
        <w:t>Alen Fonović, Eržišće, Davor Fonović iz Pićna, Goran Kukac, Raša</w:t>
      </w:r>
      <w:r>
        <w:rPr>
          <w:sz w:val="20"/>
        </w:rPr>
        <w:t>, Marino Vlačić, Cera i</w:t>
      </w:r>
      <w:r w:rsidRPr="00F26C79">
        <w:rPr>
          <w:sz w:val="20"/>
        </w:rPr>
        <w:t xml:space="preserve"> Henrik Bičić, Sv. Bartula, </w:t>
      </w:r>
      <w:r>
        <w:rPr>
          <w:sz w:val="20"/>
        </w:rPr>
        <w:t xml:space="preserve">svi po opun. Bojan Zustović, Pazin, </w:t>
      </w:r>
    </w:p>
    <w:p w:rsidRDefault="00F26C79" w:rsidP="00F26C79" w:rsidR="00F26C79">
      <w:pPr>
        <w:pStyle w:val="Odlomakpopisa"/>
        <w:ind w:left="1440"/>
        <w:jc w:val="both"/>
        <w:rPr>
          <w:sz w:val="20"/>
        </w:rPr>
      </w:pPr>
      <w:r>
        <w:rPr>
          <w:sz w:val="20"/>
        </w:rPr>
        <w:t>Republika Hrvatska po zz ŽDO Pula</w:t>
      </w:r>
      <w:r w:rsidRPr="00F26C79">
        <w:rPr>
          <w:sz w:val="20"/>
        </w:rPr>
        <w:t xml:space="preserve"> </w:t>
      </w:r>
    </w:p>
    <w:p w:rsidRDefault="00F26C79" w:rsidP="00F26C79" w:rsidR="00F26C79">
      <w:pPr>
        <w:pStyle w:val="Odlomakpopisa"/>
        <w:ind w:left="1440"/>
        <w:jc w:val="both"/>
        <w:rPr>
          <w:sz w:val="20"/>
        </w:rPr>
      </w:pPr>
      <w:r w:rsidRPr="00F26C79">
        <w:rPr>
          <w:sz w:val="20"/>
        </w:rPr>
        <w:t xml:space="preserve">Berner d.o.o. Zagreb </w:t>
      </w:r>
      <w:r>
        <w:rPr>
          <w:sz w:val="20"/>
        </w:rPr>
        <w:t>po opun. Marijo Lovrić</w:t>
      </w:r>
      <w:r w:rsidRPr="00F26C79">
        <w:rPr>
          <w:sz w:val="20"/>
        </w:rPr>
        <w:t xml:space="preserve"> </w:t>
      </w:r>
      <w:r>
        <w:rPr>
          <w:sz w:val="20"/>
        </w:rPr>
        <w:t xml:space="preserve">odvj. u Zagrebu </w:t>
      </w:r>
    </w:p>
    <w:p w:rsidRDefault="00F26C79" w:rsidP="00F26C79" w:rsidR="00F26C79">
      <w:pPr>
        <w:pStyle w:val="Odlomakpopisa"/>
        <w:ind w:left="1440"/>
        <w:jc w:val="both"/>
        <w:rPr>
          <w:sz w:val="20"/>
        </w:rPr>
      </w:pPr>
      <w:r w:rsidRPr="00F26C79">
        <w:rPr>
          <w:sz w:val="20"/>
        </w:rPr>
        <w:t xml:space="preserve">Rauš d.o.o. Varaždin, </w:t>
      </w:r>
      <w:r>
        <w:rPr>
          <w:sz w:val="20"/>
        </w:rPr>
        <w:t xml:space="preserve">po opun. ZOU Ivana Moravec, Varaždin </w:t>
      </w:r>
    </w:p>
    <w:p w:rsidRDefault="007664ED" w:rsidP="00F26C79" w:rsidR="007664ED" w:rsidRPr="00F26C79">
      <w:pPr>
        <w:pStyle w:val="Odlomakpopisa"/>
        <w:numPr>
          <w:ilvl w:val="0"/>
          <w:numId w:val="2"/>
        </w:numPr>
        <w:jc w:val="both"/>
        <w:rPr>
          <w:sz w:val="20"/>
        </w:rPr>
      </w:pPr>
      <w:r w:rsidRPr="007664ED">
        <w:rPr>
          <w:sz w:val="20"/>
          <w:szCs w:val="20"/>
        </w:rPr>
        <w:t>e-</w:t>
      </w:r>
      <w:r w:rsidR="004365E1">
        <w:rPr>
          <w:sz w:val="20"/>
          <w:szCs w:val="20"/>
        </w:rPr>
        <w:t>O</w:t>
      </w:r>
      <w:r w:rsidRPr="007664ED">
        <w:rPr>
          <w:sz w:val="20"/>
          <w:szCs w:val="20"/>
        </w:rPr>
        <w:t>glasna ploča</w:t>
      </w:r>
    </w:p>
    <w:p w:rsidRDefault="007664ED" w:rsidP="007664ED" w:rsidR="007664ED">
      <w:pPr>
        <w:jc w:val="both"/>
        <w:rPr>
          <w:sz w:val="20"/>
          <w:szCs w:val="20"/>
        </w:rPr>
      </w:pPr>
    </w:p>
    <w:p w:rsidRDefault="007664ED" w:rsidP="007664ED" w:rsidR="007664ED">
      <w:pPr>
        <w:jc w:val="both"/>
        <w:rPr>
          <w:sz w:val="20"/>
          <w:szCs w:val="20"/>
        </w:rPr>
      </w:pPr>
      <w:r>
        <w:rPr>
          <w:sz w:val="20"/>
          <w:szCs w:val="20"/>
        </w:rPr>
        <w:t xml:space="preserve">U Rijeci, </w:t>
      </w:r>
      <w:r w:rsidR="00255AE1">
        <w:rPr>
          <w:sz w:val="20"/>
          <w:szCs w:val="20"/>
        </w:rPr>
        <w:t>0</w:t>
      </w:r>
      <w:r w:rsidR="00F26C79">
        <w:rPr>
          <w:sz w:val="20"/>
          <w:szCs w:val="20"/>
        </w:rPr>
        <w:t>5</w:t>
      </w:r>
      <w:r w:rsidR="00255AE1">
        <w:rPr>
          <w:sz w:val="20"/>
          <w:szCs w:val="20"/>
        </w:rPr>
        <w:t>.4.</w:t>
      </w:r>
      <w:r w:rsidR="00B05B31">
        <w:rPr>
          <w:sz w:val="20"/>
          <w:szCs w:val="20"/>
        </w:rPr>
        <w:t>2017</w:t>
      </w:r>
      <w:r>
        <w:rPr>
          <w:sz w:val="20"/>
          <w:szCs w:val="20"/>
        </w:rPr>
        <w:t>. godine</w:t>
      </w:r>
    </w:p>
    <w:p w:rsidRDefault="00A66867" w:rsidP="007664ED" w:rsidR="00A66867">
      <w:pPr>
        <w:jc w:val="both"/>
        <w:rPr>
          <w:sz w:val="20"/>
          <w:szCs w:val="20"/>
        </w:rPr>
      </w:pPr>
    </w:p>
    <w:p w:rsidRDefault="007664ED" w:rsidP="007664ED" w:rsidR="007664ED">
      <w:pPr>
        <w:jc w:val="both"/>
        <w:rPr>
          <w:sz w:val="20"/>
          <w:szCs w:val="20"/>
        </w:rPr>
      </w:pPr>
      <w:r>
        <w:rPr>
          <w:sz w:val="20"/>
          <w:szCs w:val="20"/>
        </w:rPr>
        <w:t>Sudac</w:t>
      </w:r>
    </w:p>
    <w:p w:rsidRDefault="007664ED" w:rsidP="007664ED" w:rsidR="007664ED" w:rsidRPr="007664ED">
      <w:pPr>
        <w:jc w:val="both"/>
        <w:rPr>
          <w:sz w:val="20"/>
          <w:szCs w:val="20"/>
        </w:rPr>
      </w:pPr>
      <w:r>
        <w:rPr>
          <w:sz w:val="20"/>
          <w:szCs w:val="20"/>
        </w:rPr>
        <w:t xml:space="preserve">Daniela Korlević </w:t>
      </w:r>
    </w:p>
    <w:sectPr w:rsidR="007664ED" w:rsidRPr="007664ED">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6687" w:rsidR="00716687">
      <w:r>
        <w:separator/>
      </w:r>
    </w:p>
  </w:endnote>
  <w:endnote w:id="0" w:type="continuationSeparator">
    <w:p w:rsidRDefault="00716687" w:rsidR="007166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853" w:rsidP="00FE3221" w:rsidR="00EB685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6853" w:rsidR="00EB685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853" w:rsidP="00FE3221" w:rsidR="00EB685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6BCA">
      <w:rPr>
        <w:rStyle w:val="Brojstranice"/>
        <w:noProof/>
      </w:rPr>
      <w:t>1</w:t>
    </w:r>
    <w:r>
      <w:rPr>
        <w:rStyle w:val="Brojstranice"/>
      </w:rPr>
      <w:fldChar w:fldCharType="end"/>
    </w:r>
  </w:p>
  <w:p w:rsidRDefault="00EB6853" w:rsidR="00EB685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6687" w:rsidR="00716687">
      <w:r>
        <w:separator/>
      </w:r>
    </w:p>
  </w:footnote>
  <w:footnote w:id="0" w:type="continuationSeparator">
    <w:p w:rsidRDefault="00716687" w:rsidR="007166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853" w:rsidP="004E4742" w:rsidR="00E231A6">
    <w:pPr>
      <w:pStyle w:val="Zaglavlje"/>
      <w:jc w:val="right"/>
    </w:pPr>
    <w:r>
      <w:tab/>
    </w:r>
    <w:r>
      <w:tab/>
    </w:r>
  </w:p>
  <w:p w:rsidRDefault="00E231A6" w:rsidP="004E4742" w:rsidR="00E231A6">
    <w:pPr>
      <w:pStyle w:val="Zaglavlje"/>
      <w:jc w:val="right"/>
    </w:pPr>
  </w:p>
  <w:p w:rsidRDefault="00EB6853" w:rsidP="004E4742" w:rsidR="00EB6853" w:rsidRPr="00F50A33">
    <w:pPr>
      <w:pStyle w:val="Zaglavlje"/>
      <w:jc w:val="right"/>
    </w:pPr>
    <w:r w:rsidRPr="00F50A33">
      <w:t>Posl. br. 15 St-</w:t>
    </w:r>
    <w:r w:rsidR="005F5F16">
      <w:t>46/13-63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B02A2D"/>
    <w:multiLevelType w:val="hybridMultilevel"/>
    <w:tmpl w:val="3FBEC3C4"/>
    <w:lvl w:tplc="80E66D30" w:ilvl="0">
      <w:start w:val="2"/>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1AC249A1"/>
    <w:multiLevelType w:val="hybridMultilevel"/>
    <w:tmpl w:val="5D98E9C0"/>
    <w:lvl w:tplc="26F03B2C" w:ilvl="0">
      <w:start w:val="1"/>
      <w:numFmt w:val="decimal"/>
      <w:lvlText w:val="%1."/>
      <w:lvlJc w:val="left"/>
      <w:pPr>
        <w:ind w:hanging="360" w:left="1800"/>
      </w:pPr>
      <w:rPr>
        <w:rFonts w:hint="default"/>
        <w:sz w:val="2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229E4699"/>
    <w:multiLevelType w:val="hybridMultilevel"/>
    <w:tmpl w:val="2632AC98"/>
    <w:lvl w:tplc="89202DD8" w:ilvl="0">
      <w:start w:val="2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22E85CE7"/>
    <w:multiLevelType w:val="hybridMultilevel"/>
    <w:tmpl w:val="6A383DEE"/>
    <w:lvl w:tplc="AA225AB0"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22FF3806"/>
    <w:multiLevelType w:val="hybridMultilevel"/>
    <w:tmpl w:val="515810CA"/>
    <w:lvl w:tplc="75BE5C88"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28AB603D"/>
    <w:multiLevelType w:val="hybridMultilevel"/>
    <w:tmpl w:val="319441B0"/>
    <w:lvl w:tplc="68FC05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2"/>
  </w:num>
  <w:num w:numId="4">
    <w:abstractNumId w:val="4"/>
  </w:num>
  <w:num w:numId="5">
    <w:abstractNumId w:val="3"/>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B71"/>
    <w:rsid w:val="00004A3E"/>
    <w:rsid w:val="00020074"/>
    <w:rsid w:val="00026304"/>
    <w:rsid w:val="00032B13"/>
    <w:rsid w:val="0004509C"/>
    <w:rsid w:val="00092CF2"/>
    <w:rsid w:val="00094D24"/>
    <w:rsid w:val="000A6ACF"/>
    <w:rsid w:val="000C09C7"/>
    <w:rsid w:val="000E059D"/>
    <w:rsid w:val="000E09BB"/>
    <w:rsid w:val="000F169A"/>
    <w:rsid w:val="000F6AF0"/>
    <w:rsid w:val="0011043F"/>
    <w:rsid w:val="00110E44"/>
    <w:rsid w:val="00113D9B"/>
    <w:rsid w:val="0012500B"/>
    <w:rsid w:val="0015226C"/>
    <w:rsid w:val="00164CF1"/>
    <w:rsid w:val="001808E0"/>
    <w:rsid w:val="00193852"/>
    <w:rsid w:val="00194E03"/>
    <w:rsid w:val="001B2739"/>
    <w:rsid w:val="001B4553"/>
    <w:rsid w:val="001D3867"/>
    <w:rsid w:val="001D4B71"/>
    <w:rsid w:val="002035FD"/>
    <w:rsid w:val="00204734"/>
    <w:rsid w:val="002546E1"/>
    <w:rsid w:val="00254AF2"/>
    <w:rsid w:val="00255AE1"/>
    <w:rsid w:val="00263260"/>
    <w:rsid w:val="002654ED"/>
    <w:rsid w:val="002754B3"/>
    <w:rsid w:val="00297CB3"/>
    <w:rsid w:val="002A3C00"/>
    <w:rsid w:val="002D6187"/>
    <w:rsid w:val="00322116"/>
    <w:rsid w:val="003431FE"/>
    <w:rsid w:val="00346D1C"/>
    <w:rsid w:val="00366047"/>
    <w:rsid w:val="00374C1D"/>
    <w:rsid w:val="00381DC8"/>
    <w:rsid w:val="00382372"/>
    <w:rsid w:val="0038616A"/>
    <w:rsid w:val="003964A0"/>
    <w:rsid w:val="003A7F98"/>
    <w:rsid w:val="003B3CE4"/>
    <w:rsid w:val="003C5086"/>
    <w:rsid w:val="003D2FEE"/>
    <w:rsid w:val="004239F6"/>
    <w:rsid w:val="004365E1"/>
    <w:rsid w:val="00440BB3"/>
    <w:rsid w:val="004435A8"/>
    <w:rsid w:val="00445500"/>
    <w:rsid w:val="00447E79"/>
    <w:rsid w:val="00456CFF"/>
    <w:rsid w:val="004705A0"/>
    <w:rsid w:val="004A777C"/>
    <w:rsid w:val="004C52C3"/>
    <w:rsid w:val="004D1E4C"/>
    <w:rsid w:val="004E09A4"/>
    <w:rsid w:val="004E2634"/>
    <w:rsid w:val="004E4742"/>
    <w:rsid w:val="004E57FE"/>
    <w:rsid w:val="00505F42"/>
    <w:rsid w:val="005224C1"/>
    <w:rsid w:val="00545437"/>
    <w:rsid w:val="00552316"/>
    <w:rsid w:val="00552B2A"/>
    <w:rsid w:val="005A200F"/>
    <w:rsid w:val="005C6151"/>
    <w:rsid w:val="005D456D"/>
    <w:rsid w:val="005E73E3"/>
    <w:rsid w:val="005F5F16"/>
    <w:rsid w:val="00607373"/>
    <w:rsid w:val="0063239C"/>
    <w:rsid w:val="00637512"/>
    <w:rsid w:val="006558F9"/>
    <w:rsid w:val="00655932"/>
    <w:rsid w:val="00674B41"/>
    <w:rsid w:val="00681785"/>
    <w:rsid w:val="0068351E"/>
    <w:rsid w:val="006963B5"/>
    <w:rsid w:val="006C61DA"/>
    <w:rsid w:val="00703E13"/>
    <w:rsid w:val="007102B3"/>
    <w:rsid w:val="007117CD"/>
    <w:rsid w:val="00716687"/>
    <w:rsid w:val="00717391"/>
    <w:rsid w:val="00721CF5"/>
    <w:rsid w:val="007476A3"/>
    <w:rsid w:val="00757F49"/>
    <w:rsid w:val="00763F9B"/>
    <w:rsid w:val="007664ED"/>
    <w:rsid w:val="00774567"/>
    <w:rsid w:val="0078598F"/>
    <w:rsid w:val="007A7FD7"/>
    <w:rsid w:val="007B3BCC"/>
    <w:rsid w:val="007E0B09"/>
    <w:rsid w:val="007E1D83"/>
    <w:rsid w:val="007E5AB2"/>
    <w:rsid w:val="008216E1"/>
    <w:rsid w:val="008302BB"/>
    <w:rsid w:val="0084065C"/>
    <w:rsid w:val="0085059A"/>
    <w:rsid w:val="00860B46"/>
    <w:rsid w:val="008612A1"/>
    <w:rsid w:val="00872969"/>
    <w:rsid w:val="008875E4"/>
    <w:rsid w:val="008A087B"/>
    <w:rsid w:val="008C0623"/>
    <w:rsid w:val="0090362F"/>
    <w:rsid w:val="00924DF9"/>
    <w:rsid w:val="009324E4"/>
    <w:rsid w:val="00933FF2"/>
    <w:rsid w:val="00956A04"/>
    <w:rsid w:val="00960D4B"/>
    <w:rsid w:val="009650DE"/>
    <w:rsid w:val="00987854"/>
    <w:rsid w:val="009B2A9E"/>
    <w:rsid w:val="009D5669"/>
    <w:rsid w:val="009E5706"/>
    <w:rsid w:val="00A2083C"/>
    <w:rsid w:val="00A43662"/>
    <w:rsid w:val="00A50178"/>
    <w:rsid w:val="00A50D98"/>
    <w:rsid w:val="00A66867"/>
    <w:rsid w:val="00A745B8"/>
    <w:rsid w:val="00A83E5B"/>
    <w:rsid w:val="00A8691E"/>
    <w:rsid w:val="00A9025A"/>
    <w:rsid w:val="00AA0E76"/>
    <w:rsid w:val="00AA1D34"/>
    <w:rsid w:val="00AB17C0"/>
    <w:rsid w:val="00AC53F3"/>
    <w:rsid w:val="00AF6CE6"/>
    <w:rsid w:val="00AF77FC"/>
    <w:rsid w:val="00B028A9"/>
    <w:rsid w:val="00B03DC2"/>
    <w:rsid w:val="00B04D22"/>
    <w:rsid w:val="00B05B31"/>
    <w:rsid w:val="00B16CA1"/>
    <w:rsid w:val="00B36744"/>
    <w:rsid w:val="00B467BE"/>
    <w:rsid w:val="00B56769"/>
    <w:rsid w:val="00B7054C"/>
    <w:rsid w:val="00B73C3F"/>
    <w:rsid w:val="00BA7D15"/>
    <w:rsid w:val="00BB3EF6"/>
    <w:rsid w:val="00BB5A9F"/>
    <w:rsid w:val="00BE7F15"/>
    <w:rsid w:val="00BF4A2A"/>
    <w:rsid w:val="00BF6458"/>
    <w:rsid w:val="00C0470F"/>
    <w:rsid w:val="00C067DF"/>
    <w:rsid w:val="00C07185"/>
    <w:rsid w:val="00C110D3"/>
    <w:rsid w:val="00C11A80"/>
    <w:rsid w:val="00C12D88"/>
    <w:rsid w:val="00C131E9"/>
    <w:rsid w:val="00C73166"/>
    <w:rsid w:val="00C85F35"/>
    <w:rsid w:val="00C870A1"/>
    <w:rsid w:val="00C970FC"/>
    <w:rsid w:val="00C979BC"/>
    <w:rsid w:val="00CA0EFB"/>
    <w:rsid w:val="00CB78EF"/>
    <w:rsid w:val="00CC207C"/>
    <w:rsid w:val="00CC2B7D"/>
    <w:rsid w:val="00CC5824"/>
    <w:rsid w:val="00CD11BF"/>
    <w:rsid w:val="00CE78C5"/>
    <w:rsid w:val="00CF02E4"/>
    <w:rsid w:val="00CF689B"/>
    <w:rsid w:val="00D00D03"/>
    <w:rsid w:val="00D11025"/>
    <w:rsid w:val="00D402F8"/>
    <w:rsid w:val="00D802B6"/>
    <w:rsid w:val="00D815C3"/>
    <w:rsid w:val="00DA6BCA"/>
    <w:rsid w:val="00DB2C1D"/>
    <w:rsid w:val="00DD0977"/>
    <w:rsid w:val="00DE1D72"/>
    <w:rsid w:val="00DE5911"/>
    <w:rsid w:val="00E108EB"/>
    <w:rsid w:val="00E13382"/>
    <w:rsid w:val="00E231A6"/>
    <w:rsid w:val="00E24757"/>
    <w:rsid w:val="00E41098"/>
    <w:rsid w:val="00E43064"/>
    <w:rsid w:val="00E6366A"/>
    <w:rsid w:val="00E7417F"/>
    <w:rsid w:val="00E76D8D"/>
    <w:rsid w:val="00E80BDE"/>
    <w:rsid w:val="00E83D37"/>
    <w:rsid w:val="00E83F53"/>
    <w:rsid w:val="00E95A99"/>
    <w:rsid w:val="00EA6775"/>
    <w:rsid w:val="00EB3185"/>
    <w:rsid w:val="00EB3B32"/>
    <w:rsid w:val="00EB6853"/>
    <w:rsid w:val="00EF70B7"/>
    <w:rsid w:val="00F14D80"/>
    <w:rsid w:val="00F26C79"/>
    <w:rsid w:val="00F31FD5"/>
    <w:rsid w:val="00F32B9B"/>
    <w:rsid w:val="00F35753"/>
    <w:rsid w:val="00F44AEE"/>
    <w:rsid w:val="00F50A33"/>
    <w:rsid w:val="00F5151C"/>
    <w:rsid w:val="00F5372A"/>
    <w:rsid w:val="00F656A2"/>
    <w:rsid w:val="00F731C0"/>
    <w:rsid w:val="00F9210B"/>
    <w:rsid w:val="00FB1565"/>
    <w:rsid w:val="00FB25BD"/>
    <w:rsid w:val="00FB44A5"/>
    <w:rsid w:val="00FC63E4"/>
    <w:rsid w:val="00FE14C5"/>
    <w:rsid w:val="00FE3221"/>
    <w:rsid w:val="00FE3810"/>
    <w:rsid w:val="00FF34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D4B7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D4B71"/>
    <w:pPr>
      <w:tabs>
        <w:tab w:pos="4320" w:val="center"/>
        <w:tab w:pos="8640" w:val="right"/>
      </w:tabs>
    </w:pPr>
  </w:style>
  <w:style w:styleId="Podnoje" w:type="paragraph">
    <w:name w:val="footer"/>
    <w:basedOn w:val="Normal"/>
    <w:rsid w:val="00AC53F3"/>
    <w:pPr>
      <w:tabs>
        <w:tab w:pos="4536" w:val="center"/>
        <w:tab w:pos="9072" w:val="right"/>
      </w:tabs>
    </w:pPr>
  </w:style>
  <w:style w:styleId="Brojstranice" w:type="character">
    <w:name w:val="page number"/>
    <w:basedOn w:val="Zadanifontodlomka"/>
    <w:rsid w:val="007102B3"/>
  </w:style>
  <w:style w:styleId="Tekstbalonia" w:type="paragraph">
    <w:name w:val="Balloon Text"/>
    <w:basedOn w:val="Normal"/>
    <w:link w:val="TekstbaloniaChar"/>
    <w:rsid w:val="00CF02E4"/>
    <w:rPr>
      <w:rFonts w:cs="Tahoma" w:hAnsi="Tahoma" w:ascii="Tahoma"/>
      <w:sz w:val="16"/>
      <w:szCs w:val="16"/>
    </w:rPr>
  </w:style>
  <w:style w:customStyle="true" w:styleId="TekstbaloniaChar" w:type="character">
    <w:name w:val="Tekst balončića Char"/>
    <w:basedOn w:val="Zadanifontodlomka"/>
    <w:link w:val="Tekstbalonia"/>
    <w:rsid w:val="00CF02E4"/>
    <w:rPr>
      <w:rFonts w:cs="Tahoma" w:hAnsi="Tahoma" w:ascii="Tahoma"/>
      <w:sz w:val="16"/>
      <w:szCs w:val="16"/>
    </w:rPr>
  </w:style>
  <w:style w:styleId="Odlomakpopisa" w:type="paragraph">
    <w:name w:val="List Paragraph"/>
    <w:basedOn w:val="Normal"/>
    <w:uiPriority w:val="34"/>
    <w:qFormat/>
    <w:rsid w:val="007664ED"/>
    <w:pPr>
      <w:ind w:left="720"/>
      <w:contextualSpacing/>
    </w:pPr>
  </w:style>
  <w:style w:styleId="Tekstrezerviranogmjesta" w:type="character">
    <w:name w:val="Placeholder Text"/>
    <w:basedOn w:val="Zadanifontodlomka"/>
    <w:uiPriority w:val="99"/>
    <w:semiHidden/>
    <w:rsid w:val="00DA6BCA"/>
    <w:rPr>
      <w:color w:val="808080"/>
      <w:bdr w:space="0" w:sz="0" w:color="auto" w:val="none"/>
      <w:shd w:fill="auto" w:color="auto" w:val="clear"/>
    </w:rPr>
  </w:style>
  <w:style w:customStyle="true" w:styleId="eSPISCCParagraphDefaultFont" w:type="character">
    <w:name w:val="eSPIS_CC_Paragraph Default Font"/>
    <w:basedOn w:val="Zadanifontodlomka"/>
    <w:rsid w:val="00DA6B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6BCA"/>
    <w:rPr>
      <w:bdr w:space="0" w:sz="0" w:color="auto" w:val="none"/>
      <w:shd w:fill="FFFFCC" w:color="auto" w:val="clear"/>
      <w:lang w:val="hr-HR"/>
    </w:rPr>
  </w:style>
  <w:style w:customStyle="true" w:styleId="PozadinaSvijetloCrvena" w:type="character">
    <w:name w:val="Pozadina_SvijetloCrvena"/>
    <w:basedOn w:val="eSPISCCParagraphDefaultFont"/>
    <w:rsid w:val="00DA6B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6BC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DA6BCA"/>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D4B7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D4B71"/>
    <w:pPr>
      <w:tabs>
        <w:tab w:pos="4320" w:val="center"/>
        <w:tab w:pos="8640" w:val="right"/>
      </w:tabs>
    </w:pPr>
  </w:style>
  <w:style w:styleId="Podnoje" w:type="paragraph">
    <w:name w:val="footer"/>
    <w:basedOn w:val="Normal"/>
    <w:rsid w:val="00AC53F3"/>
    <w:pPr>
      <w:tabs>
        <w:tab w:pos="4536" w:val="center"/>
        <w:tab w:pos="9072" w:val="right"/>
      </w:tabs>
    </w:pPr>
  </w:style>
  <w:style w:styleId="Brojstranice" w:type="character">
    <w:name w:val="page number"/>
    <w:basedOn w:val="Zadanifontodlomka"/>
    <w:rsid w:val="007102B3"/>
  </w:style>
  <w:style w:styleId="Tekstbalonia" w:type="paragraph">
    <w:name w:val="Balloon Text"/>
    <w:basedOn w:val="Normal"/>
    <w:link w:val="TekstbaloniaChar"/>
    <w:rsid w:val="00CF02E4"/>
    <w:rPr>
      <w:rFonts w:ascii="Tahoma" w:cs="Tahoma" w:hAnsi="Tahoma"/>
      <w:sz w:val="16"/>
      <w:szCs w:val="16"/>
    </w:rPr>
  </w:style>
  <w:style w:customStyle="1" w:styleId="TekstbaloniaChar" w:type="character">
    <w:name w:val="Tekst balončića Char"/>
    <w:basedOn w:val="Zadanifontodlomka"/>
    <w:link w:val="Tekstbalonia"/>
    <w:rsid w:val="00CF02E4"/>
    <w:rPr>
      <w:rFonts w:ascii="Tahoma" w:cs="Tahoma" w:hAnsi="Tahoma"/>
      <w:sz w:val="16"/>
      <w:szCs w:val="16"/>
    </w:rPr>
  </w:style>
  <w:style w:styleId="Odlomakpopisa" w:type="paragraph">
    <w:name w:val="List Paragraph"/>
    <w:basedOn w:val="Normal"/>
    <w:uiPriority w:val="34"/>
    <w:qFormat/>
    <w:rsid w:val="007664ED"/>
    <w:pPr>
      <w:ind w:left="720"/>
      <w:contextualSpacing/>
    </w:pPr>
  </w:style>
  <w:style w:styleId="Tekstrezerviranogmjesta" w:type="character">
    <w:name w:val="Placeholder Text"/>
    <w:basedOn w:val="Zadanifontodlomka"/>
    <w:uiPriority w:val="99"/>
    <w:semiHidden/>
    <w:rsid w:val="00DA6BCA"/>
    <w:rPr>
      <w:color w:val="808080"/>
      <w:bdr w:color="auto" w:space="0" w:sz="0" w:val="none"/>
      <w:shd w:color="auto" w:fill="auto" w:val="clear"/>
    </w:rPr>
  </w:style>
  <w:style w:customStyle="1" w:styleId="eSPISCCParagraphDefaultFont" w:type="character">
    <w:name w:val="eSPIS_CC_Paragraph Default Font"/>
    <w:basedOn w:val="Zadanifontodlomka"/>
    <w:rsid w:val="00DA6B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6BCA"/>
    <w:rPr>
      <w:bdr w:color="auto" w:space="0" w:sz="0" w:val="none"/>
      <w:shd w:color="auto" w:fill="FFFFCC" w:val="clear"/>
      <w:lang w:val="hr-HR"/>
    </w:rPr>
  </w:style>
  <w:style w:customStyle="1" w:styleId="PozadinaSvijetloCrvena" w:type="character">
    <w:name w:val="Pozadina_SvijetloCrvena"/>
    <w:basedOn w:val="eSPISCCParagraphDefaultFont"/>
    <w:rsid w:val="00DA6B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6BC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DA6BCA"/>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St-46/2013-63</izvorni_sadrzaj>
    <derivirana_varijabla naziv="DomainObject.Oznaka_1">St-46/2013-63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2013.</izvorni_sadrzaj>
    <derivirana_varijabla naziv="DomainObject.Predmet.DatumOsnivanja_1">15.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St-46/2013</izvorni_sadrzaj>
    <derivirana_varijabla naziv="DomainObject.Predmet.OznakaBroj_1">St-46/2013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SERVIS LABIN d.o.o.  Labin</izvorni_sadrzaj>
    <derivirana_varijabla naziv="DomainObject.Predmet.ProtustrankaFormated_1">  AUTO SERVIS LABIN d.o.o.  Labin</derivirana_varijabla>
  </DomainObject.Predmet.ProtustrankaFormated>
  <DomainObject.Predmet.ProtustrankaFormatedOIB>
    <izvorni_sadrzaj>  AUTO SERVIS LABIN d.o.o.  Labin, OIB 84126482247</izvorni_sadrzaj>
    <derivirana_varijabla naziv="DomainObject.Predmet.ProtustrankaFormatedOIB_1">  AUTO SERVIS LABIN d.o.o.  Labin, OIB 84126482247</derivirana_varijabla>
  </DomainObject.Predmet.ProtustrankaFormatedOIB>
  <DomainObject.Predmet.ProtustrankaFormatedWithAdress>
    <izvorni_sadrzaj> AUTO SERVIS LABIN d.o.o.  Labin, Pulska 19, 52 220 Labin</izvorni_sadrzaj>
    <derivirana_varijabla naziv="DomainObject.Predmet.ProtustrankaFormatedWithAdress_1"> AUTO SERVIS LABIN d.o.o.  Labin, Pulska 19, 52 220 Labin</derivirana_varijabla>
  </DomainObject.Predmet.ProtustrankaFormatedWithAdress>
  <DomainObject.Predmet.ProtustrankaFormatedWithAdressOIB>
    <izvorni_sadrzaj> AUTO SERVIS LABIN d.o.o.  Labin, OIB 84126482247, Pulska 19, 52 220 Labin</izvorni_sadrzaj>
    <derivirana_varijabla naziv="DomainObject.Predmet.ProtustrankaFormatedWithAdressOIB_1"> AUTO SERVIS LABIN d.o.o.  Labin, OIB 84126482247, Pulska 19, 52 220 Labin</derivirana_varijabla>
  </DomainObject.Predmet.ProtustrankaFormatedWithAdressOIB>
  <DomainObject.Predmet.ProtustrankaWithAdress>
    <izvorni_sadrzaj>AUTO SERVIS LABIN d.o.o.  Labin Pulska 19, 52 220 Labin</izvorni_sadrzaj>
    <derivirana_varijabla naziv="DomainObject.Predmet.ProtustrankaWithAdress_1">AUTO SERVIS LABIN d.o.o.  Labin Pulska 19, 52 220 Labin</derivirana_varijabla>
  </DomainObject.Predmet.ProtustrankaWithAdress>
  <DomainObject.Predmet.ProtustrankaWithAdressOIB>
    <izvorni_sadrzaj>AUTO SERVIS LABIN d.o.o.  Labin, OIB 84126482247, Pulska 19, 52 220 Labin</izvorni_sadrzaj>
    <derivirana_varijabla naziv="DomainObject.Predmet.ProtustrankaWithAdressOIB_1">AUTO SERVIS LABIN d.o.o.  Labin, OIB 84126482247, Pulska 19, 52 220 Labin</derivirana_varijabla>
  </DomainObject.Predmet.ProtustrankaWithAdressOIB>
  <DomainObject.Predmet.ProtustrankaNazivFormated>
    <izvorni_sadrzaj>AUTO SERVIS LABIN d.o.o.  Labin</izvorni_sadrzaj>
    <derivirana_varijabla naziv="DomainObject.Predmet.ProtustrankaNazivFormated_1">AUTO SERVIS LABIN d.o.o.  Labin</derivirana_varijabla>
  </DomainObject.Predmet.ProtustrankaNazivFormated>
  <DomainObject.Predmet.ProtustrankaNazivFormatedOIB>
    <izvorni_sadrzaj>AUTO SERVIS LABIN d.o.o.  Labin, OIB 84126482247</izvorni_sadrzaj>
    <derivirana_varijabla naziv="DomainObject.Predmet.ProtustrankaNazivFormatedOIB_1">AUTO SERVIS LABIN d.o.o.  Labin, OIB 84126482247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izvorni_sadrzaj>
    <derivirana_varijabla naziv="DomainObject.Predmet.StrankaFormated_1">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derivirana_varijabla>
  </DomainObject.Predmet.StrankaFormated>
  <DomainObject.Predmet.StrankaFormatedOIB>
    <izvorni_sadrzaj>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izvorni_sadrzaj>
    <derivirana_varijabla naziv="DomainObject.Predmet.StrankaFormatedOIB_1">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derivirana_varijabla>
  </DomainObject.Predmet.StrankaFormatedOIB>
  <DomainObject.Predmet.StrankaFormatedWithAdress>
    <izvorni_sadrzaj>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izvorni_sadrzaj>
    <derivirana_varijabla naziv="DomainObject.Predmet.StrankaFormatedWithAdress_1">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derivirana_varijabla>
  </DomainObject.Predmet.StrankaFormatedWithAdress>
  <DomainObject.Predmet.StrankaFormatedWithAdressOIB>
    <izvorni_sadrzaj>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izvorni_sadrzaj>
    <derivirana_varijabla naziv="DomainObject.Predmet.StrankaFormatedWithAdressOIB_1">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derivirana_varijabla>
  </DomainObject.Predmet.StrankaFormatedWithAdressOIB>
  <DomainObject.Predmet.StrankaWithAdress>
    <izvorni_sadrzaj>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izvorni_sadrzaj>
    <derivirana_varijabla naziv="DomainObject.Predmet.StrankaWithAdress_1">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derivirana_varijabla>
  </DomainObject.Predmet.StrankaWithAdress>
  <DomainObject.Predmet.StrankaWithAdressOIB>
    <izvorni_sadrzaj>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izvorni_sadrzaj>
    <derivirana_varijabla naziv="DomainObject.Predmet.StrankaWithAdressOIB_1">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derivirana_varijabla>
  </DomainObject.Predmet.StrankaWithAdressOIB>
  <DomainObject.Predmet.StrankaNazivFormated>
    <izvorni_sadrzaj>DAVOR LICUL  Labin,HENRIK BIČIĆ  Labin,ALEN FONOVIĆ,GORAN KUKAC  Raša,DAVOR IVANČIĆ  Pićan,MARINO VLAČIĆ  Labin,DAVOR GLAVIČIĆ,DAMIR MATOŠEVIĆ  Labin</izvorni_sadrzaj>
    <derivirana_varijabla naziv="DomainObject.Predmet.StrankaNazivFormated_1">DAVOR LICUL  Labin,HENRIK BIČIĆ  Labin,ALEN FONOVIĆ,GORAN KUKAC  Raša,DAVOR IVANČIĆ  Pićan,MARINO VLAČIĆ  Labin,DAVOR GLAVIČIĆ,DAMIR MATOŠEVIĆ  Labin</derivirana_varijabla>
  </DomainObject.Predmet.StrankaNazivFormated>
  <DomainObject.Predmet.StrankaNazivFormatedOIB>
    <izvorni_sadrzaj>DAVOR LICUL  Labin,HENRIK BIČIĆ  Labin,ALEN FONOVIĆ,GORAN KUKAC  Raša,DAVOR IVANČIĆ  Pićan,MARINO VLAČIĆ  Labin,DAVOR GLAVIČIĆ,DAMIR MATOŠEVIĆ  Labin</izvorni_sadrzaj>
    <derivirana_varijabla naziv="DomainObject.Predmet.StrankaNazivFormatedOIB_1">DAVOR LICUL  Labin,HENRIK BIČIĆ  Labin,ALEN FONOVIĆ,GORAN KUKAC  Raša,DAVOR IVANČIĆ  Pićan,MARINO VLAČIĆ  Labin,DAVOR GLAVIČIĆ,DAMIR MATOŠEVIĆ  Labin</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izvorni_sadrzaj>
    <derivirana_varijabla naziv="DomainObject.Predmet.StrankaListFormated_1">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derivirana_varijabla>
  </DomainObject.Predmet.StrankaListFormated>
  <DomainObject.Predmet.StrankaListFormatedOIB>
    <izvorni_sadrzaj>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izvorni_sadrzaj>
    <derivirana_varijabla naziv="DomainObject.Predmet.StrankaListFormatedOIB_1">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derivirana_varijabla>
  </DomainObject.Predmet.StrankaListFormatedOIB>
  <DomainObject.Predmet.StrankaListFormatedWithAdress>
    <izvorni_sadrzaj>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zvorni_sadrzaj>
    <derivirana_varijabla naziv="DomainObject.Predmet.StrankaListFormatedWithAdress_1">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derivirana_varijabla>
  </DomainObject.Predmet.StrankaListFormatedWithAdress>
  <DomainObject.Predmet.StrankaListFormatedWithAdressOIB>
    <izvorni_sadrzaj>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zvorni_sadrzaj>
    <derivirana_varijabla naziv="DomainObject.Predmet.StrankaListFormatedWithAdressOIB_1">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derivirana_varijabla>
  </DomainObject.Predmet.StrankaListFormatedWithAdressOIB>
  <DomainObject.Predmet.StrankaListNazivFormated>
    <izvorni_sadrzaj>
      <item>DAVOR LICUL  Labin</item>
      <item>HENRIK BIČIĆ  Labin</item>
      <item>ALEN FONOVIĆ</item>
      <item>GORAN KUKAC  Raša</item>
      <item>DAVOR IVANČIĆ  Pićan</item>
      <item>MARINO VLAČIĆ  Labin</item>
      <item>DAVOR GLAVIČIĆ</item>
      <item>DAMIR MATOŠEVIĆ  Labin</item>
    </izvorni_sadrzaj>
    <derivirana_varijabla naziv="DomainObject.Predmet.StrankaListNazivFormated_1">
      <item>DAVOR LICUL  Labin</item>
      <item>HENRIK BIČIĆ  Labin</item>
      <item>ALEN FONOVIĆ</item>
      <item>GORAN KUKAC  Raša</item>
      <item>DAVOR IVANČIĆ  Pićan</item>
      <item>MARINO VLAČIĆ  Labin</item>
      <item>DAVOR GLAVIČIĆ</item>
      <item>DAMIR MATOŠEVIĆ  Labin</item>
    </derivirana_varijabla>
  </DomainObject.Predmet.StrankaListNazivFormated>
  <DomainObject.Predmet.StrankaListNazivFormatedOIB>
    <izvorni_sadrzaj>
      <item>DAVOR LICUL  Labin</item>
      <item>HENRIK BIČIĆ  Labin</item>
      <item>ALEN FONOVIĆ</item>
      <item>GORAN KUKAC  Raša</item>
      <item>DAVOR IVANČIĆ  Pićan</item>
      <item>MARINO VLAČIĆ  Labin</item>
      <item>DAVOR GLAVIČIĆ</item>
      <item>DAMIR MATOŠEVIĆ  Labin</item>
    </izvorni_sadrzaj>
    <derivirana_varijabla naziv="DomainObject.Predmet.StrankaListNazivFormatedOIB_1">
      <item>DAVOR LICUL  Labin</item>
      <item>HENRIK BIČIĆ  Labin</item>
      <item>ALEN FONOVIĆ</item>
      <item>GORAN KUKAC  Raša</item>
      <item>DAVOR IVANČIĆ  Pićan</item>
      <item>MARINO VLAČIĆ  Labin</item>
      <item>DAVOR GLAVIČIĆ</item>
      <item>DAMIR MATOŠEVIĆ  Labin</item>
    </derivirana_varijabla>
  </DomainObject.Predmet.StrankaListNazivFormatedOIB>
  <DomainObject.Predmet.ProtuStrankaListFormated>
    <izvorni_sadrzaj>
      <item>AUTO SERVIS LABIN d.o.o.  Labin</item>
    </izvorni_sadrzaj>
    <derivirana_varijabla naziv="DomainObject.Predmet.ProtuStrankaListFormated_1">
      <item>AUTO SERVIS LABIN d.o.o.  Labin</item>
    </derivirana_varijabla>
  </DomainObject.Predmet.ProtuStrankaListFormated>
  <DomainObject.Predmet.ProtuStrankaListFormatedOIB>
    <izvorni_sadrzaj>
      <item>AUTO SERVIS LABIN d.o.o.  Labin, OIB 84126482247</item>
    </izvorni_sadrzaj>
    <derivirana_varijabla naziv="DomainObject.Predmet.ProtuStrankaListFormatedOIB_1">
      <item>AUTO SERVIS LABIN d.o.o.  Labin, OIB 84126482247</item>
    </derivirana_varijabla>
  </DomainObject.Predmet.ProtuStrankaListFormatedOIB>
  <DomainObject.Predmet.ProtuStrankaListFormatedWithAdress>
    <izvorni_sadrzaj>
      <item>AUTO SERVIS LABIN d.o.o.  Labin, Pulska 19, 52 220 Labin</item>
    </izvorni_sadrzaj>
    <derivirana_varijabla naziv="DomainObject.Predmet.ProtuStrankaListFormatedWithAdress_1">
      <item>AUTO SERVIS LABIN d.o.o.  Labin, Pulska 19, 52 220 Labin</item>
    </derivirana_varijabla>
  </DomainObject.Predmet.ProtuStrankaListFormatedWithAdress>
  <DomainObject.Predmet.ProtuStrankaListFormatedWithAdressOIB>
    <izvorni_sadrzaj>
      <item>AUTO SERVIS LABIN d.o.o.  Labin, OIB 84126482247, Pulska 19, 52 220 Labin</item>
    </izvorni_sadrzaj>
    <derivirana_varijabla naziv="DomainObject.Predmet.ProtuStrankaListFormatedWithAdressOIB_1">
      <item>AUTO SERVIS LABIN d.o.o.  Labin, OIB 84126482247, Pulska 19, 52 220 Labin</item>
    </derivirana_varijabla>
  </DomainObject.Predmet.ProtuStrankaListFormatedWithAdressOIB>
  <DomainObject.Predmet.ProtuStrankaListNazivFormated>
    <izvorni_sadrzaj>
      <item>AUTO SERVIS LABIN d.o.o.  Labin</item>
    </izvorni_sadrzaj>
    <derivirana_varijabla naziv="DomainObject.Predmet.ProtuStrankaListNazivFormated_1">
      <item>AUTO SERVIS LABIN d.o.o.  Labin</item>
    </derivirana_varijabla>
  </DomainObject.Predmet.ProtuStrankaListNazivFormated>
  <DomainObject.Predmet.ProtuStrankaListNazivFormatedOIB>
    <izvorni_sadrzaj>
      <item>AUTO SERVIS LABIN d.o.o.  Labin, OIB 84126482247</item>
    </izvorni_sadrzaj>
    <derivirana_varijabla naziv="DomainObject.Predmet.ProtuStrankaListNazivFormatedOIB_1">
      <item>AUTO SERVIS LABIN d.o.o.  Labin, OIB 84126482247</item>
    </derivirana_varijabla>
  </DomainObject.Predmet.ProtuStrankaListNazivFormatedOIB>
  <DomainObject.Predmet.OstaliListFormated>
    <izvorni_sadrzaj>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item>
      <item>Tatjana Starčević</item>
      <item>Tatjana Starčević</item>
      <item>Nevenka Kovčalija</item>
      <item>Tomislav Perić</item>
    </izvorni_sadrzaj>
    <derivirana_varijabla naziv="DomainObject.Predmet.OstaliListFormated_1">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item>
      <item>Tatjana Starčević</item>
      <item>Tatjana Starčević</item>
      <item>Nevenka Kovčalija</item>
      <item>Tomislav Perić</item>
    </derivirana_varijabla>
  </DomainObject.Predmet.OstaliListFormated>
  <DomainObject.Predmet.OstaliListFormatedOIB>
    <izvorni_sadrzaj>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 OIB 96007816779</item>
      <item>Tatjana Starčević</item>
      <item>Tatjana Starčević</item>
      <item>Nevenka Kovčalija</item>
      <item>Tomislav Perić</item>
    </izvorni_sadrzaj>
    <derivirana_varijabla naziv="DomainObject.Predmet.OstaliListFormatedOIB_1">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 OIB 96007816779</item>
      <item>Tatjana Starčević</item>
      <item>Tatjana Starčević</item>
      <item>Nevenka Kovčalija</item>
      <item>Tomislav Perić</item>
    </derivirana_varijabla>
  </DomainObject.Predmet.OstaliListFormatedOIB>
  <DomainObject.Predmet.OstaliListFormatedWithAdress>
    <izvorni_sadrzaj>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Ulica Kaštanjer 24, 52100 Pula</item>
      <item>Tatjana Starčević</item>
      <item>Tatjana Starčević</item>
      <item>Nevenka Kovčalija</item>
      <item>Tomislav Perić</item>
    </izvorni_sadrzaj>
    <derivirana_varijabla naziv="DomainObject.Predmet.OstaliListFormatedWithAdress_1">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Ulica Kaštanjer 24, 52100 Pula</item>
      <item>Tatjana Starčević</item>
      <item>Tatjana Starčević</item>
      <item>Nevenka Kovčalija</item>
      <item>Tomislav Perić</item>
    </derivirana_varijabla>
  </DomainObject.Predmet.OstaliListFormatedWithAdress>
  <DomainObject.Predmet.OstaliListFormatedWithAdressOIB>
    <izvorni_sadrzaj>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OIB 96007816779, Ulica Kaštanjer 24, 52100 Pula</item>
      <item>Tatjana Starčević</item>
      <item>Tatjana Starčević</item>
      <item>Nevenka Kovčalija</item>
      <item>Tomislav Perić</item>
    </izvorni_sadrzaj>
    <derivirana_varijabla naziv="DomainObject.Predmet.OstaliListFormatedWithAdressOIB_1">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OIB 96007816779, Ulica Kaštanjer 24, 52100 Pula</item>
      <item>Tatjana Starčević</item>
      <item>Tatjana Starčević</item>
      <item>Nevenka Kovčalija</item>
      <item>Tomislav Perić</item>
    </derivirana_varijabla>
  </DomainObject.Predmet.OstaliListFormatedWithAdressOIB>
  <DomainObject.Predmet.OstaliListNazivFormated>
    <izvorni_sadrzaj>
      <item>Bojan Zustović</item>
      <item>BOJAN ZUSTOVIĆ</item>
      <item>FABRICIO JURIČIĆ</item>
      <item>Kristijan Mijandrušić</item>
      <item>Tatjana Starčević</item>
      <item>Tatjana Starčević</item>
      <item>Nevenka Kovčalija</item>
      <item>Tomislav Perić</item>
    </izvorni_sadrzaj>
    <derivirana_varijabla naziv="DomainObject.Predmet.OstaliListNazivFormated_1">
      <item>Bojan Zustović</item>
      <item>BOJAN ZUSTOVIĆ</item>
      <item>FABRICIO JURIČIĆ</item>
      <item>Kristijan Mijandrušić</item>
      <item>Tatjana Starčević</item>
      <item>Tatjana Starčević</item>
      <item>Nevenka Kovčalija</item>
      <item>Tomislav Perić</item>
    </derivirana_varijabla>
  </DomainObject.Predmet.OstaliListNazivFormated>
  <DomainObject.Predmet.OstaliListNazivFormatedOIB>
    <izvorni_sadrzaj>
      <item>Bojan Zustović</item>
      <item>BOJAN ZUSTOVIĆ</item>
      <item>FABRICIO JURIČIĆ</item>
      <item>Kristijan Mijandrušić, OIB 96007816779</item>
      <item>Tatjana Starčević</item>
      <item>Tatjana Starčević</item>
      <item>Nevenka Kovčalija</item>
      <item>Tomislav Perić</item>
    </izvorni_sadrzaj>
    <derivirana_varijabla naziv="DomainObject.Predmet.OstaliListNazivFormatedOIB_1">
      <item>Bojan Zustović</item>
      <item>BOJAN ZUSTOVIĆ</item>
      <item>FABRICIO JURIČIĆ</item>
      <item>Kristijan Mijandrušić, OIB 96007816779</item>
      <item>Tatjana Starčević</item>
      <item>Tatjana Starčević</item>
      <item>Nevenka Kovčalija</item>
      <item>Tomislav Perić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St-46/2013-63</izvorni_sadrzaj>
    <derivirana_varijabla naziv="DomainObject.PoslovniBrojDokumenta_1">St-46/2013-63</derivirana_varijabla>
  </DomainObject.PoslovniBrojDokumenta>
  <DomainObject.Predmet.StrankaIDrugi>
    <izvorni_sadrzaj>ALEN FONOVIĆ i dr.</izvorni_sadrzaj>
    <derivirana_varijabla naziv="DomainObject.Predmet.StrankaIDrugi_1">ALEN FONOVIĆ i dr.</derivirana_varijabla>
  </DomainObject.Predmet.StrankaIDrugi>
  <DomainObject.Predmet.ProtustrankaIDrugi>
    <izvorni_sadrzaj>AUTO SERVIS LABIN d.o.o.  Labin</izvorni_sadrzaj>
    <derivirana_varijabla naziv="DomainObject.Predmet.ProtustrankaIDrugi_1">AUTO SERVIS LABIN d.o.o.  Labin</derivirana_varijabla>
  </DomainObject.Predmet.ProtustrankaIDrugi>
  <DomainObject.Predmet.StrankaIDrugiAdressOIB>
    <izvorni_sadrzaj>ALEN FONOVIĆ, Eržišće 17, 52 220 Labin i dr.</izvorni_sadrzaj>
    <derivirana_varijabla naziv="DomainObject.Predmet.StrankaIDrugiAdressOIB_1">ALEN FONOVIĆ, Eržišće 17, 52 220 Labin i dr.</derivirana_varijabla>
  </DomainObject.Predmet.StrankaIDrugiAdressOIB>
  <DomainObject.Predmet.ProtustrankaIDrugiAdressOIB>
    <izvorni_sadrzaj>AUTO SERVIS LABIN d.o.o.  Labin, OIB 84126482247, Pulska 19, 52 220 Labin</izvorni_sadrzaj>
    <derivirana_varijabla naziv="DomainObject.Predmet.ProtustrankaIDrugiAdressOIB_1">AUTO SERVIS LABIN d.o.o.  Labin, OIB 84126482247, Pulska 19,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 LICUL  Labin</item>
      <item>HENRIK BIČIĆ  Labin</item>
      <item>ALEN FONOVIĆ</item>
      <item>GORAN KUKAC  Raša</item>
      <item>AUTO SERVIS LABIN d.o.o.  Labin</item>
      <item>DAVOR IVANČIĆ  Pićan</item>
      <item>Bojan Zustović</item>
      <item>MARINO VLAČIĆ  Labin</item>
      <item>DAVOR GLAVIČIĆ</item>
      <item>DAMIR MATOŠEVIĆ  Labin</item>
      <item>BOJAN ZUSTOVIĆ</item>
      <item>FABRICIO JURIČIĆ</item>
      <item>Kristijan Mijandrušić</item>
      <item>Tatjana Starčević</item>
      <item>Tatjana Starčević</item>
      <item>Nevenka Kovčalija</item>
      <item>Tomislav Perić</item>
    </izvorni_sadrzaj>
    <derivirana_varijabla naziv="DomainObject.Predmet.SudioniciListNaziv_1">
      <item>DAVOR LICUL  Labin</item>
      <item>HENRIK BIČIĆ  Labin</item>
      <item>ALEN FONOVIĆ</item>
      <item>GORAN KUKAC  Raša</item>
      <item>AUTO SERVIS LABIN d.o.o.  Labin</item>
      <item>DAVOR IVANČIĆ  Pićan</item>
      <item>Bojan Zustović</item>
      <item>MARINO VLAČIĆ  Labin</item>
      <item>DAVOR GLAVIČIĆ</item>
      <item>DAMIR MATOŠEVIĆ  Labin</item>
      <item>BOJAN ZUSTOVIĆ</item>
      <item>FABRICIO JURIČIĆ</item>
      <item>Kristijan Mijandrušić</item>
      <item>Tatjana Starčević</item>
      <item>Tatjana Starčević</item>
      <item>Nevenka Kovčalija</item>
      <item>Tomislav Perić</item>
    </derivirana_varijabla>
  </DomainObject.Predmet.SudioniciListNaziv>
  <DomainObject.Predmet.SudioniciListAdressOIB>
    <izvorni_sadrzaj>
      <item>DAVOR LICUL  Labin, Šumber 42,52 220 Labin</item>
      <item>HENRIK BIČIĆ  Labin, Sv. Bortul,52 220 Labin</item>
      <item>ALEN FONOVIĆ, Eržišće 17,52 220 Labin</item>
      <item>GORAN KUKAC  Raša, Topid 29,52 223 Raša</item>
      <item>AUTO SERVIS LABIN d.o.o.  Labin, OIB 84126482247, Pulska 19,52 220 Labin</item>
      <item>DAVOR IVANČIĆ  Pićan, Sv. Katarina 4,52 332 Pićan</item>
      <item>Bojan Zustović, Trg slobode 2,52 000 Pazin</item>
      <item>MARINO VLAČIĆ  Labin, Cere 3,52 220 Labin</item>
      <item>DAVOR GLAVIČIĆ, Markoči 16,52 220 Labin</item>
      <item>DAMIR MATOŠEVIĆ  Labin, Zartinj 8b,52 220 Labin</item>
      <item>BOJAN ZUSTOVIĆ, 52000 Pazin</item>
      <item>FABRICIO JURIČIĆ, 52220 Labin</item>
      <item>Kristijan Mijandrušić, OIB 96007816779, Ulica Kaštanjer 24,52100 Pula</item>
      <item>Tatjana Starčević</item>
      <item>Tatjana Starčević</item>
      <item>Nevenka Kovčalija</item>
      <item>Tomislav Perić</item>
    </izvorni_sadrzaj>
    <derivirana_varijabla naziv="DomainObject.Predmet.SudioniciListAdressOIB_1">
      <item>DAVOR LICUL  Labin, Šumber 42,52 220 Labin</item>
      <item>HENRIK BIČIĆ  Labin, Sv. Bortul,52 220 Labin</item>
      <item>ALEN FONOVIĆ, Eržišće 17,52 220 Labin</item>
      <item>GORAN KUKAC  Raša, Topid 29,52 223 Raša</item>
      <item>AUTO SERVIS LABIN d.o.o.  Labin, OIB 84126482247, Pulska 19,52 220 Labin</item>
      <item>DAVOR IVANČIĆ  Pićan, Sv. Katarina 4,52 332 Pićan</item>
      <item>Bojan Zustović, Trg slobode 2,52 000 Pazin</item>
      <item>MARINO VLAČIĆ  Labin, Cere 3,52 220 Labin</item>
      <item>DAVOR GLAVIČIĆ, Markoči 16,52 220 Labin</item>
      <item>DAMIR MATOŠEVIĆ  Labin, Zartinj 8b,52 220 Labin</item>
      <item>BOJAN ZUSTOVIĆ, 52000 Pazin</item>
      <item>FABRICIO JURIČIĆ, 52220 Labin</item>
      <item>Kristijan Mijandrušić, OIB 96007816779, Ulica Kaštanjer 24,52100 Pula</item>
      <item>Tatjana Starčević</item>
      <item>Tatjana Starčević</item>
      <item>Nevenka Kovčalija</item>
      <item>Tomislav Perić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84126482247</item>
      <item>, OIB null</item>
      <item>, OIB null</item>
      <item>, OIB null</item>
      <item>, OIB null</item>
      <item>, OIB null</item>
      <item>, OIB null</item>
      <item>, OIB null</item>
      <item>, OIB 96007816779</item>
      <item>, OIB null</item>
      <item>, OIB null</item>
      <item>, OIB null</item>
      <item>, OIB null</item>
    </izvorni_sadrzaj>
    <derivirana_varijabla naziv="DomainObject.Predmet.SudioniciListNazivOIB_1">
      <item>, OIB null</item>
      <item>, OIB null</item>
      <item>, OIB null</item>
      <item>, OIB null</item>
      <item>, OIB 84126482247</item>
      <item>, OIB null</item>
      <item>, OIB null</item>
      <item>, OIB null</item>
      <item>, OIB null</item>
      <item>, OIB null</item>
      <item>, OIB null</item>
      <item>, OIB null</item>
      <item>, OIB 96007816779</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8E9B1D-2ED2-4F1F-B12C-433990AC5B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325</properties:Words>
  <properties:Characters>1659</properties:Characters>
  <properties:Lines>63</properties:Lines>
  <properties:Paragraphs>32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2017-04-05T08:10:00Z</dcterms:created>
  <dc:creator>dcmelik</dc:creator>
  <cp:lastModifiedBy>Jasna Radulović</cp:lastModifiedBy>
  <cp:lastPrinted>2017-04-05T08:17:00Z</cp:lastPrinted>
  <dcterms:modified xmlns:xsi="http://www.w3.org/2001/XMLSchema-instance" xsi:type="dcterms:W3CDTF">2017-04-05T11:26:00Z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St-46/2013-63 / Odluka - Zaključak - određeno ročište za diobu kupovnine</vt:lpwstr>
  </prop:property>
  <prop:property name="CC_coloring" pid="4" fmtid="{D5CDD505-2E9C-101B-9397-08002B2CF9AE}">
    <vt:bool>false</vt:bool>
  </prop:property>
  <prop:property name="BrojStranica" pid="5" fmtid="{D5CDD505-2E9C-101B-9397-08002B2CF9AE}">
    <vt:i4>2</vt:i4>
  </prop:property>
</prop:Properties>
</file>