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88ab" w14:paraId="95e88ab" w:rsidRDefault="00AE649C" w:rsidP="00107156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10715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07156" w:rsidP="00107156" w:rsidR="00107156" w:rsidRPr="00107156">
      <w:pPr>
        <w:spacing w:after="0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rPr>
          <w:rFonts w:cs="Times New Roman" w:eastAsia="Calibri"/>
        </w:rPr>
      </w:pPr>
      <w:r w:rsidRPr="00107156">
        <w:rPr>
          <w:rFonts w:cs="Times New Roman" w:eastAsia="Calibri"/>
        </w:rPr>
        <w:t xml:space="preserve">REPUBLIKA HRVATSKA </w:t>
      </w:r>
    </w:p>
    <w:p w:rsidRDefault="00107156" w:rsidP="00107156" w:rsidR="00107156" w:rsidRPr="00107156">
      <w:pPr>
        <w:spacing w:after="0"/>
        <w:rPr>
          <w:rFonts w:cs="Times New Roman" w:eastAsia="Calibri"/>
        </w:rPr>
      </w:pPr>
      <w:r w:rsidRPr="00107156">
        <w:rPr>
          <w:rFonts w:cs="Times New Roman" w:eastAsia="Calibri"/>
        </w:rPr>
        <w:t>TRGOVAČKI SUD U ZADRU</w:t>
      </w:r>
    </w:p>
    <w:p w:rsidRDefault="00107156" w:rsidP="00107156" w:rsidR="00107156" w:rsidRPr="00107156">
      <w:pPr>
        <w:spacing w:after="0"/>
        <w:rPr>
          <w:rFonts w:cs="Times New Roman" w:eastAsia="Calibri"/>
        </w:rPr>
      </w:pPr>
      <w:r w:rsidRPr="00107156">
        <w:rPr>
          <w:rFonts w:cs="Times New Roman" w:eastAsia="Calibri"/>
        </w:rPr>
        <w:t>STALNA SLUŽBA U ŠIBENIKU</w:t>
      </w:r>
    </w:p>
    <w:p w:rsidRDefault="00107156" w:rsidP="00107156" w:rsidR="00107156" w:rsidRPr="00107156">
      <w:pPr>
        <w:spacing w:after="0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center"/>
        <w:rPr>
          <w:rFonts w:cs="Times New Roman" w:eastAsia="Calibri"/>
        </w:rPr>
      </w:pPr>
      <w:r w:rsidRPr="00107156">
        <w:rPr>
          <w:rFonts w:cs="Times New Roman" w:eastAsia="Calibri"/>
        </w:rPr>
        <w:t>R E P U B L I K A  H R V A T S K A</w:t>
      </w:r>
    </w:p>
    <w:p w:rsidRDefault="00107156" w:rsidP="00107156" w:rsidR="00107156" w:rsidRPr="00107156">
      <w:pPr>
        <w:spacing w:after="0"/>
        <w:jc w:val="center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center"/>
        <w:rPr>
          <w:rFonts w:cs="Times New Roman" w:eastAsia="Calibri"/>
        </w:rPr>
      </w:pPr>
      <w:r w:rsidRPr="00107156">
        <w:rPr>
          <w:rFonts w:cs="Times New Roman" w:eastAsia="Calibri"/>
        </w:rPr>
        <w:t>R J E Š E N J E</w:t>
      </w:r>
    </w:p>
    <w:p w:rsidRDefault="00107156" w:rsidP="00107156" w:rsidR="00107156" w:rsidRPr="00107156">
      <w:pPr>
        <w:spacing w:after="0"/>
        <w:jc w:val="center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ab/>
        <w:t>Trgovački sud u Zadru, Stalna služba u Šibeniku, po stečajnom sucu Tereziji Goreti, odlučujući o prijedlogu podnositelja zahtjeva Financijske agencije, Podružnice Šibenik, za provedbu skraćenog stečajnog postupka nad dužnikom BUKARIĆ d.o.o., Pirovac, Bezdan 9, OIB: 37906028717 dana 29. prosinca 2015. godine</w:t>
      </w: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center"/>
        <w:rPr>
          <w:rFonts w:cs="Times New Roman" w:eastAsia="Calibri"/>
        </w:rPr>
      </w:pPr>
      <w:r w:rsidRPr="00107156">
        <w:rPr>
          <w:rFonts w:cs="Times New Roman" w:eastAsia="Calibri"/>
        </w:rPr>
        <w:t>r i j e š i o  j e</w:t>
      </w:r>
    </w:p>
    <w:p w:rsidRDefault="00107156" w:rsidP="00107156" w:rsidR="00107156" w:rsidRPr="00107156">
      <w:pPr>
        <w:spacing w:after="0"/>
        <w:jc w:val="center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ab/>
      </w:r>
      <w:r w:rsidRPr="00107156">
        <w:rPr>
          <w:rFonts w:cs="Times New Roman" w:eastAsia="Calibri"/>
        </w:rPr>
        <w:tab/>
        <w:t>Odbacuje se zahtjev za provedbu skraćenog stečajnog postupka nad dužnikom BUKARIĆ d.o.o., Pirovac, Bezdan 9, OIB: 37906028717.</w:t>
      </w: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center"/>
        <w:rPr>
          <w:rFonts w:cs="Times New Roman" w:eastAsia="Calibri"/>
        </w:rPr>
      </w:pPr>
      <w:r w:rsidRPr="00107156">
        <w:rPr>
          <w:rFonts w:cs="Times New Roman" w:eastAsia="Calibri"/>
        </w:rPr>
        <w:t>Obrazloženje</w:t>
      </w:r>
    </w:p>
    <w:p w:rsidRDefault="00107156" w:rsidP="00107156" w:rsidR="00107156" w:rsidRPr="00107156">
      <w:pPr>
        <w:spacing w:after="0"/>
        <w:jc w:val="center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>Financijska agencija, Podružnica Šibenik, podnijela je ovom sudu 02. studenog 2015. godine zahtjev za provedbu skraćenog stečajnog postupka nad dužnikom BUKARIĆ d.o.o., Pirovac, Bezdan 9, OIB: 37906028717 koji se vodi pod gornjim poslovnim brojem St-530/2015.</w:t>
      </w: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ab/>
        <w:t>Uvidom u potvrdu FINE od 15. prosinca 2015. godine utvrđeno je da dužnik BUKARIĆ d.o.o., na dan 15. prosinca 2015. godine u Očevidniku redoslijeda osnova da nema evidentirane neizvršene osnove za plaćanje u neprekinutom razdoblju od 120 dana.</w:t>
      </w: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ab/>
        <w:t>Slijedom navedenog nisu ispunjeni uvjeti za vođenje skraćenog stečajnog postupka u smislu čl. 428. Stečajnog zakona (NN 71/15 dalje SZ-a), pa je temeljem članka 428. točka 3., a u vezi s člankom 435. SZ-a, odlučeno kao u izreci rješenja.</w:t>
      </w: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center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center"/>
        <w:rPr>
          <w:rFonts w:cs="Times New Roman" w:eastAsia="Calibri"/>
        </w:rPr>
      </w:pPr>
      <w:r w:rsidRPr="00107156">
        <w:rPr>
          <w:rFonts w:cs="Times New Roman" w:eastAsia="Calibri"/>
        </w:rPr>
        <w:t>U Šibeniku, 29. prosinca 2015. godine.</w:t>
      </w:r>
    </w:p>
    <w:p w:rsidRDefault="00107156" w:rsidP="00107156" w:rsidR="00107156" w:rsidRPr="00107156">
      <w:pPr>
        <w:spacing w:after="0"/>
        <w:jc w:val="center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  <w:r w:rsidRPr="00107156">
        <w:rPr>
          <w:rFonts w:cs="Times New Roman" w:eastAsia="Calibri"/>
        </w:rPr>
        <w:t>STEČAJNI SUDAC</w:t>
      </w: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  <w:r w:rsidRPr="00107156">
        <w:rPr>
          <w:rFonts w:cs="Times New Roman" w:eastAsia="Calibri"/>
        </w:rPr>
        <w:t>Terezija Goreta</w:t>
      </w: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right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>POUKA O PRAVNOM LIJEKU:</w:t>
      </w: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ind w:firstLine="708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>Protiv ovog rješenja dopuštena je žalba Visokom trgovačkom sudu RH u Zagrebu.</w:t>
      </w: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 xml:space="preserve">Žalba se podnosi ovom sudu u tri (3) istovjetna primjerka, u roku od osam (8) dana od dana primitka pisanog </w:t>
      </w:r>
      <w:proofErr w:type="spellStart"/>
      <w:r w:rsidRPr="00107156">
        <w:rPr>
          <w:rFonts w:cs="Times New Roman" w:eastAsia="Calibri"/>
        </w:rPr>
        <w:t>otpravka</w:t>
      </w:r>
      <w:proofErr w:type="spellEnd"/>
      <w:r w:rsidRPr="00107156">
        <w:rPr>
          <w:rFonts w:cs="Times New Roman" w:eastAsia="Calibri"/>
        </w:rPr>
        <w:t xml:space="preserve"> rješenja.</w:t>
      </w: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>DN-a:</w:t>
      </w: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</w:p>
    <w:p w:rsidRDefault="00107156" w:rsidP="00107156" w:rsidR="00107156" w:rsidRPr="00107156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>predlagatelju FINA</w:t>
      </w:r>
    </w:p>
    <w:p w:rsidRDefault="00107156" w:rsidP="00107156" w:rsidR="00107156" w:rsidRPr="00107156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>dužniku</w:t>
      </w:r>
    </w:p>
    <w:p w:rsidRDefault="00107156" w:rsidP="00107156" w:rsidR="00107156" w:rsidRPr="00107156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107156">
        <w:rPr>
          <w:rFonts w:cs="Times New Roman" w:eastAsia="Calibri"/>
        </w:rPr>
        <w:t>e-Oglasna ploča</w:t>
      </w:r>
    </w:p>
    <w:p w:rsidRDefault="00107156" w:rsidP="00107156" w:rsidR="00107156" w:rsidRPr="00107156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2E3CEF"/>
    <w:multiLevelType w:val="hybridMultilevel"/>
    <w:tmpl w:val="82F0DAE4"/>
    <w:lvl w:tplc="DFAC5328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156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81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St-530/2015-10</izvorni_sadrzaj>
    <derivirana_varijabla naziv="DomainObject.Oznaka_1">St-530/2015-10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St-530/2015</izvorni_sadrzaj>
    <derivirana_varijabla naziv="DomainObject.Predmet.OznakaBroj_1">St-530/2015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BUKARIĆ d.o.o. uvoz-izvoz</izvorni_sadrzaj>
    <derivirana_varijabla naziv="DomainObject.Predmet.ProtustrankaFormated_1">  BUKARIĆ d.o.o. uvoz-izvoz</derivirana_varijabla>
  </DomainObject.Predmet.ProtustrankaFormated>
  <DomainObject.Predmet.ProtustrankaFormatedOIB>
    <izvorni_sadrzaj>  BUKARIĆ d.o.o. uvoz-izvoz, OIB 37906028717</izvorni_sadrzaj>
    <derivirana_varijabla naziv="DomainObject.Predmet.ProtustrankaFormatedOIB_1">  BUKARIĆ d.o.o. uvoz-izvoz, OIB 37906028717</derivirana_varijabla>
  </DomainObject.Predmet.ProtustrankaFormatedOIB>
  <DomainObject.Predmet.ProtustrankaFormatedWithAdress>
    <izvorni_sadrzaj> BUKARIĆ d.o.o. uvoz-izvoz, Bezdan 9, 22213 Pirovac</izvorni_sadrzaj>
    <derivirana_varijabla naziv="DomainObject.Predmet.ProtustrankaFormatedWithAdress_1"> BUKARIĆ d.o.o. uvoz-izvoz, Bezdan 9, 22213 Pirovac</derivirana_varijabla>
  </DomainObject.Predmet.ProtustrankaFormatedWithAdress>
  <DomainObject.Predmet.ProtustrankaFormatedWithAdressOIB>
    <izvorni_sadrzaj> BUKARIĆ d.o.o. uvoz-izvoz, OIB 37906028717, Bezdan 9, 22213 Pirovac</izvorni_sadrzaj>
    <derivirana_varijabla naziv="DomainObject.Predmet.ProtustrankaFormatedWithAdressOIB_1"> BUKARIĆ d.o.o. uvoz-izvoz, OIB 37906028717, Bezdan 9, 22213 Pirovac</derivirana_varijabla>
  </DomainObject.Predmet.ProtustrankaFormatedWithAdressOIB>
  <DomainObject.Predmet.ProtustrankaWithAdress>
    <izvorni_sadrzaj>BUKARIĆ d.o.o. uvoz-izvoz Bezdan 9, 22213 Pirovac</izvorni_sadrzaj>
    <derivirana_varijabla naziv="DomainObject.Predmet.ProtustrankaWithAdress_1">BUKARIĆ d.o.o. uvoz-izvoz Bezdan 9, 22213 Pirovac</derivirana_varijabla>
  </DomainObject.Predmet.ProtustrankaWithAdress>
  <DomainObject.Predmet.ProtustrankaWithAdressOIB>
    <izvorni_sadrzaj>BUKARIĆ d.o.o. uvoz-izvoz, OIB 37906028717, Bezdan 9, 22213 Pirovac</izvorni_sadrzaj>
    <derivirana_varijabla naziv="DomainObject.Predmet.ProtustrankaWithAdressOIB_1">BUKARIĆ d.o.o. uvoz-izvoz, OIB 37906028717, Bezdan 9, 22213 Pirovac</derivirana_varijabla>
  </DomainObject.Predmet.ProtustrankaWithAdressOIB>
  <DomainObject.Predmet.ProtustrankaNazivFormated>
    <izvorni_sadrzaj>BUKARIĆ d.o.o. uvoz-izvoz</izvorni_sadrzaj>
    <derivirana_varijabla naziv="DomainObject.Predmet.ProtustrankaNazivFormated_1">BUKARIĆ d.o.o. uvoz-izvoz</derivirana_varijabla>
  </DomainObject.Predmet.ProtustrankaNazivFormated>
  <DomainObject.Predmet.ProtustrankaNazivFormatedOIB>
    <izvorni_sadrzaj>BUKARIĆ d.o.o. uvoz-izvoz, OIB 37906028717</izvorni_sadrzaj>
    <derivirana_varijabla naziv="DomainObject.Predmet.ProtustrankaNazivFormatedOIB_1">BUKARIĆ d.o.o. uvoz-izvoz, OIB 37906028717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BUKARIĆ d.o.o. uvoz-izvoz</item>
    </izvorni_sadrzaj>
    <derivirana_varijabla naziv="DomainObject.Predmet.ProtuStrankaListFormated_1">
      <item>BUKARIĆ d.o.o. uvoz-izvoz</item>
    </derivirana_varijabla>
  </DomainObject.Predmet.ProtuStrankaListFormated>
  <DomainObject.Predmet.ProtuStrankaListFormatedOIB>
    <izvorni_sadrzaj>
      <item>BUKARIĆ d.o.o. uvoz-izvoz, OIB 37906028717</item>
    </izvorni_sadrzaj>
    <derivirana_varijabla naziv="DomainObject.Predmet.ProtuStrankaListFormatedOIB_1">
      <item>BUKARIĆ d.o.o. uvoz-izvoz, OIB 37906028717</item>
    </derivirana_varijabla>
  </DomainObject.Predmet.ProtuStrankaListFormatedOIB>
  <DomainObject.Predmet.ProtuStrankaListFormatedWithAdress>
    <izvorni_sadrzaj>
      <item>BUKARIĆ d.o.o. uvoz-izvoz, Bezdan 9, 22213 Pirovac</item>
    </izvorni_sadrzaj>
    <derivirana_varijabla naziv="DomainObject.Predmet.ProtuStrankaListFormatedWithAdress_1">
      <item>BUKARIĆ d.o.o. uvoz-izvoz, Bezdan 9, 22213 Pirovac</item>
    </derivirana_varijabla>
  </DomainObject.Predmet.ProtuStrankaListFormatedWithAdress>
  <DomainObject.Predmet.ProtuStrankaListFormatedWithAdressOIB>
    <izvorni_sadrzaj>
      <item>BUKARIĆ d.o.o. uvoz-izvoz, OIB 37906028717, Bezdan 9, 22213 Pirovac</item>
    </izvorni_sadrzaj>
    <derivirana_varijabla naziv="DomainObject.Predmet.ProtuStrankaListFormatedWithAdressOIB_1">
      <item>BUKARIĆ d.o.o. uvoz-izvoz, OIB 37906028717, Bezdan 9, 22213 Pirovac</item>
    </derivirana_varijabla>
  </DomainObject.Predmet.ProtuStrankaListFormatedWithAdressOIB>
  <DomainObject.Predmet.ProtuStrankaListNazivFormated>
    <izvorni_sadrzaj>
      <item>BUKARIĆ d.o.o. uvoz-izvoz</item>
    </izvorni_sadrzaj>
    <derivirana_varijabla naziv="DomainObject.Predmet.ProtuStrankaListNazivFormated_1">
      <item>BUKARIĆ d.o.o. uvoz-izvoz</item>
    </derivirana_varijabla>
  </DomainObject.Predmet.ProtuStrankaListNazivFormated>
  <DomainObject.Predmet.ProtuStrankaListNazivFormatedOIB>
    <izvorni_sadrzaj>
      <item>BUKARIĆ d.o.o. uvoz-izvoz, OIB 37906028717</item>
    </izvorni_sadrzaj>
    <derivirana_varijabla naziv="DomainObject.Predmet.ProtuStrankaListNazivFormatedOIB_1">
      <item>BUKARIĆ d.o.o. uvoz-izvoz, OIB 37906028717</item>
    </derivirana_varijabla>
  </DomainObject.Predmet.ProtuStrankaListNazivFormatedOIB>
  <DomainObject.Predmet.OstaliListFormated>
    <izvorni_sadrzaj>
      <item>Samir Bukarić</item>
    </izvorni_sadrzaj>
    <derivirana_varijabla naziv="DomainObject.Predmet.OstaliListFormated_1">
      <item>Samir Bukarić</item>
    </derivirana_varijabla>
  </DomainObject.Predmet.OstaliListFormated>
  <DomainObject.Predmet.OstaliListFormatedOIB>
    <izvorni_sadrzaj>
      <item>Samir Bukarić, OIB 63028346727</item>
    </izvorni_sadrzaj>
    <derivirana_varijabla naziv="DomainObject.Predmet.OstaliListFormatedOIB_1">
      <item>Samir Bukarić, OIB 63028346727</item>
    </derivirana_varijabla>
  </DomainObject.Predmet.OstaliListFormatedOIB>
  <DomainObject.Predmet.OstaliListFormatedWithAdress>
    <izvorni_sadrzaj>
      <item>Samir Bukarić, Bezdan 9, 22213 Pirovac</item>
    </izvorni_sadrzaj>
    <derivirana_varijabla naziv="DomainObject.Predmet.OstaliListFormatedWithAdress_1">
      <item>Samir Bukarić, Bezdan 9, 22213 Pirovac</item>
    </derivirana_varijabla>
  </DomainObject.Predmet.OstaliListFormatedWithAdress>
  <DomainObject.Predmet.OstaliListFormatedWithAdressOIB>
    <izvorni_sadrzaj>
      <item>Samir Bukarić, OIB 63028346727, Bezdan 9, 22213 Pirovac</item>
    </izvorni_sadrzaj>
    <derivirana_varijabla naziv="DomainObject.Predmet.OstaliListFormatedWithAdressOIB_1">
      <item>Samir Bukarić, OIB 63028346727, Bezdan 9, 22213 Pirovac</item>
    </derivirana_varijabla>
  </DomainObject.Predmet.OstaliListFormatedWithAdressOIB>
  <DomainObject.Predmet.OstaliListNazivFormated>
    <izvorni_sadrzaj>
      <item>Samir Bukarić</item>
    </izvorni_sadrzaj>
    <derivirana_varijabla naziv="DomainObject.Predmet.OstaliListNazivFormated_1">
      <item>Samir Bukarić</item>
    </derivirana_varijabla>
  </DomainObject.Predmet.OstaliListNazivFormated>
  <DomainObject.Predmet.OstaliListNazivFormatedOIB>
    <izvorni_sadrzaj>
      <item>Samir Bukarić, OIB 63028346727</item>
    </izvorni_sadrzaj>
    <derivirana_varijabla naziv="DomainObject.Predmet.OstaliListNazivFormatedOIB_1">
      <item>Samir Bukarić, OIB 63028346727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St-530/2015-10</izvorni_sadrzaj>
    <derivirana_varijabla naziv="DomainObject.PoslovniBrojDokumenta_1">St-530/2015-10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BUKARIĆ d.o.o. uvoz-izvoz</izvorni_sadrzaj>
    <derivirana_varijabla naziv="DomainObject.Predmet.ProtustrankaIDrugi_1">BUKARIĆ d.o.o. uvoz-izvoz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BUKARIĆ d.o.o. uvoz-izvoz, OIB 37906028717, Bezdan 9, 22213 Pirovac</izvorni_sadrzaj>
    <derivirana_varijabla naziv="DomainObject.Predmet.ProtustrankaIDrugiAdressOIB_1">BUKARIĆ d.o.o. uvoz-izvoz, OIB 37906028717, Bezdan 9,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BUKARIĆ d.o.o. uvoz-izvoz</item>
      <item>Samir Bukarić</item>
    </izvorni_sadrzaj>
    <derivirana_varijabla naziv="DomainObject.Predmet.SudioniciListNaziv_1">
      <item>FINA - Podružnica Šibenik</item>
      <item>BUKARIĆ d.o.o. uvoz-izvoz</item>
      <item>Samir Bukarić</item>
    </derivirana_varijabla>
  </DomainObject.Predmet.SudioniciListNaziv>
  <DomainObject.Predmet.SudioniciListAdressOIB>
    <izvorni_sadrzaj>
      <item>FINA - Podružnica Šibenik, OIB 85821130368, Perivoj L. Marune 1,22000 Šibenik</item>
      <item>BUKARIĆ d.o.o. uvoz-izvoz, OIB 37906028717, Bezdan 9,22213 Pirovac</item>
      <item>Samir Bukarić, OIB 63028346727, Bezdan 9,22213 Pirovac</item>
    </izvorni_sadrzaj>
    <derivirana_varijabla naziv="DomainObject.Predmet.SudioniciListAdressOIB_1">
      <item>FINA - Podružnica Šibenik, OIB 85821130368, Perivoj L. Marune 1,22000 Šibenik</item>
      <item>BUKARIĆ d.o.o. uvoz-izvoz, OIB 37906028717, Bezdan 9,22213 Pirovac</item>
      <item>Samir Bukarić, OIB 63028346727, Bezdan 9,22213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0D8C2-597A-4655-929D-54CA8BA8A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1406</properties:Characters>
  <properties:Lines>73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2015-12-29T13:19:00Z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St-530/2015-10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