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b465" w14:paraId="b75b46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62F45">
        <w:t>5</w:t>
      </w:r>
      <w:r w:rsidR="00CB49B9">
        <w:t>350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F63326">
        <w:t xml:space="preserve">XIAOPING </w:t>
      </w:r>
      <w:r w:rsidR="002C614A">
        <w:t>d.o.o.</w:t>
      </w:r>
      <w:r w:rsidR="008F1093">
        <w:t xml:space="preserve">, </w:t>
      </w:r>
      <w:r w:rsidR="00F63326">
        <w:t xml:space="preserve">Dumovec, Igmanska 1, </w:t>
      </w:r>
      <w:r w:rsidR="003F59C4">
        <w:t>MBS:</w:t>
      </w:r>
      <w:r w:rsidR="00F63326">
        <w:t xml:space="preserve"> 020033107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F943C4">
        <w:t>0</w:t>
      </w:r>
      <w:r w:rsidR="00F63326">
        <w:t>6139669244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63326">
        <w:t>52.280,71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37A11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153"/>
    <w:rsid w:val="00043A39"/>
    <w:rsid w:val="0006063D"/>
    <w:rsid w:val="00066C0E"/>
    <w:rsid w:val="00070A81"/>
    <w:rsid w:val="00086057"/>
    <w:rsid w:val="000B34AF"/>
    <w:rsid w:val="000C1FA3"/>
    <w:rsid w:val="000C5FBA"/>
    <w:rsid w:val="000C6B68"/>
    <w:rsid w:val="000C7D9A"/>
    <w:rsid w:val="000D58D2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6507E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8E0D26"/>
    <w:rsid w:val="008F1093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8542B"/>
    <w:rsid w:val="00AA36C0"/>
    <w:rsid w:val="00AC0A56"/>
    <w:rsid w:val="00AC4528"/>
    <w:rsid w:val="00AD027A"/>
    <w:rsid w:val="00AD2477"/>
    <w:rsid w:val="00AD68C8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6C5"/>
    <w:rsid w:val="00F4724C"/>
    <w:rsid w:val="00F52BD5"/>
    <w:rsid w:val="00F56505"/>
    <w:rsid w:val="00F63326"/>
    <w:rsid w:val="00F943C4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B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B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B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B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B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B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B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B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5350</izvorni_sadrzaj>
    <derivirana_varijabla naziv="DomainObject.Predmet.Broj_1">5350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St-5350/2015</izvorni_sadrzaj>
    <derivirana_varijabla naziv="DomainObject.Predmet.OznakaBroj_1">St-5350/2015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XIAOPING d.o.o. zastupanog po punomoćniku Lingyi Ying</izvorni_sadrzaj>
    <derivirana_varijabla naziv="DomainObject.Predmet.ProtustrankaFormated_1">  XIAOPING d.o.o. zastupanog po punomoćniku Lingyi Ying</derivirana_varijabla>
  </DomainObject.Predmet.ProtustrankaFormated>
  <DomainObject.Predmet.ProtustrankaFormatedOIB>
    <izvorni_sadrzaj>  XIAOPING d.o.o., OIB 06139669244 zastupanog po punomoćniku Lingyi Ying</izvorni_sadrzaj>
    <derivirana_varijabla naziv="DomainObject.Predmet.ProtustrankaFormatedOIB_1">  XIAOPING d.o.o., OIB 06139669244 zastupanog po punomoćniku Lingyi Ying</derivirana_varijabla>
  </DomainObject.Predmet.ProtustrankaFormatedOIB>
  <DomainObject.Predmet.ProtustrankaFormatedWithAdress>
    <izvorni_sadrzaj> XIAOPING d.o.o., Igmanska 1, 10361 Dumovec zastupanog po punomoćniku Lingyi Ying</izvorni_sadrzaj>
    <derivirana_varijabla naziv="DomainObject.Predmet.ProtustrankaFormatedWithAdress_1"> XIAOPING d.o.o., Igmanska 1, 10361 Dumovec zastupanog po punomoćniku Lingyi Ying</derivirana_varijabla>
  </DomainObject.Predmet.ProtustrankaFormatedWithAdress>
  <DomainObject.Predmet.ProtustrankaFormatedWithAdressOIB>
    <izvorni_sadrzaj> XIAOPING d.o.o., OIB 06139669244, Igmanska 1, 10361 Dumovec zastupanog po punomoćniku Lingyi Ying</izvorni_sadrzaj>
    <derivirana_varijabla naziv="DomainObject.Predmet.ProtustrankaFormatedWithAdressOIB_1"> XIAOPING d.o.o., OIB 06139669244, Igmanska 1, 10361 Dumovec zastupanog po punomoćniku Lingyi Ying</derivirana_varijabla>
  </DomainObject.Predmet.ProtustrankaFormatedWithAdressOIB>
  <DomainObject.Predmet.ProtustrankaWithAdress>
    <izvorni_sadrzaj>XIAOPING d.o.o. Igmanska 1, 10361 Dumovec</izvorni_sadrzaj>
    <derivirana_varijabla naziv="DomainObject.Predmet.ProtustrankaWithAdress_1">XIAOPING d.o.o. Igmanska 1, 10361 Dumovec</derivirana_varijabla>
  </DomainObject.Predmet.ProtustrankaWithAdress>
  <DomainObject.Predmet.ProtustrankaWithAdressOIB>
    <izvorni_sadrzaj>XIAOPING d.o.o., OIB 06139669244, Igmanska 1, 10361 Dumovec</izvorni_sadrzaj>
    <derivirana_varijabla naziv="DomainObject.Predmet.ProtustrankaWithAdressOIB_1">XIAOPING d.o.o., OIB 06139669244, Igmanska 1, 10361 Dumovec</derivirana_varijabla>
  </DomainObject.Predmet.ProtustrankaWithAdressOIB>
  <DomainObject.Predmet.ProtustrankaNazivFormated>
    <izvorni_sadrzaj>XIAOPING d.o.o.</izvorni_sadrzaj>
    <derivirana_varijabla naziv="DomainObject.Predmet.ProtustrankaNazivFormated_1">XIAOPING d.o.o.</derivirana_varijabla>
  </DomainObject.Predmet.ProtustrankaNazivFormated>
  <DomainObject.Predmet.ProtustrankaNazivFormatedOIB>
    <izvorni_sadrzaj>XIAOPING d.o.o., OIB 06139669244</izvorni_sadrzaj>
    <derivirana_varijabla naziv="DomainObject.Predmet.ProtustrankaNazivFormatedOIB_1">XIAOPING d.o.o., OIB 06139669244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XIAOPING d.o.o. zastupanog po punomoćniku Lingyi Ying</item>
    </izvorni_sadrzaj>
    <derivirana_varijabla naziv="DomainObject.Predmet.ProtuStrankaListFormated_1">
      <item>XIAOPING d.o.o. zastupanog po punomoćniku Lingyi Ying</item>
    </derivirana_varijabla>
  </DomainObject.Predmet.ProtuStrankaListFormated>
  <DomainObject.Predmet.ProtuStrankaListFormatedOIB>
    <izvorni_sadrzaj>
      <item>XIAOPING d.o.o., OIB 06139669244 zastupanog po punomoćniku Lingyi Ying</item>
    </izvorni_sadrzaj>
    <derivirana_varijabla naziv="DomainObject.Predmet.ProtuStrankaListFormatedOIB_1">
      <item>XIAOPING d.o.o., OIB 06139669244 zastupanog po punomoćniku Lingyi Ying</item>
    </derivirana_varijabla>
  </DomainObject.Predmet.ProtuStrankaListFormatedOIB>
  <DomainObject.Predmet.ProtuStrankaListFormatedWithAdress>
    <izvorni_sadrzaj>
      <item>XIAOPING d.o.o., Igmanska 1, 10361 Dumovec zastupanog po punomoćniku Lingyi Ying</item>
    </izvorni_sadrzaj>
    <derivirana_varijabla naziv="DomainObject.Predmet.ProtuStrankaListFormatedWithAdress_1">
      <item>XIAOPING d.o.o., Igmanska 1, 10361 Dumovec zastupanog po punomoćniku Lingyi Ying</item>
    </derivirana_varijabla>
  </DomainObject.Predmet.ProtuStrankaListFormatedWithAdress>
  <DomainObject.Predmet.ProtuStrankaListFormatedWithAdressOIB>
    <izvorni_sadrzaj>
      <item>XIAOPING d.o.o., OIB 06139669244, Igmanska 1, 10361 Dumovec zastupanog po punomoćniku Lingyi Ying</item>
    </izvorni_sadrzaj>
    <derivirana_varijabla naziv="DomainObject.Predmet.ProtuStrankaListFormatedWithAdressOIB_1">
      <item>XIAOPING d.o.o., OIB 06139669244, Igmanska 1, 10361 Dumovec zastupanog po punomoćniku Lingyi Ying</item>
    </derivirana_varijabla>
  </DomainObject.Predmet.ProtuStrankaListFormatedWithAdressOIB>
  <DomainObject.Predmet.ProtuStrankaListNazivFormated>
    <izvorni_sadrzaj>
      <item>XIAOPING d.o.o.</item>
    </izvorni_sadrzaj>
    <derivirana_varijabla naziv="DomainObject.Predmet.ProtuStrankaListNazivFormated_1">
      <item>XIAOPING d.o.o.</item>
    </derivirana_varijabla>
  </DomainObject.Predmet.ProtuStrankaListNazivFormated>
  <DomainObject.Predmet.ProtuStrankaListNazivFormatedOIB>
    <izvorni_sadrzaj>
      <item>XIAOPING d.o.o., OIB 06139669244</item>
    </izvorni_sadrzaj>
    <derivirana_varijabla naziv="DomainObject.Predmet.ProtuStrankaListNazivFormatedOIB_1">
      <item>XIAOPING d.o.o., OIB 06139669244</item>
    </derivirana_varijabla>
  </DomainObject.Predmet.ProtuStrankaListNazivFormatedOIB>
  <DomainObject.Predmet.OstaliListFormated>
    <izvorni_sadrzaj>
      <item>Lingyi Ying punomoćnik sudionika u postupku XIAOPING d.o.o.</item>
    </izvorni_sadrzaj>
    <derivirana_varijabla naziv="DomainObject.Predmet.OstaliListFormated_1">
      <item>Lingyi Ying punomoćnik sudionika u postupku XIAOPING d.o.o.</item>
    </derivirana_varijabla>
  </DomainObject.Predmet.OstaliListFormated>
  <DomainObject.Predmet.OstaliListFormatedOIB>
    <izvorni_sadrzaj>
      <item>Lingyi Ying, OIB 41693415001 punomoćnik sudionika u postupku XIAOPING d.o.o.</item>
    </izvorni_sadrzaj>
    <derivirana_varijabla naziv="DomainObject.Predmet.OstaliListFormatedOIB_1">
      <item>Lingyi Ying, OIB 41693415001 punomoćnik sudionika u postupku XIAOPING d.o.o.</item>
    </derivirana_varijabla>
  </DomainObject.Predmet.OstaliListFormatedOIB>
  <DomainObject.Predmet.OstaliListFormatedWithAdress>
    <izvorni_sadrzaj>
      <item>Lingyi Ying, Lishui, Baiyunlu 162, Zhejiang punomoćnik sudionika u postupku XIAOPING d.o.o.</item>
    </izvorni_sadrzaj>
    <derivirana_varijabla naziv="DomainObject.Predmet.OstaliListFormatedWithAdress_1">
      <item>Lingyi Ying, Lishui, Baiyunlu 162, Zhejiang punomoćnik sudionika u postupku XIAOPING d.o.o.</item>
    </derivirana_varijabla>
  </DomainObject.Predmet.OstaliListFormatedWithAdress>
  <DomainObject.Predmet.OstaliListFormatedWithAdressOIB>
    <izvorni_sadrzaj>
      <item>Lingyi Ying, OIB 41693415001, Lishui, Baiyunlu 162, Zhejiang punomoćnik sudionika u postupku XIAOPING d.o.o.</item>
    </izvorni_sadrzaj>
    <derivirana_varijabla naziv="DomainObject.Predmet.OstaliListFormatedWithAdressOIB_1">
      <item>Lingyi Ying, OIB 41693415001, Lishui, Baiyunlu 162, Zhejiang punomoćnik sudionika u postupku XIAOPING d.o.o.</item>
    </derivirana_varijabla>
  </DomainObject.Predmet.OstaliListFormatedWithAdressOIB>
  <DomainObject.Predmet.OstaliListNazivFormated>
    <izvorni_sadrzaj>
      <item>Lingyi Ying</item>
    </izvorni_sadrzaj>
    <derivirana_varijabla naziv="DomainObject.Predmet.OstaliListNazivFormated_1">
      <item>Lingyi Ying</item>
    </derivirana_varijabla>
  </DomainObject.Predmet.OstaliListNazivFormated>
  <DomainObject.Predmet.OstaliListNazivFormatedOIB>
    <izvorni_sadrzaj>
      <item>Lingyi Ying, OIB 41693415001</item>
    </izvorni_sadrzaj>
    <derivirana_varijabla naziv="DomainObject.Predmet.OstaliListNazivFormatedOIB_1">
      <item>Lingyi Ying, OIB 41693415001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XIAOPING d.o.o.</izvorni_sadrzaj>
    <derivirana_varijabla naziv="DomainObject.Predmet.ProtustrankaIDrugi_1">XIAOPING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XIAOPING d.o.o., OIB 06139669244, Igmanska 1, 10361 Dumovec</izvorni_sadrzaj>
    <derivirana_varijabla naziv="DomainObject.Predmet.ProtustrankaIDrugiAdressOIB_1">XIAOPING d.o.o., OIB 06139669244, Igmanska 1,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XIAOPING d.o.o.</item>
      <item>Lingyi Ying</item>
    </izvorni_sadrzaj>
    <derivirana_varijabla naziv="DomainObject.Predmet.SudioniciListNaziv_1">
      <item>FINA Regionalni centar Zagreb</item>
      <item>XIAOPING d.o.o.</item>
      <item>Lingyi Ying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XIAOPING d.o.o., OIB 06139669244, Igmanska 1,10361 Dumovec</item>
      <item>Lingyi Ying, OIB 41693415001, Lishui, Baiyunlu 162,Zhejiang</item>
    </izvorni_sadrzaj>
    <derivirana_varijabla naziv="DomainObject.Predmet.SudioniciListAdressOIB_1">
      <item>FINA Regionalni centar Zagreb, OIB 85821130368, Trg svibanjskih žrtava 1995. Br. 1,10000 Zagreb</item>
      <item>XIAOPING d.o.o., OIB 06139669244, Igmanska 1,10361 Dumovec</item>
      <item>Lingyi Ying, OIB 41693415001, Lishui, Baiyunlu 162,Zhejiang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06139669244</item>
      <item>, OIB 41693415001</item>
    </izvorni_sadrzaj>
    <derivirana_varijabla naziv="DomainObject.Predmet.SudioniciListNazivOIB_1">
      <item>, OIB 85821130368</item>
      <item>, OIB 06139669244</item>
      <item>, OIB 41693415001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1315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2016-02-25T12:17:00Z</dcterms:created>
  <dc:creator>ilukac</dc:creator>
  <cp:lastModifiedBy>Violeta Rihtar</cp:lastModifiedBy>
  <cp:lastPrinted>2016-02-25T12:14:00Z</cp:lastPrinted>
  <dcterms:modified xmlns:xsi="http://www.w3.org/2001/XMLSchema-instance" xsi:type="dcterms:W3CDTF">2016-02-25T12:19:00Z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