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1c74" w14:paraId="51a1c74" w:rsidRDefault="00E9464B" w:rsidP="00910611" w:rsidR="00E946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64B" w:rsidP="00910611" w:rsidR="00E9464B">
      <w:r>
        <w:rPr>
          <w:rFonts w:eastAsia="MS Mincho"/>
        </w:rPr>
        <w:t>REPUBLIKA HRVATSKA</w:t>
      </w:r>
    </w:p>
    <w:p w:rsidRDefault="00E9464B" w:rsidP="00910611" w:rsidR="00E9464B">
      <w:r>
        <w:rPr>
          <w:rFonts w:eastAsia="MS Mincho"/>
        </w:rPr>
        <w:t>TRGOVAČKI SUD U RIJECI</w:t>
      </w:r>
    </w:p>
    <w:p w:rsidRDefault="00E9464B" w:rsidR="00E9464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14336" w:rsidP="00A14336" w:rsidR="00A14336"/>
    <w:p w:rsidRDefault="00E9464B" w:rsidP="00A14336" w:rsidR="00E9464B"/>
    <w:p w:rsidRDefault="00E9464B" w:rsidP="00A14336" w:rsidR="00E9464B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B9625F" w:rsidP="00B9625F" w:rsidR="00B9625F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AF380A">
        <w:t>PRIMORJE dioničko društvo za trgovinu Senj (Grad Senj), Mala Vrata 20, OIB: 18523717662</w:t>
      </w:r>
      <w:r w:rsidRPr="00DC0722">
        <w:t>, određuje se za dan</w:t>
      </w:r>
    </w:p>
    <w:p w:rsidRDefault="00B9625F" w:rsidP="00B9625F" w:rsidR="00B9625F" w:rsidRPr="00DC0722"/>
    <w:p w:rsidRDefault="00B9625F" w:rsidP="00B9625F" w:rsidR="00B9625F" w:rsidRPr="00DC0722"/>
    <w:p w:rsidRDefault="00B9625F" w:rsidP="00B9625F" w:rsidR="00B9625F" w:rsidRPr="00DC0722"/>
    <w:p w:rsidRDefault="00B9625F" w:rsidP="00B9625F" w:rsidR="00B9625F" w:rsidRPr="00DC0722">
      <w:pPr>
        <w:jc w:val="center"/>
      </w:pPr>
      <w:r>
        <w:t>23. listopada</w:t>
      </w:r>
      <w:r w:rsidRPr="00DC0722">
        <w:t xml:space="preserve"> 201</w:t>
      </w:r>
      <w:r>
        <w:t>5</w:t>
      </w:r>
      <w:r w:rsidRPr="00DC0722">
        <w:t xml:space="preserve">.g. u </w:t>
      </w:r>
      <w:r>
        <w:t>9,00</w:t>
      </w:r>
      <w:r w:rsidRPr="00DC0722">
        <w:t xml:space="preserve"> sati</w:t>
      </w:r>
    </w:p>
    <w:p w:rsidRDefault="00B9625F" w:rsidP="00B9625F" w:rsidR="00B9625F" w:rsidRPr="00DC0722">
      <w:pPr>
        <w:jc w:val="center"/>
      </w:pPr>
      <w:r w:rsidRPr="00DC0722">
        <w:t>kod Trgovačkog suda u Rijeci</w:t>
      </w:r>
    </w:p>
    <w:p w:rsidRDefault="00B9625F" w:rsidP="00B9625F" w:rsidR="00B9625F" w:rsidRPr="00DC0722">
      <w:pPr>
        <w:jc w:val="center"/>
      </w:pPr>
      <w:r w:rsidRPr="00DC0722">
        <w:t>Zadarska 1 i 3</w:t>
      </w:r>
    </w:p>
    <w:p w:rsidRDefault="00B9625F" w:rsidP="00B9625F" w:rsidR="00B9625F" w:rsidRPr="00DC0722">
      <w:pPr>
        <w:jc w:val="center"/>
      </w:pPr>
      <w:r w:rsidRPr="00DC0722">
        <w:t>sudnica br. 3, I. kat.</w:t>
      </w:r>
    </w:p>
    <w:p w:rsidRDefault="00B9625F" w:rsidP="00B9625F" w:rsidR="00B9625F" w:rsidRPr="00DC0722">
      <w:pPr>
        <w:jc w:val="both"/>
      </w:pPr>
    </w:p>
    <w:p w:rsidRDefault="00B9625F" w:rsidP="00B9625F" w:rsidR="00B9625F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>(</w:t>
      </w:r>
      <w:proofErr w:type="spellStart"/>
      <w:r w:rsidRPr="00B565C5">
        <w:t>Posl</w:t>
      </w:r>
      <w:proofErr w:type="spellEnd"/>
      <w:r w:rsidRPr="00B565C5">
        <w:t xml:space="preserve">. br. 14 </w:t>
      </w:r>
      <w:proofErr w:type="spellStart"/>
      <w:r w:rsidRPr="00B565C5">
        <w:t>Stpn</w:t>
      </w:r>
      <w:proofErr w:type="spellEnd"/>
      <w:r w:rsidRPr="00B565C5">
        <w:t>-</w:t>
      </w:r>
      <w:r w:rsidR="00B9625F">
        <w:t>29/2015</w:t>
      </w:r>
      <w:r w:rsidR="00A14336" w:rsidRPr="00B565C5">
        <w:t xml:space="preserve"> od </w:t>
      </w:r>
      <w:r w:rsidR="00B9625F">
        <w:t>16. rujna</w:t>
      </w:r>
      <w:r w:rsidR="00007E67">
        <w:t xml:space="preserve"> 2015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BDD" w:rsidR="00305BDD">
      <w:r>
        <w:separator/>
      </w:r>
    </w:p>
  </w:endnote>
  <w:endnote w:id="0" w:type="continuationSeparator">
    <w:p w:rsidRDefault="00305BDD" w:rsidR="00305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BDD" w:rsidR="00305BDD">
      <w:r>
        <w:separator/>
      </w:r>
    </w:p>
  </w:footnote>
  <w:footnote w:id="0" w:type="continuationSeparator">
    <w:p w:rsidRDefault="00305BDD" w:rsidR="00305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proofErr w:type="spellStart"/>
    <w:r w:rsidRPr="00B565C5">
      <w:t>Posl</w:t>
    </w:r>
    <w:proofErr w:type="spellEnd"/>
    <w:r w:rsidRPr="00B565C5">
      <w:t xml:space="preserve">. br. 14 </w:t>
    </w:r>
    <w:proofErr w:type="spellStart"/>
    <w:r w:rsidRPr="00B565C5">
      <w:t>Stpn</w:t>
    </w:r>
    <w:proofErr w:type="spellEnd"/>
    <w:r w:rsidRPr="00B565C5">
      <w:t>-</w:t>
    </w:r>
    <w:r w:rsidR="00B9625F">
      <w:t>29/2015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26F54"/>
    <w:rsid w:val="002901BF"/>
    <w:rsid w:val="002A0C18"/>
    <w:rsid w:val="002D2DDD"/>
    <w:rsid w:val="002D60E6"/>
    <w:rsid w:val="00305BDD"/>
    <w:rsid w:val="00333140"/>
    <w:rsid w:val="0038054A"/>
    <w:rsid w:val="00423D62"/>
    <w:rsid w:val="00444610"/>
    <w:rsid w:val="00546779"/>
    <w:rsid w:val="00556C6E"/>
    <w:rsid w:val="00606084"/>
    <w:rsid w:val="0081752B"/>
    <w:rsid w:val="0086169B"/>
    <w:rsid w:val="008C0509"/>
    <w:rsid w:val="009145B7"/>
    <w:rsid w:val="00A14336"/>
    <w:rsid w:val="00AA5FE2"/>
    <w:rsid w:val="00B565C5"/>
    <w:rsid w:val="00B9625F"/>
    <w:rsid w:val="00B97D51"/>
    <w:rsid w:val="00BD7B5B"/>
    <w:rsid w:val="00C80A5F"/>
    <w:rsid w:val="00CC14A6"/>
    <w:rsid w:val="00CC3C67"/>
    <w:rsid w:val="00D36B12"/>
    <w:rsid w:val="00D4595D"/>
    <w:rsid w:val="00D87D7F"/>
    <w:rsid w:val="00D942E9"/>
    <w:rsid w:val="00E22407"/>
    <w:rsid w:val="00E5454E"/>
    <w:rsid w:val="00E9464B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6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46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464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6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46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464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Stpn-29/2015-8</izvorni_sadrzaj>
    <derivirana_varijabla naziv="DomainObject.Oznaka_1">Stpn-29/2015-8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Stpn-29/2015</izvorni_sadrzaj>
    <derivirana_varijabla naziv="DomainObject.Predmet.OznakaBroj_1">Stpn-29/2015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PRIMORJE d.d.  Senj</izvorni_sadrzaj>
    <derivirana_varijabla naziv="DomainObject.Predmet.StrankaFormated_1">  PRIMORJE d.d.  Senj</derivirana_varijabla>
  </DomainObject.Predmet.StrankaFormated>
  <DomainObject.Predmet.StrankaFormatedOIB>
    <izvorni_sadrzaj>  PRIMORJE d.d.  Senj, OIB 18523717662</izvorni_sadrzaj>
    <derivirana_varijabla naziv="DomainObject.Predmet.StrankaFormatedOIB_1">  PRIMORJE d.d.  Senj, OIB 18523717662</derivirana_varijabla>
  </DomainObject.Predmet.StrankaFormatedOIB>
  <DomainObject.Predmet.StrankaFormatedWithAdress>
    <izvorni_sadrzaj> PRIMORJE d.d.  Senj, Mala vrata 20, 53270 Senj</izvorni_sadrzaj>
    <derivirana_varijabla naziv="DomainObject.Predmet.StrankaFormatedWithAdress_1"> PRIMORJE d.d.  Senj, Mala vrata 20, 53270 Senj</derivirana_varijabla>
  </DomainObject.Predmet.StrankaFormatedWithAdress>
  <DomainObject.Predmet.StrankaFormatedWithAdressOIB>
    <izvorni_sadrzaj> PRIMORJE d.d.  Senj, OIB 18523717662, Mala vrata 20, 53270 Senj</izvorni_sadrzaj>
    <derivirana_varijabla naziv="DomainObject.Predmet.StrankaFormatedWithAdressOIB_1"> PRIMORJE d.d.  Senj, OIB 18523717662, Mala vrata 20, 53270 Senj</derivirana_varijabla>
  </DomainObject.Predmet.StrankaFormatedWithAdressOIB>
  <DomainObject.Predmet.StrankaWithAdress>
    <izvorni_sadrzaj>PRIMORJE d.d.  Senj Mala vrata 20,53270 Senj</izvorni_sadrzaj>
    <derivirana_varijabla naziv="DomainObject.Predmet.StrankaWithAdress_1">PRIMORJE d.d.  Senj Mala vrata 20,53270 Senj</derivirana_varijabla>
  </DomainObject.Predmet.StrankaWithAdress>
  <DomainObject.Predmet.StrankaWithAdressOIB>
    <izvorni_sadrzaj>PRIMORJE d.d.  Senj, OIB 18523717662, Mala vrata 20,53270 Senj</izvorni_sadrzaj>
    <derivirana_varijabla naziv="DomainObject.Predmet.StrankaWithAdressOIB_1">PRIMORJE d.d.  Senj, OIB 18523717662, Mala vrata 20,53270 Senj</derivirana_varijabla>
  </DomainObject.Predmet.StrankaWithAdressOIB>
  <DomainObject.Predmet.StrankaNazivFormated>
    <izvorni_sadrzaj>PRIMORJE d.d.  Senj</izvorni_sadrzaj>
    <derivirana_varijabla naziv="DomainObject.Predmet.StrankaNazivFormated_1">PRIMORJE d.d.  Senj</derivirana_varijabla>
  </DomainObject.Predmet.StrankaNazivFormated>
  <DomainObject.Predmet.StrankaNazivFormatedOIB>
    <izvorni_sadrzaj>PRIMORJE d.d.  Senj, OIB 18523717662</izvorni_sadrzaj>
    <derivirana_varijabla naziv="DomainObject.Predmet.StrankaNazivFormatedOIB_1">PRIMORJE d.d.  Senj, OIB 18523717662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PRIMORJE d.d.  Senj</item>
    </izvorni_sadrzaj>
    <derivirana_varijabla naziv="DomainObject.Predmet.StrankaListFormated_1">
      <item>PRIMORJE d.d.  Senj</item>
    </derivirana_varijabla>
  </DomainObject.Predmet.StrankaListFormated>
  <DomainObject.Predmet.StrankaListFormatedOIB>
    <izvorni_sadrzaj>
      <item>PRIMORJE d.d.  Senj, OIB 18523717662</item>
    </izvorni_sadrzaj>
    <derivirana_varijabla naziv="DomainObject.Predmet.StrankaListFormatedOIB_1">
      <item>PRIMORJE d.d.  Senj, OIB 18523717662</item>
    </derivirana_varijabla>
  </DomainObject.Predmet.StrankaListFormatedOIB>
  <DomainObject.Predmet.StrankaListFormatedWithAdress>
    <izvorni_sadrzaj>
      <item>PRIMORJE d.d.  Senj, Mala vrata 20, 53270 Senj</item>
    </izvorni_sadrzaj>
    <derivirana_varijabla naziv="DomainObject.Predmet.StrankaListFormatedWithAdress_1">
      <item>PRIMORJE d.d.  Senj, Mala vrata 20, 53270 Senj</item>
    </derivirana_varijabla>
  </DomainObject.Predmet.StrankaListFormatedWithAdress>
  <DomainObject.Predmet.StrankaListFormatedWithAdressOIB>
    <izvorni_sadrzaj>
      <item>PRIMORJE d.d.  Senj, OIB 18523717662, Mala vrata 20, 53270 Senj</item>
    </izvorni_sadrzaj>
    <derivirana_varijabla naziv="DomainObject.Predmet.StrankaListFormatedWithAdressOIB_1">
      <item>PRIMORJE d.d.  Senj, OIB 18523717662, Mala vrata 20, 53270 Senj</item>
    </derivirana_varijabla>
  </DomainObject.Predmet.StrankaListFormatedWithAdressOIB>
  <DomainObject.Predmet.StrankaListNazivFormated>
    <izvorni_sadrzaj>
      <item>PRIMORJE d.d.  Senj</item>
    </izvorni_sadrzaj>
    <derivirana_varijabla naziv="DomainObject.Predmet.StrankaListNazivFormated_1">
      <item>PRIMORJE d.d.  Senj</item>
    </derivirana_varijabla>
  </DomainObject.Predmet.StrankaListNazivFormated>
  <DomainObject.Predmet.StrankaListNazivFormatedOIB>
    <izvorni_sadrzaj>
      <item>PRIMORJE d.d.  Senj, OIB 18523717662</item>
    </izvorni_sadrzaj>
    <derivirana_varijabla naziv="DomainObject.Predmet.StrankaListNazivFormatedOIB_1">
      <item>PRIMORJE d.d.  Senj, OIB 18523717662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Stpn-29/2015-8</izvorni_sadrzaj>
    <derivirana_varijabla naziv="DomainObject.PoslovniBrojDokumenta_1">Stpn-29/2015-8</derivirana_varijabla>
  </DomainObject.PoslovniBrojDokumenta>
  <DomainObject.Predmet.StrankaIDrugi>
    <izvorni_sadrzaj>PRIMORJE d.d.  Senj</izvorni_sadrzaj>
    <derivirana_varijabla naziv="DomainObject.Predmet.StrankaIDrugi_1">PRIMORJE d.d.  Senj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PRIMORJE d.d.  Senj, OIB 18523717662, Mala vrata 20, 53270 Senj</izvorni_sadrzaj>
    <derivirana_varijabla naziv="DomainObject.Predmet.StrankaIDrugiAdressOIB_1">PRIMORJE d.d.  Senj, OIB 18523717662, Mala vrata 20, 53270 Senj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PRIMORJE d.d.  Senj</item>
    </izvorni_sadrzaj>
    <derivirana_varijabla naziv="DomainObject.Predmet.SudioniciListNaziv_1">
      <item>PRIMORJE d.d.  Senj</item>
    </derivirana_varijabla>
  </DomainObject.Predmet.SudioniciListNaziv>
  <DomainObject.Predmet.SudioniciListAdressOIB>
    <izvorni_sadrzaj>
      <item>PRIMORJE d.d.  Senj, OIB 18523717662, Mala vrata 20,53270 Senj</item>
    </izvorni_sadrzaj>
    <derivirana_varijabla naziv="DomainObject.Predmet.SudioniciListAdressOIB_1">
      <item>PRIMORJE d.d.  Senj, OIB 18523717662, Mala vrata 20,53270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18523717662</item>
    </izvorni_sadrzaj>
    <derivirana_varijabla naziv="DomainObject.Predmet.SudioniciListNazivOIB_1">
      <item>, OIB 18523717662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102</properties:Words>
  <properties:Characters>559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2015-09-16T06:25:00Z</dcterms:created>
  <dc:creator>vjelenovic</dc:creator>
  <cp:lastModifiedBy>Danijela Fumić</cp:lastModifiedBy>
  <cp:lastPrinted>2015-09-16T06:25:00Z</cp:lastPrinted>
  <dcterms:modified xmlns:xsi="http://www.w3.org/2001/XMLSchema-instance" xsi:type="dcterms:W3CDTF">2015-09-16T06:36:00Z</dcterms:modified>
  <cp:revision>4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Stpn-29/2015-8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