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b2c9" w14:paraId="154b2c9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C14FD2">
        <w:rPr>
          <w:b/>
        </w:rPr>
        <w:t>2062</w:t>
      </w:r>
      <w:r w:rsidR="00227BE6" w:rsidRPr="00227BE6">
        <w:rPr>
          <w:b/>
        </w:rPr>
        <w:t>/201</w:t>
      </w:r>
      <w:r w:rsidR="00C14FD2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C14FD2" w:rsidRPr="00C14FD2">
        <w:t>GRADNJA MARKOVIĆ d.o.o., Ulica kraljice Jelene 68, 21213 Kaštel Gomilica, OIB: 80971606616</w:t>
      </w:r>
      <w:r w:rsidRPr="008F7C03">
        <w:t xml:space="preserve">, dana </w:t>
      </w:r>
      <w:r w:rsidR="00A77C83">
        <w:t>1</w:t>
      </w:r>
      <w:r w:rsidR="005577B3">
        <w:t>7</w:t>
      </w:r>
      <w:r w:rsidRPr="008F7C03">
        <w:t xml:space="preserve">. </w:t>
      </w:r>
      <w:r w:rsidR="00EF0A13">
        <w:t>s</w:t>
      </w:r>
      <w:r w:rsidR="005577B3">
        <w:t>rp</w:t>
      </w:r>
      <w:r w:rsidR="00EF0A13">
        <w:t>nj</w:t>
      </w:r>
      <w:r w:rsidR="00A77C83">
        <w:t>a</w:t>
      </w:r>
      <w:r w:rsidR="00EF0A13">
        <w:t xml:space="preserve"> 2018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65787D" w:rsidP="00451E27" w:rsidR="0065787D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C14FD2" w:rsidRPr="00C14FD2">
        <w:t>GRADNJA MARKOVIĆ d.o.o., Ulica kraljice Jelene 68, 21213 Kaštel Gomilica, OIB: 80971606616</w:t>
      </w:r>
      <w:r w:rsidR="00C14FD2">
        <w:t xml:space="preserve"> </w:t>
      </w:r>
      <w:r w:rsidRPr="008F7C03">
        <w:t>da u roku od 15 dana solidarno uplate na sudski depozit ovog suda br. HR1623900011300000664, otvoren kod Hrvatske poštanske banke d.d. Zagreb, pozivom na broj 10-</w:t>
      </w:r>
      <w:r w:rsidR="00C14FD2">
        <w:t>2062</w:t>
      </w:r>
      <w:r w:rsidR="005A5C16">
        <w:t>201</w:t>
      </w:r>
      <w:r w:rsidR="00C14FD2">
        <w:t>6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C14FD2">
        <w:t>2062</w:t>
      </w:r>
      <w:r w:rsidR="005A5C16">
        <w:t>/</w:t>
      </w:r>
      <w:r w:rsidR="005577B3">
        <w:t>20</w:t>
      </w:r>
      <w:r w:rsidR="005A5C16">
        <w:t>1</w:t>
      </w:r>
      <w:r w:rsidR="00C14FD2">
        <w:t>6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C14FD2" w:rsidP="0013183F" w:rsidR="0013183F">
      <w:pPr>
        <w:ind w:firstLine="708"/>
        <w:jc w:val="both"/>
      </w:pPr>
      <w:r w:rsidRPr="00C14FD2">
        <w:t>Predlagatelj Financijska agencija je prijedlogom predložio otvaranje stečajnog postupka nad dužnikom GRADNJA MARKOVIĆ d.o.o., Ulica kraljice Jelene 68, 21213 Kaštel Gomilica, OIB: 80971606616. U prijedlogu se u bitnome navodi da temeljem čl. 110. st. 1. SZ-a podnosi prijedlog, te da na dan 28.11.2016.g. dužnik ima u očevidniku redoslijeda osnova za plaćanje evidentirane osnove za plaćanje u neprekinutom razdoblju od 372 dana u ukupnom iznosu od 55.328,83 kuna u koji iznos je uračunata kamata i naknada predlagatelja za provedbu ovrhe na novčanim sredstvima. Navodi se da dužnik ima 1 zaposlenog, te da ima otvoren račun kod Privredne banke d.d.</w:t>
      </w:r>
    </w:p>
    <w:p w:rsidRDefault="00C14FD2" w:rsidP="0013183F" w:rsidR="00C14FD2">
      <w:pPr>
        <w:ind w:firstLine="708"/>
        <w:jc w:val="both"/>
      </w:pPr>
    </w:p>
    <w:p w:rsidRDefault="004F2D4C" w:rsidP="00847EE5" w:rsidR="004F2D4C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5577B3">
        <w:t>06</w:t>
      </w:r>
      <w:r>
        <w:t xml:space="preserve">. </w:t>
      </w:r>
      <w:r w:rsidR="005577B3">
        <w:t>srp</w:t>
      </w:r>
      <w:r w:rsidR="00EF0A13">
        <w:t>nja 2018</w:t>
      </w:r>
      <w:r w:rsidR="00A31CE3">
        <w:t>.g. zastupnik</w:t>
      </w:r>
      <w:r>
        <w:t xml:space="preserve"> po zakonu dužnika </w:t>
      </w:r>
      <w:r w:rsidR="00EF0A13">
        <w:t>ni</w:t>
      </w:r>
      <w:r w:rsidR="00A31CE3">
        <w:t>je pristupio</w:t>
      </w:r>
      <w:r w:rsidR="005577B3">
        <w:t xml:space="preserve"> ni</w:t>
      </w:r>
      <w:r w:rsidR="00A31CE3">
        <w:t>ti dostavio</w:t>
      </w:r>
      <w:r w:rsidR="00EF0A13">
        <w:t xml:space="preserve"> potrebnu dokumentaciju o imovini dužnika</w:t>
      </w:r>
      <w:r w:rsidR="00847EE5">
        <w:t xml:space="preserve">. </w:t>
      </w:r>
      <w:r w:rsidR="00DB7E00">
        <w:t>S</w:t>
      </w:r>
      <w:r w:rsidR="00C87C9C">
        <w:t>ud je</w:t>
      </w:r>
      <w:r w:rsidR="00EF0A13">
        <w:t xml:space="preserve"> stoga</w:t>
      </w:r>
      <w:r w:rsidR="00847EE5">
        <w:t xml:space="preserve"> </w:t>
      </w:r>
      <w:r w:rsidR="00F45BFF">
        <w:t>s</w:t>
      </w:r>
      <w:r w:rsidR="00C87C9C">
        <w:t xml:space="preserve">lužbenim putem zatražio od Općinskog suda i </w:t>
      </w:r>
      <w:r w:rsidR="005577B3">
        <w:t>Centra za vozila Hrvatske d.d.</w:t>
      </w:r>
      <w:r w:rsidR="00C87C9C">
        <w:t xml:space="preserve"> podatke o imovini dužnika. 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 xml:space="preserve">Iz </w:t>
      </w:r>
      <w:r w:rsidR="00C14FD2">
        <w:t>evidencije</w:t>
      </w:r>
      <w:r>
        <w:t xml:space="preserve"> FIN</w:t>
      </w:r>
      <w:r w:rsidR="009D2ECC">
        <w:t xml:space="preserve">A </w:t>
      </w:r>
      <w:r w:rsidR="00C14FD2">
        <w:t>– očevidnika neizvršenih osnova za plaćanje na dan</w:t>
      </w:r>
      <w:r w:rsidR="009D2ECC">
        <w:t xml:space="preserve"> </w:t>
      </w:r>
      <w:r w:rsidR="004B188B">
        <w:t>0</w:t>
      </w:r>
      <w:r w:rsidR="00C14FD2">
        <w:t>6</w:t>
      </w:r>
      <w:r w:rsidR="009D2ECC">
        <w:t>.</w:t>
      </w:r>
      <w:r w:rsidR="004B188B">
        <w:t>07</w:t>
      </w:r>
      <w:r w:rsidR="00EF0A13">
        <w:t>.2018</w:t>
      </w:r>
      <w:r w:rsidR="004F2D4C">
        <w:t xml:space="preserve">.g. (l.s. </w:t>
      </w:r>
      <w:r w:rsidR="00C14FD2">
        <w:t>19</w:t>
      </w:r>
      <w:r>
        <w:t>)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C14FD2">
        <w:t>22.02.2018.g</w:t>
      </w:r>
      <w:r>
        <w:t>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lastRenderedPageBreak/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EF0A13">
        <w:rPr>
          <w:b/>
        </w:rPr>
        <w:t>1</w:t>
      </w:r>
      <w:r w:rsidR="005577B3">
        <w:rPr>
          <w:b/>
        </w:rPr>
        <w:t>7</w:t>
      </w:r>
      <w:r w:rsidR="00005071" w:rsidRPr="00005071">
        <w:rPr>
          <w:b/>
        </w:rPr>
        <w:t xml:space="preserve">. </w:t>
      </w:r>
      <w:r w:rsidR="00EF0A13">
        <w:rPr>
          <w:b/>
        </w:rPr>
        <w:t>s</w:t>
      </w:r>
      <w:r w:rsidR="005577B3">
        <w:rPr>
          <w:b/>
        </w:rPr>
        <w:t>rp</w:t>
      </w:r>
      <w:r w:rsidR="00EF0A13">
        <w:rPr>
          <w:b/>
        </w:rPr>
        <w:t>nja 2018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D34D2F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14FD2">
      <w:rPr>
        <w:rFonts w:hAnsi="Book Antiqua" w:ascii="Book Antiqua"/>
        <w:b/>
        <w:sz w:val="20"/>
        <w:szCs w:val="20"/>
      </w:rPr>
      <w:t>2062</w:t>
    </w:r>
    <w:r w:rsidR="005A5C16">
      <w:rPr>
        <w:rFonts w:hAnsi="Book Antiqua" w:ascii="Book Antiqua"/>
        <w:b/>
        <w:sz w:val="20"/>
        <w:szCs w:val="20"/>
      </w:rPr>
      <w:t>/201</w:t>
    </w:r>
    <w:r w:rsidR="00C14FD2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3183F"/>
    <w:rsid w:val="001634EF"/>
    <w:rsid w:val="001669F9"/>
    <w:rsid w:val="001701A6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188B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7B3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5787D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40FF0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60DB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1CE3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14FD2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3D5A"/>
    <w:rsid w:val="00D176CC"/>
    <w:rsid w:val="00D207E4"/>
    <w:rsid w:val="00D32EBB"/>
    <w:rsid w:val="00D341B5"/>
    <w:rsid w:val="00D34D2F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C265B"/>
    <w:rsid w:val="00ED37EB"/>
    <w:rsid w:val="00ED6391"/>
    <w:rsid w:val="00EE0BCF"/>
    <w:rsid w:val="00EE2BBC"/>
    <w:rsid w:val="00EE431A"/>
    <w:rsid w:val="00EE439C"/>
    <w:rsid w:val="00EF0A13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34D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D2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D2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D2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D2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34D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D2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D2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D2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D2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2062</izvorni_sadrzaj>
    <derivirana_varijabla naziv="DomainObject.Predmet.Broj_1">2062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St-2062/2016</izvorni_sadrzaj>
    <derivirana_varijabla naziv="DomainObject.Predmet.OznakaBroj_1">St-2062/2016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GRADNJA MARKOVIĆ d.o.o. za građenje i usluge</izvorni_sadrzaj>
    <derivirana_varijabla naziv="DomainObject.Predmet.ProtustrankaFormated_1">  GRADNJA MARKOVIĆ d.o.o. za građenje i usluge</derivirana_varijabla>
  </DomainObject.Predmet.ProtustrankaFormated>
  <DomainObject.Predmet.ProtustrankaFormatedOIB>
    <izvorni_sadrzaj>  GRADNJA MARKOVIĆ d.o.o. za građenje i usluge, OIB 80971606616</izvorni_sadrzaj>
    <derivirana_varijabla naziv="DomainObject.Predmet.ProtustrankaFormatedOIB_1">  GRADNJA MARKOVIĆ d.o.o. za građenje i usluge, OIB 80971606616</derivirana_varijabla>
  </DomainObject.Predmet.ProtustrankaFormatedOIB>
  <DomainObject.Predmet.ProtustrankaFormatedWithAdress>
    <izvorni_sadrzaj> GRADNJA MARKOVIĆ d.o.o. za građenje i usluge, Ulica kraljice Jelene 68, 21214 Kaštel Gomilica</izvorni_sadrzaj>
    <derivirana_varijabla naziv="DomainObject.Predmet.ProtustrankaFormatedWithAdress_1"> GRADNJA MARKOVIĆ d.o.o. za građenje i usluge, Ulica kraljice Jelene 68, 21214 Kaštel Gomilica</derivirana_varijabla>
  </DomainObject.Predmet.ProtustrankaFormatedWithAdress>
  <DomainObject.Predmet.ProtustrankaFormatedWithAdressOIB>
    <izvorni_sadrzaj> GRADNJA MARKOVIĆ d.o.o. za građenje i usluge, OIB 80971606616, Ulica kraljice Jelene 68, 21214 Kaštel Gomilica</izvorni_sadrzaj>
    <derivirana_varijabla naziv="DomainObject.Predmet.ProtustrankaFormatedWithAdressOIB_1"> GRADNJA MARKOVIĆ d.o.o. za građenje i usluge, OIB 80971606616, Ulica kraljice Jelene 68, 21214 Kaštel Gomilica</derivirana_varijabla>
  </DomainObject.Predmet.ProtustrankaFormatedWithAdressOIB>
  <DomainObject.Predmet.ProtustrankaWithAdress>
    <izvorni_sadrzaj>GRADNJA MARKOVIĆ d.o.o. za građenje i usluge Ulica kraljice Jelene 68, 21214 Kaštel Gomilica</izvorni_sadrzaj>
    <derivirana_varijabla naziv="DomainObject.Predmet.ProtustrankaWithAdress_1">GRADNJA MARKOVIĆ d.o.o. za građenje i usluge Ulica kraljice Jelene 68, 21214 Kaštel Gomilica</derivirana_varijabla>
  </DomainObject.Predmet.ProtustrankaWithAdress>
  <DomainObject.Predmet.ProtustrankaWithAdressOIB>
    <izvorni_sadrzaj>GRADNJA MARKOVIĆ d.o.o. za građenje i usluge, OIB 80971606616, Ulica kraljice Jelene 68, 21214 Kaštel Gomilica</izvorni_sadrzaj>
    <derivirana_varijabla naziv="DomainObject.Predmet.ProtustrankaWithAdressOIB_1">GRADNJA MARKOVIĆ d.o.o. za građenje i usluge, OIB 80971606616, Ulica kraljice Jelene 68, 21214 Kaštel Gomilica</derivirana_varijabla>
  </DomainObject.Predmet.ProtustrankaWithAdressOIB>
  <DomainObject.Predmet.ProtustrankaNazivFormated>
    <izvorni_sadrzaj>GRADNJA MARKOVIĆ d.o.o. za građenje i usluge</izvorni_sadrzaj>
    <derivirana_varijabla naziv="DomainObject.Predmet.ProtustrankaNazivFormated_1">GRADNJA MARKOVIĆ d.o.o. za građenje i usluge</derivirana_varijabla>
  </DomainObject.Predmet.ProtustrankaNazivFormated>
  <DomainObject.Predmet.ProtustrankaNazivFormatedOIB>
    <izvorni_sadrzaj>GRADNJA MARKOVIĆ d.o.o. za građenje i usluge, OIB 80971606616</izvorni_sadrzaj>
    <derivirana_varijabla naziv="DomainObject.Predmet.ProtustrankaNazivFormatedOIB_1">GRADNJA MARKOVIĆ d.o.o. za građenje i usluge, OIB 80971606616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55328.83</izvorni_sadrzaj>
    <derivirana_varijabla naziv="DomainObject.Predmet.TrenutnaVrijednost_1">55328.83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GRADNJA MARKOVIĆ d.o.o. za građenje i usluge</item>
    </izvorni_sadrzaj>
    <derivirana_varijabla naziv="DomainObject.Predmet.ProtuStrankaListFormated_1">
      <item>GRADNJA MARKOVIĆ d.o.o. za građenje i usluge</item>
    </derivirana_varijabla>
  </DomainObject.Predmet.ProtuStrankaListFormated>
  <DomainObject.Predmet.ProtuStrankaListFormatedOIB>
    <izvorni_sadrzaj>
      <item>GRADNJA MARKOVIĆ d.o.o. za građenje i usluge, OIB 80971606616</item>
    </izvorni_sadrzaj>
    <derivirana_varijabla naziv="DomainObject.Predmet.ProtuStrankaListFormatedOIB_1">
      <item>GRADNJA MARKOVIĆ d.o.o. za građenje i usluge, OIB 80971606616</item>
    </derivirana_varijabla>
  </DomainObject.Predmet.ProtuStrankaListFormatedOIB>
  <DomainObject.Predmet.ProtuStrankaListFormatedWithAdress>
    <izvorni_sadrzaj>
      <item>GRADNJA MARKOVIĆ d.o.o. za građenje i usluge, Ulica kraljice Jelene 68, 21214 Kaštel Gomilica</item>
    </izvorni_sadrzaj>
    <derivirana_varijabla naziv="DomainObject.Predmet.ProtuStrankaListFormatedWithAdress_1">
      <item>GRADNJA MARKOVIĆ d.o.o. za građenje i usluge, Ulica kraljice Jelene 68, 21214 Kaštel Gomilica</item>
    </derivirana_varijabla>
  </DomainObject.Predmet.ProtuStrankaListFormatedWithAdress>
  <DomainObject.Predmet.ProtuStrankaListFormatedWithAdressOIB>
    <izvorni_sadrzaj>
      <item>GRADNJA MARKOVIĆ d.o.o. za građenje i usluge, OIB 80971606616, Ulica kraljice Jelene 68, 21214 Kaštel Gomilica</item>
    </izvorni_sadrzaj>
    <derivirana_varijabla naziv="DomainObject.Predmet.ProtuStrankaListFormatedWithAdressOIB_1">
      <item>GRADNJA MARKOVIĆ d.o.o. za građenje i usluge, OIB 80971606616, Ulica kraljice Jelene 68, 21214 Kaštel Gomilica</item>
    </derivirana_varijabla>
  </DomainObject.Predmet.ProtuStrankaListFormatedWithAdressOIB>
  <DomainObject.Predmet.ProtuStrankaListNazivFormated>
    <izvorni_sadrzaj>
      <item>GRADNJA MARKOVIĆ d.o.o. za građenje i usluge</item>
    </izvorni_sadrzaj>
    <derivirana_varijabla naziv="DomainObject.Predmet.ProtuStrankaListNazivFormated_1">
      <item>GRADNJA MARKOVIĆ d.o.o. za građenje i usluge</item>
    </derivirana_varijabla>
  </DomainObject.Predmet.ProtuStrankaListNazivFormated>
  <DomainObject.Predmet.ProtuStrankaListNazivFormatedOIB>
    <izvorni_sadrzaj>
      <item>GRADNJA MARKOVIĆ d.o.o. za građenje i usluge, OIB 80971606616</item>
    </izvorni_sadrzaj>
    <derivirana_varijabla naziv="DomainObject.Predmet.ProtuStrankaListNazivFormatedOIB_1">
      <item>GRADNJA MARKOVIĆ d.o.o. za građenje i usluge, OIB 80971606616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GRADNJA MARKOVIĆ d.o.o. za građenje i usluge</izvorni_sadrzaj>
    <derivirana_varijabla naziv="DomainObject.Predmet.ProtustrankaIDrugi_1">GRADNJA MARKOVIĆ d.o.o.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GRADNJA MARKOVIĆ d.o.o. za građenje i usluge, OIB 80971606616, Ulica kraljice Jelene 68, 21214 Kaštel Gomilica</izvorni_sadrzaj>
    <derivirana_varijabla naziv="DomainObject.Predmet.ProtustrankaIDrugiAdressOIB_1">GRADNJA MARKOVIĆ d.o.o. za građenje i usluge, OIB 80971606616, Ulica kraljice Jelene 68,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GRADNJA MARKOVIĆ d.o.o. za građenje i usluge</item>
      <item>FINANCIJSKA AGENCIJA, RC SPLIT</item>
    </izvorni_sadrzaj>
    <derivirana_varijabla naziv="DomainObject.Predmet.SudioniciListNaziv_1">
      <item>GRADNJA MARKOVIĆ d.o.o. za građenje i usluge</item>
      <item>FINANCIJSKA AGENCIJA, RC SPLIT</item>
    </derivirana_varijabla>
  </DomainObject.Predmet.SudioniciListNaziv>
  <DomainObject.Predmet.SudioniciListAdressOIB>
    <izvorni_sadrzaj>
      <item>GRADNJA MARKOVIĆ d.o.o. za građenje i usluge, OIB 80971606616, Ulica kraljice Jelene 68,21214 Kaštel Gomilica</item>
      <item>FINANCIJSKA AGENCIJA, RC SPLIT, OIB 85821130368, Mažuranićevo šetalište 24 b,21000 Split</item>
    </izvorni_sadrzaj>
    <derivirana_varijabla naziv="DomainObject.Predmet.SudioniciListAdressOIB_1">
      <item>GRADNJA MARKOVIĆ d.o.o. za građenje i usluge, OIB 80971606616, Ulica kraljice Jelene 68,21214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80971606616</item>
      <item>, OIB 85821130368</item>
    </izvorni_sadrzaj>
    <derivirana_varijabla naziv="DomainObject.Predmet.SudioniciListNazivOIB_1">
      <item>, OIB 80971606616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80A5A4-639B-48E2-A893-B1E087A301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835</properties:Words>
  <properties:Characters>4700</properties:Characters>
  <properties:Lines>125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2018-07-17T10:07:00Z</dcterms:created>
  <dc:creator>Katarina Franković</dc:creator>
  <cp:lastModifiedBy>Katarina Franković</cp:lastModifiedBy>
  <cp:lastPrinted>2018-05-18T09:42:00Z</cp:lastPrinted>
  <dcterms:modified xmlns:xsi="http://www.w3.org/2001/XMLSchema-instance" xsi:type="dcterms:W3CDTF">2018-07-17T10:08:00Z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(2062 -16  poziv vjerovnicima čl. 132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