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422c" w14:paraId="4c6422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90779F" w:rsidP="00EC0A79" w:rsidR="0090779F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PAŠKO GOJANOVIĆ</w:t>
      </w:r>
    </w:p>
    <w:p w:rsidRDefault="00AB3657" w:rsidP="00EC0A79" w:rsidR="0053669A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Dubrava 136</w:t>
      </w:r>
    </w:p>
    <w:p w:rsidRDefault="0090779F" w:rsidP="00EC0A79" w:rsidR="0090779F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Šibenik</w:t>
      </w:r>
    </w:p>
    <w:p w:rsidRDefault="0090779F" w:rsidP="00EC0A79" w:rsidR="0090779F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90779F">
        <w:t>578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90779F">
        <w:t>11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DA0D45">
        <w:t>25</w:t>
      </w:r>
      <w:r w:rsidR="00A32055">
        <w:t>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90779F">
        <w:t>KORNATITOURS d.o.o., Šibenik, Dubrava 136,</w:t>
      </w:r>
      <w:r w:rsidR="0090779F" w:rsidRPr="007A679F">
        <w:t xml:space="preserve"> OIB: </w:t>
      </w:r>
      <w:r w:rsidR="0090779F">
        <w:t>66826825409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185DDA">
        <w:t>10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185DDA">
        <w:t>12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A0D45">
        <w:t>25</w:t>
      </w:r>
      <w:r w:rsidR="00A32055">
        <w:t>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657" w:rsidR="00AB3657">
      <w:r>
        <w:separator/>
      </w:r>
    </w:p>
  </w:endnote>
  <w:endnote w:id="0" w:type="continuationSeparator">
    <w:p w:rsidRDefault="00AB3657" w:rsidR="00AB3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657" w:rsidR="00AB3657">
      <w:r>
        <w:separator/>
      </w:r>
    </w:p>
  </w:footnote>
  <w:footnote w:id="0" w:type="continuationSeparator">
    <w:p w:rsidRDefault="00AB3657" w:rsidR="00AB3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657" w:rsidR="00AB3657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8124" DrawAspect="Content" ShapeID="_x0000_i1025" ProgID="Word.Picture.8" Type="Embed"/>
      </w:object>
    </w:r>
  </w:p>
  <w:p w:rsidRDefault="00AB3657" w:rsidR="00AB3657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B3657" w:rsidP="001B7DF8" w:rsidR="00AB3657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</w:t>
    </w:r>
    <w:r w:rsidR="0090779F">
      <w:t>578/16-12</w:t>
    </w:r>
  </w:p>
  <w:p w:rsidRDefault="00AB3657" w:rsidR="00AB3657">
    <w:pPr>
      <w:pStyle w:val="Zaglavlje"/>
      <w:rPr>
        <w:b/>
        <w:bCs/>
        <w:sz w:val="28"/>
      </w:rPr>
    </w:pPr>
  </w:p>
  <w:p w:rsidRDefault="00AB3657" w:rsidR="00AB3657">
    <w:pPr>
      <w:pStyle w:val="Zaglavlje"/>
      <w:rPr>
        <w:b/>
        <w:bCs/>
        <w:sz w:val="28"/>
      </w:rPr>
    </w:pPr>
  </w:p>
  <w:p w:rsidRDefault="00AB3657" w:rsidR="00AB3657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85DDA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3669A"/>
    <w:rsid w:val="005530B3"/>
    <w:rsid w:val="00563132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0779F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A588A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B3657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3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13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13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13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3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13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13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13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KORNATITOURS, društvo s ograničenom odgovornošću za prijevoz i trgovinu</izvorni_sadrzaj>
    <derivirana_varijabla naziv="DomainObject.Predmet.ProtustrankaFormated_1">  KORNATITOURS, društvo s ograničenom odgovornošću za prijevoz i trgovinu</derivirana_varijabla>
  </DomainObject.Predmet.ProtustrankaFormated>
  <DomainObject.Predmet.ProtustrankaFormatedOIB>
    <izvorni_sadrzaj>  KORNATITOURS, društvo s ograničenom odgovornošću za prijevoz i trgovinu, OIB 66826825409</izvorni_sadrzaj>
    <derivirana_varijabla naziv="DomainObject.Predmet.ProtustrankaFormatedOIB_1">  KORNATITOURS, društvo s ograničenom odgovornošću za prijevoz i trgovinu, OIB 66826825409</derivirana_varijabla>
  </DomainObject.Predmet.ProtustrankaFormatedOIB>
  <DomainObject.Predmet.ProtustrankaFormatedWithAdress>
    <izvorni_sadrzaj> KORNATITOURS, društvo s ograničenom odgovornošću za prijevoz i trgovinu, Dubrava 136, 22000 Šibenik</izvorni_sadrzaj>
    <derivirana_varijabla naziv="DomainObject.Predmet.ProtustrankaFormatedWithAdress_1"> KORNATITOURS, društvo s ograničenom odgovornošću za prijevoz i trgovinu, Dubrava 136, 22000 Šibenik</derivirana_varijabla>
  </DomainObject.Predmet.ProtustrankaFormatedWithAdress>
  <DomainObject.Predmet.ProtustrankaFormatedWithAdressOIB>
    <izvorni_sadrzaj> KORNATITOURS, društvo s ograničenom odgovornošću za prijevoz i trgovinu, OIB 66826825409, Dubrava 136, 22000 Šibenik</izvorni_sadrzaj>
    <derivirana_varijabla naziv="DomainObject.Predmet.ProtustrankaFormatedWithAdressOIB_1"> KORNATITOURS, društvo s ograničenom odgovornošću za prijevoz i trgovinu, OIB 66826825409, Dubrava 136, 22000 Šibenik</derivirana_varijabla>
  </DomainObject.Predmet.ProtustrankaFormatedWithAdressOIB>
  <DomainObject.Predmet.ProtustrankaWithAdress>
    <izvorni_sadrzaj>KORNATITOURS, društvo s ograničenom odgovornošću za prijevoz i trgovinu Dubrava 136, 22000 Šibenik</izvorni_sadrzaj>
    <derivirana_varijabla naziv="DomainObject.Predmet.ProtustrankaWithAdress_1">KORNATITOURS, društvo s ograničenom odgovornošću za prijevoz i trgovinu Dubrava 136, 22000 Šibenik</derivirana_varijabla>
  </DomainObject.Predmet.ProtustrankaWithAdress>
  <DomainObject.Predmet.ProtustrankaWithAdressOIB>
    <izvorni_sadrzaj>KORNATITOURS, društvo s ograničenom odgovornošću za prijevoz i trgovinu, OIB 66826825409, Dubrava 136, 22000 Šibenik</izvorni_sadrzaj>
    <derivirana_varijabla naziv="DomainObject.Predmet.ProtustrankaWithAdressOIB_1">KORNATITOURS, društvo s ograničenom odgovornošću za prijevoz i trgovinu, OIB 66826825409, Dubrava 136, 22000 Šibenik</derivirana_varijabla>
  </DomainObject.Predmet.ProtustrankaWithAdressOIB>
  <DomainObject.Predmet.ProtustrankaNazivFormated>
    <izvorni_sadrzaj>KORNATITOURS, društvo s ograničenom odgovornošću za prijevoz i trgovinu</izvorni_sadrzaj>
    <derivirana_varijabla naziv="DomainObject.Predmet.ProtustrankaNazivFormated_1">KORNATITOURS, društvo s ograničenom odgovornošću za prijevoz i trgovinu</derivirana_varijabla>
  </DomainObject.Predmet.ProtustrankaNazivFormated>
  <DomainObject.Predmet.ProtustrankaNazivFormatedOIB>
    <izvorni_sadrzaj>KORNATITOURS, društvo s ograničenom odgovornošću za prijevoz i trgovinu, OIB 66826825409</izvorni_sadrzaj>
    <derivirana_varijabla naziv="DomainObject.Predmet.ProtustrankaNazivFormatedOIB_1">KORNATITOURS, društvo s ograničenom odgovornošću za prijevoz i trgovinu, OIB 66826825409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KORNATITOURS, društvo s ograničenom odgovornošću za prijevoz i trgovinu</item>
    </izvorni_sadrzaj>
    <derivirana_varijabla naziv="DomainObject.Predmet.ProtuStrankaListFormated_1">
      <item>KORNATITOURS, društvo s ograničenom odgovornošću za prijevoz i trgovinu</item>
    </derivirana_varijabla>
  </DomainObject.Predmet.ProtuStrankaListFormated>
  <DomainObject.Predmet.ProtuStrankaListFormatedOIB>
    <izvorni_sadrzaj>
      <item>KORNATITOURS, društvo s ograničenom odgovornošću za prijevoz i trgovinu, OIB 66826825409</item>
    </izvorni_sadrzaj>
    <derivirana_varijabla naziv="DomainObject.Predmet.ProtuStrankaListFormatedOIB_1">
      <item>KORNATITOURS, društvo s ograničenom odgovornošću za prijevoz i trgovinu, OIB 66826825409</item>
    </derivirana_varijabla>
  </DomainObject.Predmet.ProtuStrankaListFormatedOIB>
  <DomainObject.Predmet.ProtuStrankaListFormatedWithAdress>
    <izvorni_sadrzaj>
      <item>KORNATITOURS, društvo s ograničenom odgovornošću za prijevoz i trgovinu, Dubrava 136, 22000 Šibenik</item>
    </izvorni_sadrzaj>
    <derivirana_varijabla naziv="DomainObject.Predmet.ProtuStrankaListFormatedWithAdress_1">
      <item>KORNATITOURS, društvo s ograničenom odgovornošću za prijevoz i trgovinu, Dubrava 136, 22000 Šibenik</item>
    </derivirana_varijabla>
  </DomainObject.Predmet.ProtuStrankaListFormatedWithAdress>
  <DomainObject.Predmet.ProtuStrankaListFormatedWithAdressOIB>
    <izvorni_sadrzaj>
      <item>KORNATITOURS, društvo s ograničenom odgovornošću za prijevoz i trgovinu, OIB 66826825409, Dubrava 136, 22000 Šibenik</item>
    </izvorni_sadrzaj>
    <derivirana_varijabla naziv="DomainObject.Predmet.ProtuStrankaListFormatedWithAdressOIB_1">
      <item>KORNATITOURS, društvo s ograničenom odgovornošću za prijevoz i trgovinu, OIB 66826825409, Dubrava 136, 22000 Šibenik</item>
    </derivirana_varijabla>
  </DomainObject.Predmet.ProtuStrankaListFormatedWithAdressOIB>
  <DomainObject.Predmet.ProtuStrankaListNazivFormated>
    <izvorni_sadrzaj>
      <item>KORNATITOURS, društvo s ograničenom odgovornošću za prijevoz i trgovinu</item>
    </izvorni_sadrzaj>
    <derivirana_varijabla naziv="DomainObject.Predmet.ProtuStrankaListNazivFormated_1">
      <item>KORNATITOURS, društvo s ograničenom odgovornošću za prijevoz i trgovinu</item>
    </derivirana_varijabla>
  </DomainObject.Predmet.ProtuStrankaListNazivFormated>
  <DomainObject.Predmet.ProtuStrankaListNazivFormatedOIB>
    <izvorni_sadrzaj>
      <item>KORNATITOURS, društvo s ograničenom odgovornošću za prijevoz i trgovinu, OIB 66826825409</item>
    </izvorni_sadrzaj>
    <derivirana_varijabla naziv="DomainObject.Predmet.ProtuStrankaListNazivFormatedOIB_1">
      <item>KORNATITOURS, društvo s ograničenom odgovornošću za prijevoz i trgovinu, OIB 66826825409</item>
    </derivirana_varijabla>
  </DomainObject.Predmet.ProtuStrankaListNazivFormatedOIB>
  <DomainObject.Predmet.OstaliListFormated>
    <izvorni_sadrzaj>
      <item>Paško Gojanović</item>
    </izvorni_sadrzaj>
    <derivirana_varijabla naziv="DomainObject.Predmet.OstaliListFormated_1">
      <item>Paško Gojanović</item>
    </derivirana_varijabla>
  </DomainObject.Predmet.OstaliListFormated>
  <DomainObject.Predmet.OstaliListFormatedOIB>
    <izvorni_sadrzaj>
      <item>Paško Gojanović, OIB 88629137765</item>
    </izvorni_sadrzaj>
    <derivirana_varijabla naziv="DomainObject.Predmet.OstaliListFormatedOIB_1">
      <item>Paško Gojanović, OIB 88629137765</item>
    </derivirana_varijabla>
  </DomainObject.Predmet.OstaliListFormatedOIB>
  <DomainObject.Predmet.OstaliListFormatedWithAdress>
    <izvorni_sadrzaj>
      <item>Paško Gojanović, Dubrava 136, 22000 Dubrava Kod Šibenika</item>
    </izvorni_sadrzaj>
    <derivirana_varijabla naziv="DomainObject.Predmet.OstaliListFormatedWithAdress_1">
      <item>Paško Gojanović, Dubrava 136, 22000 Dubrava Kod Šibenika</item>
    </derivirana_varijabla>
  </DomainObject.Predmet.OstaliListFormatedWithAdress>
  <DomainObject.Predmet.OstaliListFormatedWithAdressOIB>
    <izvorni_sadrzaj>
      <item>Paško Gojanović, OIB 88629137765, Dubrava 136, 22000 Dubrava Kod Šibenika</item>
    </izvorni_sadrzaj>
    <derivirana_varijabla naziv="DomainObject.Predmet.OstaliListFormatedWithAdressOIB_1">
      <item>Paško Gojanović, OIB 88629137765, Dubrava 136, 22000 Dubrava Kod Šibenika</item>
    </derivirana_varijabla>
  </DomainObject.Predmet.OstaliListFormatedWithAdressOIB>
  <DomainObject.Predmet.OstaliListNazivFormated>
    <izvorni_sadrzaj>
      <item>Paško Gojanović</item>
    </izvorni_sadrzaj>
    <derivirana_varijabla naziv="DomainObject.Predmet.OstaliListNazivFormated_1">
      <item>Paško Gojanović</item>
    </derivirana_varijabla>
  </DomainObject.Predmet.OstaliListNazivFormated>
  <DomainObject.Predmet.OstaliListNazivFormatedOIB>
    <izvorni_sadrzaj>
      <item>Paško Gojanović, OIB 88629137765</item>
    </izvorni_sadrzaj>
    <derivirana_varijabla naziv="DomainObject.Predmet.OstaliListNazivFormatedOIB_1">
      <item>Paško Gojanović, OIB 88629137765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KORNATITOURS, društvo s ograničenom odgovornošću za prijevoz i trgovinu</izvorni_sadrzaj>
    <derivirana_varijabla naziv="DomainObject.Predmet.ProtustrankaIDrugi_1">KORNATITOURS, društvo s ograničenom odgovornošću za prijevoz i trgovinu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KORNATITOURS, društvo s ograničenom odgovornošću za prijevoz i trgovinu, OIB 66826825409, Dubrava 136, 22000 Šibenik</izvorni_sadrzaj>
    <derivirana_varijabla naziv="DomainObject.Predmet.ProtustrankaIDrugiAdressOIB_1">KORNATITOURS, društvo s ograničenom odgovornošću za prijevoz i trgovinu, OIB 66826825409, Dubrava 136,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KORNATITOURS, društvo s ograničenom odgovornošću za prijevoz i trgovinu</item>
      <item>FINA - Podružnica Šibenik</item>
      <item>Paško Gojanović</item>
    </izvorni_sadrzaj>
    <derivirana_varijabla naziv="DomainObject.Predmet.SudioniciListNaziv_1">
      <item>KORNATITOURS, društvo s ograničenom odgovornošću za prijevoz i trgovinu</item>
      <item>FINA - Podružnica Šibenik</item>
      <item>Paško Gojanović</item>
    </derivirana_varijabla>
  </DomainObject.Predmet.SudioniciListNaziv>
  <DomainObject.Predmet.SudioniciListAdressOIB>
    <izvorni_sadrzaj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izvorni_sadrzaj>
    <derivirana_varijabla naziv="DomainObject.Predmet.SudioniciListAdressOIB_1"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66826825409</item>
      <item>, OIB 85821130368</item>
      <item>, OIB 88629137765</item>
    </izvorni_sadrzaj>
    <derivirana_varijabla naziv="DomainObject.Predmet.SudioniciListNazivOIB_1">
      <item>, OIB 66826825409</item>
      <item>, OIB 85821130368</item>
      <item>, OIB 88629137765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C1227-62D3-47FC-B265-99816B4BB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167</properties:Words>
  <properties:Characters>944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2016-04-25T08:37:00Z</dcterms:created>
  <dc:creator>Ardena Bajlo</dc:creator>
  <cp:lastModifiedBy>wsadmin</cp:lastModifiedBy>
  <cp:lastPrinted>2016-04-25T08:28:00Z</cp:lastPrinted>
  <dcterms:modified xmlns:xsi="http://www.w3.org/2001/XMLSchema-instance" xsi:type="dcterms:W3CDTF">2016-04-25T09:16:00Z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