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d697f" w14:paraId="f7d697f" w:rsidRDefault="00663FE9" w:rsidR="00663FE9" w:rsidRPr="00E80E8A">
      <w:pPr>
        <w15:collapsed w:val="false"/>
      </w:pPr>
      <w:bookmarkStart w:name="_GoBack" w:id="0"/>
      <w:bookmarkEnd w:id="0"/>
    </w:p>
    <w:p w:rsidRDefault="00A2466D" w:rsidR="00A2466D" w:rsidRPr="00E80E8A"/>
    <w:p w:rsidRDefault="00A2466D" w:rsidR="00A2466D" w:rsidRPr="00E80E8A"/>
    <w:p w:rsidRDefault="00A30C8D" w:rsidR="003618AE" w:rsidRPr="00E80E8A">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618AE" w:rsidR="003618AE" w:rsidRPr="00E80E8A"/>
    <w:p w:rsidRDefault="003618AE" w:rsidR="003618AE" w:rsidRPr="00E80E8A">
      <w:r w:rsidRPr="00E80E8A">
        <w:t xml:space="preserve">   REPUBLIKA HRVATSKA </w:t>
      </w:r>
    </w:p>
    <w:p w:rsidRDefault="003618AE" w:rsidR="0027404F" w:rsidRPr="00E80E8A">
      <w:r w:rsidRPr="00E80E8A">
        <w:t>TRGOVAČKI SUD U ZAGREBU</w:t>
      </w:r>
    </w:p>
    <w:p w:rsidRDefault="0027404F" w:rsidR="003618AE" w:rsidRPr="00E80E8A">
      <w:r w:rsidRPr="00E80E8A">
        <w:t>Zagreb, Amruševa 2/II</w:t>
      </w:r>
      <w:r w:rsidR="003618AE" w:rsidRPr="00E80E8A">
        <w:tab/>
      </w:r>
      <w:r w:rsidR="003618AE" w:rsidRPr="00E80E8A">
        <w:tab/>
      </w:r>
      <w:r w:rsidR="003618AE" w:rsidRPr="00E80E8A">
        <w:tab/>
      </w:r>
      <w:r w:rsidR="003618AE" w:rsidRPr="00E80E8A">
        <w:tab/>
      </w:r>
      <w:r w:rsidR="003618AE" w:rsidRPr="00E80E8A">
        <w:tab/>
      </w:r>
      <w:r w:rsidRPr="00E80E8A">
        <w:t>31-ST-</w:t>
      </w:r>
      <w:r w:rsidR="00926FE8">
        <w:t>1077/14-180</w:t>
      </w:r>
    </w:p>
    <w:p w:rsidRDefault="003618AE" w:rsidR="003618AE" w:rsidRPr="00E80E8A"/>
    <w:p w:rsidRDefault="00E80E8A" w:rsidP="00E80E8A" w:rsidR="003618AE" w:rsidRPr="00E80E8A">
      <w:pPr>
        <w:jc w:val="center"/>
      </w:pPr>
      <w:r>
        <w:t xml:space="preserve">R E P U B L I K A   H R V A T S K A </w:t>
      </w:r>
    </w:p>
    <w:p w:rsidRDefault="003618AE" w:rsidP="003618AE" w:rsidR="003618AE" w:rsidRPr="00E80E8A">
      <w:pPr>
        <w:jc w:val="center"/>
      </w:pPr>
      <w:r w:rsidRPr="00E80E8A">
        <w:t xml:space="preserve">R J E Š E N J E </w:t>
      </w:r>
    </w:p>
    <w:p w:rsidRDefault="003618AE" w:rsidP="003618AE" w:rsidR="003618AE" w:rsidRPr="00E80E8A">
      <w:pPr>
        <w:jc w:val="center"/>
      </w:pPr>
    </w:p>
    <w:p w:rsidRDefault="003618AE" w:rsidP="003618AE" w:rsidR="003618AE" w:rsidRPr="00E80E8A">
      <w:r w:rsidRPr="00E80E8A">
        <w:tab/>
        <w:t xml:space="preserve">TRGOVAČKI SUD U ZAGREBU po sucu Nadi Kraljić </w:t>
      </w:r>
      <w:r w:rsidR="0010472F">
        <w:t xml:space="preserve">u </w:t>
      </w:r>
      <w:r w:rsidR="00A365C3">
        <w:t xml:space="preserve">stečajnom postupku nad stečajnim dužnikom </w:t>
      </w:r>
      <w:r w:rsidR="00926FE8" w:rsidRPr="00EB6DD4">
        <w:t>ENIGMA d.o.o. – u stečaju, Glina, Skela 64, MBS: 120000819 OIB: 14770792714</w:t>
      </w:r>
      <w:r w:rsidR="00926FE8">
        <w:t xml:space="preserve">  </w:t>
      </w:r>
      <w:r w:rsidR="00920D12" w:rsidRPr="00E80E8A">
        <w:t xml:space="preserve">dana </w:t>
      </w:r>
      <w:r w:rsidR="00926FE8">
        <w:t>21</w:t>
      </w:r>
      <w:r w:rsidR="00775618">
        <w:t>. rujna</w:t>
      </w:r>
      <w:r w:rsidR="007025D3">
        <w:t xml:space="preserve"> 2016. </w:t>
      </w:r>
      <w:r w:rsidR="00E80E8A">
        <w:t xml:space="preserve"> </w:t>
      </w:r>
      <w:r w:rsidR="0030253B" w:rsidRPr="00E80E8A">
        <w:t xml:space="preserve"> </w:t>
      </w:r>
      <w:r w:rsidRPr="00E80E8A">
        <w:t xml:space="preserve">godine </w:t>
      </w:r>
    </w:p>
    <w:p w:rsidRDefault="003618AE" w:rsidP="003618AE" w:rsidR="003618AE" w:rsidRPr="00E80E8A"/>
    <w:p w:rsidRDefault="003618AE" w:rsidP="003618AE" w:rsidR="003618AE" w:rsidRPr="00E80E8A">
      <w:pPr>
        <w:jc w:val="center"/>
      </w:pPr>
      <w:r w:rsidRPr="00E80E8A">
        <w:t xml:space="preserve">r i j e š i o   j e </w:t>
      </w:r>
    </w:p>
    <w:p w:rsidRDefault="003618AE" w:rsidP="003618AE" w:rsidR="003618AE" w:rsidRPr="00E80E8A"/>
    <w:p w:rsidRDefault="003618AE" w:rsidP="003618AE" w:rsidR="00333C55" w:rsidRPr="00E80E8A">
      <w:r w:rsidRPr="00E80E8A">
        <w:tab/>
      </w:r>
      <w:r w:rsidR="00A2466D" w:rsidRPr="00E80E8A">
        <w:t>I</w:t>
      </w:r>
      <w:r w:rsidR="00A2466D" w:rsidRPr="00E80E8A">
        <w:tab/>
      </w:r>
      <w:r w:rsidR="00333C55" w:rsidRPr="00E80E8A">
        <w:t>Određuje se završno ročište</w:t>
      </w:r>
      <w:r w:rsidR="00116AEF" w:rsidRPr="00E80E8A">
        <w:t xml:space="preserve"> vjero</w:t>
      </w:r>
      <w:r w:rsidR="001954DD" w:rsidRPr="00E80E8A">
        <w:t>v</w:t>
      </w:r>
      <w:r w:rsidR="00116AEF" w:rsidRPr="00E80E8A">
        <w:t>nika</w:t>
      </w:r>
      <w:r w:rsidR="00333C55" w:rsidRPr="00E80E8A">
        <w:t xml:space="preserve"> za dan </w:t>
      </w:r>
      <w:r w:rsidR="00926FE8">
        <w:t>25</w:t>
      </w:r>
      <w:r w:rsidR="00A365C3">
        <w:t xml:space="preserve">. listopada 2016. u </w:t>
      </w:r>
      <w:r w:rsidR="00926FE8">
        <w:t>11,00</w:t>
      </w:r>
      <w:r w:rsidR="00A365C3">
        <w:t xml:space="preserve"> sati </w:t>
      </w:r>
      <w:r w:rsidR="00333C55" w:rsidRPr="00E80E8A">
        <w:t xml:space="preserve">u prostorijama Trgovačkog suda u Zagrebu, Petrinjska 8, soba 89/II (ulična zgrada). </w:t>
      </w:r>
    </w:p>
    <w:p w:rsidRDefault="00333C55" w:rsidP="003618AE" w:rsidR="00333C55" w:rsidRPr="00E80E8A">
      <w:r w:rsidRPr="00E80E8A">
        <w:tab/>
      </w:r>
      <w:r w:rsidR="00A2466D" w:rsidRPr="00E80E8A">
        <w:t>II</w:t>
      </w:r>
      <w:r w:rsidR="00A2466D" w:rsidRPr="00E80E8A">
        <w:tab/>
      </w:r>
      <w:r w:rsidRPr="00E80E8A">
        <w:t xml:space="preserve">Završno ročište zakazuje se sa slijedećim dnevnim redom: </w:t>
      </w:r>
    </w:p>
    <w:p w:rsidRDefault="00775618" w:rsidP="00775618" w:rsidR="00775618" w:rsidRPr="00E80E8A">
      <w:pPr>
        <w:numPr>
          <w:ilvl w:val="0"/>
          <w:numId w:val="2"/>
        </w:numPr>
      </w:pPr>
      <w:r w:rsidRPr="00E80E8A">
        <w:t xml:space="preserve">Rasprava o završnom računu stečajnog upravitelja </w:t>
      </w:r>
    </w:p>
    <w:p w:rsidRDefault="00775618" w:rsidP="00775618" w:rsidR="00775618" w:rsidRPr="00E80E8A">
      <w:pPr>
        <w:numPr>
          <w:ilvl w:val="0"/>
          <w:numId w:val="2"/>
        </w:numPr>
      </w:pPr>
      <w:r w:rsidRPr="00E80E8A">
        <w:t xml:space="preserve">Podnošenje prigovora na završni popis </w:t>
      </w:r>
    </w:p>
    <w:p w:rsidRDefault="00116AEF" w:rsidP="0079476E" w:rsidR="00116AEF" w:rsidRPr="00E80E8A">
      <w:pPr>
        <w:ind w:left="1416"/>
      </w:pPr>
    </w:p>
    <w:p w:rsidRDefault="00116AEF" w:rsidP="00116AEF" w:rsidR="00116AEF" w:rsidRPr="00E80E8A">
      <w:pPr>
        <w:jc w:val="center"/>
      </w:pPr>
      <w:r w:rsidRPr="00E80E8A">
        <w:t xml:space="preserve">Obrazloženje </w:t>
      </w:r>
    </w:p>
    <w:p w:rsidRDefault="00116AEF" w:rsidP="00116AEF" w:rsidR="00116AEF" w:rsidRPr="00E80E8A">
      <w:pPr>
        <w:jc w:val="center"/>
      </w:pPr>
    </w:p>
    <w:p w:rsidRDefault="00116AEF" w:rsidP="00116AEF" w:rsidR="00116AEF" w:rsidRPr="00E80E8A">
      <w:r w:rsidRPr="00E80E8A">
        <w:tab/>
        <w:t xml:space="preserve">Nakon što </w:t>
      </w:r>
      <w:r w:rsidR="00483DFE">
        <w:t xml:space="preserve">je sudac pregledao završni račun stečajnog dužnika, </w:t>
      </w:r>
      <w:r w:rsidRPr="00E80E8A">
        <w:t xml:space="preserve">stečajni sudac je temeljem čl. 193 Stečajnog zakona odredio završno ročište vjerovnika. </w:t>
      </w:r>
    </w:p>
    <w:p w:rsidRDefault="003618AE" w:rsidP="003618AE" w:rsidR="003618AE" w:rsidRPr="00E80E8A"/>
    <w:p w:rsidRDefault="00A17DCF" w:rsidP="003618AE" w:rsidR="003618AE" w:rsidRPr="00E80E8A">
      <w:pPr>
        <w:jc w:val="center"/>
      </w:pPr>
      <w:r w:rsidRPr="00E80E8A">
        <w:t xml:space="preserve">U Zagrebu, </w:t>
      </w:r>
      <w:r w:rsidR="00926FE8">
        <w:t>21</w:t>
      </w:r>
      <w:r w:rsidR="00775618">
        <w:t xml:space="preserve">. rujna </w:t>
      </w:r>
      <w:r w:rsidR="007025D3">
        <w:t xml:space="preserve">2016. </w:t>
      </w:r>
      <w:r w:rsidR="00E80E8A">
        <w:t xml:space="preserve"> </w:t>
      </w:r>
    </w:p>
    <w:p w:rsidRDefault="003618AE" w:rsidP="003618AE" w:rsidR="003618AE" w:rsidRPr="00E80E8A"/>
    <w:p w:rsidRDefault="003618AE" w:rsidP="003618AE" w:rsidR="003618AE" w:rsidRPr="00E80E8A"/>
    <w:p w:rsidRDefault="00B90778" w:rsidP="003618AE" w:rsidR="003618AE" w:rsidRPr="00E80E8A">
      <w:r>
        <w:tab/>
      </w:r>
      <w:r>
        <w:tab/>
      </w:r>
      <w:r>
        <w:tab/>
      </w:r>
      <w:r>
        <w:tab/>
      </w:r>
      <w:r>
        <w:tab/>
      </w:r>
      <w:r>
        <w:tab/>
      </w:r>
      <w:r>
        <w:tab/>
      </w:r>
      <w:r>
        <w:tab/>
      </w:r>
      <w:r>
        <w:tab/>
      </w:r>
      <w:r w:rsidR="003618AE" w:rsidRPr="00E80E8A">
        <w:t xml:space="preserve">SUDAC </w:t>
      </w:r>
    </w:p>
    <w:p w:rsidRDefault="003618AE" w:rsidP="003618AE" w:rsidR="003618AE" w:rsidRPr="00E80E8A">
      <w:r w:rsidRPr="00E80E8A">
        <w:tab/>
      </w:r>
      <w:r w:rsidRPr="00E80E8A">
        <w:tab/>
      </w:r>
      <w:r w:rsidRPr="00E80E8A">
        <w:tab/>
      </w:r>
      <w:r w:rsidRPr="00E80E8A">
        <w:tab/>
      </w:r>
      <w:r w:rsidRPr="00E80E8A">
        <w:tab/>
      </w:r>
      <w:r w:rsidRPr="00E80E8A">
        <w:tab/>
      </w:r>
      <w:r w:rsidRPr="00E80E8A">
        <w:tab/>
      </w:r>
      <w:r w:rsidRPr="00E80E8A">
        <w:tab/>
      </w:r>
      <w:r w:rsidRPr="00E80E8A">
        <w:tab/>
        <w:t>Nada Kraljić</w:t>
      </w:r>
      <w:r w:rsidR="005223A3">
        <w:t>,v.r.</w:t>
      </w:r>
      <w:r w:rsidRPr="00E80E8A">
        <w:t xml:space="preserve"> </w:t>
      </w:r>
    </w:p>
    <w:p w:rsidRDefault="003618AE" w:rsidP="003618AE" w:rsidR="003618AE" w:rsidRPr="00E80E8A"/>
    <w:p w:rsidRDefault="005223A3" w:rsidR="005223A3">
      <w:r>
        <w:tab/>
      </w:r>
      <w:r>
        <w:tab/>
      </w:r>
      <w:r>
        <w:tab/>
      </w:r>
      <w:r>
        <w:tab/>
      </w:r>
      <w:r>
        <w:tab/>
      </w:r>
      <w:r>
        <w:tab/>
      </w:r>
      <w:r>
        <w:tab/>
      </w:r>
      <w:r>
        <w:tab/>
        <w:t>Za točnost otpravka-ovl.službenik</w:t>
      </w:r>
    </w:p>
    <w:p w:rsidRDefault="005223A3" w:rsidP="005223A3" w:rsidR="005223A3">
      <w:pPr>
        <w:ind w:firstLine="708" w:left="5664"/>
      </w:pPr>
      <w:r>
        <w:t>Vinka Mihalinčić</w:t>
      </w:r>
    </w:p>
    <w:p w:rsidRDefault="00A2466D" w:rsidP="00920D12" w:rsidR="00A2466D" w:rsidRPr="00E80E8A">
      <w:pPr>
        <w:ind w:left="360"/>
      </w:pPr>
    </w:p>
    <w:sectPr w:rsidR="00A2466D" w:rsidRPr="00E80E8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8707BA"/>
    <w:multiLevelType w:val="hybridMultilevel"/>
    <w:tmpl w:val="98EE606E"/>
    <w:lvl w:tplc="ABECFF6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A0E668A"/>
    <w:multiLevelType w:val="hybridMultilevel"/>
    <w:tmpl w:val="20EA24F4"/>
    <w:lvl w:tplc="57B63268" w:ilvl="0">
      <w:start w:val="1"/>
      <w:numFmt w:val="decimal"/>
      <w:lvlText w:val="%1."/>
      <w:lvlJc w:val="left"/>
      <w:pPr>
        <w:tabs>
          <w:tab w:pos="1851" w:val="num"/>
        </w:tabs>
        <w:ind w:hanging="435" w:left="1851"/>
      </w:pPr>
      <w:rPr>
        <w:rFonts w:hint="default"/>
      </w:rPr>
    </w:lvl>
    <w:lvl w:tentative="true" w:tplc="041A0019" w:ilvl="1">
      <w:start w:val="1"/>
      <w:numFmt w:val="lowerLetter"/>
      <w:lvlText w:val="%2."/>
      <w:lvlJc w:val="left"/>
      <w:pPr>
        <w:tabs>
          <w:tab w:pos="2496" w:val="num"/>
        </w:tabs>
        <w:ind w:hanging="360" w:left="2496"/>
      </w:pPr>
    </w:lvl>
    <w:lvl w:tentative="true" w:tplc="041A001B" w:ilvl="2">
      <w:start w:val="1"/>
      <w:numFmt w:val="lowerRoman"/>
      <w:lvlText w:val="%3."/>
      <w:lvlJc w:val="right"/>
      <w:pPr>
        <w:tabs>
          <w:tab w:pos="3216" w:val="num"/>
        </w:tabs>
        <w:ind w:hanging="180" w:left="3216"/>
      </w:pPr>
    </w:lvl>
    <w:lvl w:tentative="true" w:tplc="041A000F" w:ilvl="3">
      <w:start w:val="1"/>
      <w:numFmt w:val="decimal"/>
      <w:lvlText w:val="%4."/>
      <w:lvlJc w:val="left"/>
      <w:pPr>
        <w:tabs>
          <w:tab w:pos="3936" w:val="num"/>
        </w:tabs>
        <w:ind w:hanging="360" w:left="3936"/>
      </w:pPr>
    </w:lvl>
    <w:lvl w:tentative="true" w:tplc="041A0019" w:ilvl="4">
      <w:start w:val="1"/>
      <w:numFmt w:val="lowerLetter"/>
      <w:lvlText w:val="%5."/>
      <w:lvlJc w:val="left"/>
      <w:pPr>
        <w:tabs>
          <w:tab w:pos="4656" w:val="num"/>
        </w:tabs>
        <w:ind w:hanging="360" w:left="4656"/>
      </w:pPr>
    </w:lvl>
    <w:lvl w:tentative="true" w:tplc="041A001B" w:ilvl="5">
      <w:start w:val="1"/>
      <w:numFmt w:val="lowerRoman"/>
      <w:lvlText w:val="%6."/>
      <w:lvlJc w:val="right"/>
      <w:pPr>
        <w:tabs>
          <w:tab w:pos="5376" w:val="num"/>
        </w:tabs>
        <w:ind w:hanging="180" w:left="5376"/>
      </w:pPr>
    </w:lvl>
    <w:lvl w:tentative="true" w:tplc="041A000F" w:ilvl="6">
      <w:start w:val="1"/>
      <w:numFmt w:val="decimal"/>
      <w:lvlText w:val="%7."/>
      <w:lvlJc w:val="left"/>
      <w:pPr>
        <w:tabs>
          <w:tab w:pos="6096" w:val="num"/>
        </w:tabs>
        <w:ind w:hanging="360" w:left="6096"/>
      </w:pPr>
    </w:lvl>
    <w:lvl w:tentative="true" w:tplc="041A0019" w:ilvl="7">
      <w:start w:val="1"/>
      <w:numFmt w:val="lowerLetter"/>
      <w:lvlText w:val="%8."/>
      <w:lvlJc w:val="left"/>
      <w:pPr>
        <w:tabs>
          <w:tab w:pos="6816" w:val="num"/>
        </w:tabs>
        <w:ind w:hanging="360" w:left="6816"/>
      </w:pPr>
    </w:lvl>
    <w:lvl w:tentative="true" w:tplc="041A001B" w:ilvl="8">
      <w:start w:val="1"/>
      <w:numFmt w:val="lowerRoman"/>
      <w:lvlText w:val="%9."/>
      <w:lvlJc w:val="right"/>
      <w:pPr>
        <w:tabs>
          <w:tab w:pos="7536" w:val="num"/>
        </w:tabs>
        <w:ind w:hanging="180" w:left="7536"/>
      </w:pPr>
    </w:lvl>
  </w:abstractNum>
  <w:abstractNum w:abstractNumId="2">
    <w:nsid w:val="3EFC1280"/>
    <w:multiLevelType w:val="hybridMultilevel"/>
    <w:tmpl w:val="E0C6C798"/>
    <w:lvl w:tplc="355C7AA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0F07"/>
    <w:rsid w:val="000225AC"/>
    <w:rsid w:val="00027B40"/>
    <w:rsid w:val="00035E93"/>
    <w:rsid w:val="00040D47"/>
    <w:rsid w:val="00041213"/>
    <w:rsid w:val="000C0E26"/>
    <w:rsid w:val="000C3D74"/>
    <w:rsid w:val="000D1C33"/>
    <w:rsid w:val="0010472F"/>
    <w:rsid w:val="00111909"/>
    <w:rsid w:val="00111B95"/>
    <w:rsid w:val="00116AEF"/>
    <w:rsid w:val="00122BC6"/>
    <w:rsid w:val="00126425"/>
    <w:rsid w:val="00130436"/>
    <w:rsid w:val="0014142F"/>
    <w:rsid w:val="0014697C"/>
    <w:rsid w:val="00170B99"/>
    <w:rsid w:val="00170F2A"/>
    <w:rsid w:val="001724BE"/>
    <w:rsid w:val="00181F36"/>
    <w:rsid w:val="00192FDC"/>
    <w:rsid w:val="001954DD"/>
    <w:rsid w:val="001A1CFD"/>
    <w:rsid w:val="001A3FB5"/>
    <w:rsid w:val="001B51F5"/>
    <w:rsid w:val="001C02F7"/>
    <w:rsid w:val="001C0371"/>
    <w:rsid w:val="001C17FF"/>
    <w:rsid w:val="001D1A7D"/>
    <w:rsid w:val="001D328C"/>
    <w:rsid w:val="001D76A9"/>
    <w:rsid w:val="001E7F01"/>
    <w:rsid w:val="0020298B"/>
    <w:rsid w:val="00202AE7"/>
    <w:rsid w:val="00206A55"/>
    <w:rsid w:val="002265B7"/>
    <w:rsid w:val="00231261"/>
    <w:rsid w:val="00235B9E"/>
    <w:rsid w:val="00245D64"/>
    <w:rsid w:val="002638BA"/>
    <w:rsid w:val="0027021A"/>
    <w:rsid w:val="00271BAB"/>
    <w:rsid w:val="0027404F"/>
    <w:rsid w:val="0027567A"/>
    <w:rsid w:val="0028723B"/>
    <w:rsid w:val="00290D55"/>
    <w:rsid w:val="002A660B"/>
    <w:rsid w:val="002A6699"/>
    <w:rsid w:val="002C4516"/>
    <w:rsid w:val="002C46B2"/>
    <w:rsid w:val="002D1239"/>
    <w:rsid w:val="002F1045"/>
    <w:rsid w:val="002F290E"/>
    <w:rsid w:val="002F3BC7"/>
    <w:rsid w:val="0030253B"/>
    <w:rsid w:val="00333C55"/>
    <w:rsid w:val="00336C05"/>
    <w:rsid w:val="00340B1A"/>
    <w:rsid w:val="00341FC8"/>
    <w:rsid w:val="003453C8"/>
    <w:rsid w:val="003618AE"/>
    <w:rsid w:val="00367BB9"/>
    <w:rsid w:val="0037223E"/>
    <w:rsid w:val="00375EAD"/>
    <w:rsid w:val="00390F40"/>
    <w:rsid w:val="00397A6F"/>
    <w:rsid w:val="003A1305"/>
    <w:rsid w:val="003E14B6"/>
    <w:rsid w:val="00403A0C"/>
    <w:rsid w:val="0043554B"/>
    <w:rsid w:val="00442DF4"/>
    <w:rsid w:val="004700AF"/>
    <w:rsid w:val="00470FAC"/>
    <w:rsid w:val="004721E6"/>
    <w:rsid w:val="004741F1"/>
    <w:rsid w:val="00480E7A"/>
    <w:rsid w:val="00481000"/>
    <w:rsid w:val="00482BA7"/>
    <w:rsid w:val="00483DFE"/>
    <w:rsid w:val="00485538"/>
    <w:rsid w:val="004C65B1"/>
    <w:rsid w:val="004D2539"/>
    <w:rsid w:val="00513B56"/>
    <w:rsid w:val="005223A3"/>
    <w:rsid w:val="00525B5D"/>
    <w:rsid w:val="005326D2"/>
    <w:rsid w:val="0054417F"/>
    <w:rsid w:val="00550B1A"/>
    <w:rsid w:val="00553904"/>
    <w:rsid w:val="0055587D"/>
    <w:rsid w:val="00580F5B"/>
    <w:rsid w:val="005860C4"/>
    <w:rsid w:val="005B2B1A"/>
    <w:rsid w:val="005B45D1"/>
    <w:rsid w:val="005C3929"/>
    <w:rsid w:val="005E5E2A"/>
    <w:rsid w:val="005E6BEE"/>
    <w:rsid w:val="005E6F36"/>
    <w:rsid w:val="005F08FD"/>
    <w:rsid w:val="00622641"/>
    <w:rsid w:val="00624C1B"/>
    <w:rsid w:val="00657BCA"/>
    <w:rsid w:val="006611E0"/>
    <w:rsid w:val="00663850"/>
    <w:rsid w:val="00663FE9"/>
    <w:rsid w:val="00674441"/>
    <w:rsid w:val="00674CEF"/>
    <w:rsid w:val="006B6770"/>
    <w:rsid w:val="006C1755"/>
    <w:rsid w:val="006E65A1"/>
    <w:rsid w:val="006F15D5"/>
    <w:rsid w:val="006F4760"/>
    <w:rsid w:val="007025D3"/>
    <w:rsid w:val="00711433"/>
    <w:rsid w:val="00721F26"/>
    <w:rsid w:val="00730147"/>
    <w:rsid w:val="00770DC0"/>
    <w:rsid w:val="00774428"/>
    <w:rsid w:val="0077520A"/>
    <w:rsid w:val="00775618"/>
    <w:rsid w:val="007825FC"/>
    <w:rsid w:val="00783D65"/>
    <w:rsid w:val="00787F10"/>
    <w:rsid w:val="007910D0"/>
    <w:rsid w:val="00793B9B"/>
    <w:rsid w:val="0079476E"/>
    <w:rsid w:val="007A42C8"/>
    <w:rsid w:val="007B1EFF"/>
    <w:rsid w:val="007B475E"/>
    <w:rsid w:val="007B6FF9"/>
    <w:rsid w:val="007E2E5E"/>
    <w:rsid w:val="007E31AF"/>
    <w:rsid w:val="00832BB0"/>
    <w:rsid w:val="008552D8"/>
    <w:rsid w:val="008672B7"/>
    <w:rsid w:val="00893E1F"/>
    <w:rsid w:val="008C6230"/>
    <w:rsid w:val="008E10AB"/>
    <w:rsid w:val="008E53D7"/>
    <w:rsid w:val="009003AA"/>
    <w:rsid w:val="00920D12"/>
    <w:rsid w:val="00926FE8"/>
    <w:rsid w:val="009300D1"/>
    <w:rsid w:val="009329E7"/>
    <w:rsid w:val="009361E7"/>
    <w:rsid w:val="00951FE9"/>
    <w:rsid w:val="00985634"/>
    <w:rsid w:val="0099101E"/>
    <w:rsid w:val="009B22C5"/>
    <w:rsid w:val="009B557C"/>
    <w:rsid w:val="009C281D"/>
    <w:rsid w:val="009C7E47"/>
    <w:rsid w:val="009F335A"/>
    <w:rsid w:val="00A018FC"/>
    <w:rsid w:val="00A1172A"/>
    <w:rsid w:val="00A17DCF"/>
    <w:rsid w:val="00A22EF4"/>
    <w:rsid w:val="00A2466D"/>
    <w:rsid w:val="00A30C8D"/>
    <w:rsid w:val="00A365C3"/>
    <w:rsid w:val="00A53241"/>
    <w:rsid w:val="00AB386F"/>
    <w:rsid w:val="00AB516A"/>
    <w:rsid w:val="00AB7CE1"/>
    <w:rsid w:val="00AF21A8"/>
    <w:rsid w:val="00B017EB"/>
    <w:rsid w:val="00B1471E"/>
    <w:rsid w:val="00B226C6"/>
    <w:rsid w:val="00B251FE"/>
    <w:rsid w:val="00B27198"/>
    <w:rsid w:val="00B56BC8"/>
    <w:rsid w:val="00B82937"/>
    <w:rsid w:val="00B90778"/>
    <w:rsid w:val="00BB13B8"/>
    <w:rsid w:val="00BB254B"/>
    <w:rsid w:val="00BB5ECD"/>
    <w:rsid w:val="00BB7EE2"/>
    <w:rsid w:val="00BC1EEE"/>
    <w:rsid w:val="00BC577E"/>
    <w:rsid w:val="00BC61E3"/>
    <w:rsid w:val="00BD6A1A"/>
    <w:rsid w:val="00BE0921"/>
    <w:rsid w:val="00BE7CB5"/>
    <w:rsid w:val="00BF7763"/>
    <w:rsid w:val="00C01742"/>
    <w:rsid w:val="00C25D08"/>
    <w:rsid w:val="00C537AC"/>
    <w:rsid w:val="00C54D86"/>
    <w:rsid w:val="00C6177B"/>
    <w:rsid w:val="00CA6282"/>
    <w:rsid w:val="00CB607C"/>
    <w:rsid w:val="00CC7576"/>
    <w:rsid w:val="00CD391F"/>
    <w:rsid w:val="00CE059C"/>
    <w:rsid w:val="00CE77F7"/>
    <w:rsid w:val="00D018C9"/>
    <w:rsid w:val="00D07441"/>
    <w:rsid w:val="00D10855"/>
    <w:rsid w:val="00D227DA"/>
    <w:rsid w:val="00D329D4"/>
    <w:rsid w:val="00D40209"/>
    <w:rsid w:val="00D4477C"/>
    <w:rsid w:val="00D67074"/>
    <w:rsid w:val="00D7703D"/>
    <w:rsid w:val="00D83677"/>
    <w:rsid w:val="00D972CD"/>
    <w:rsid w:val="00DA1A07"/>
    <w:rsid w:val="00DA3A98"/>
    <w:rsid w:val="00DB41A4"/>
    <w:rsid w:val="00DB421B"/>
    <w:rsid w:val="00DB5316"/>
    <w:rsid w:val="00DC2695"/>
    <w:rsid w:val="00E02E10"/>
    <w:rsid w:val="00E079EF"/>
    <w:rsid w:val="00E101B9"/>
    <w:rsid w:val="00E2774C"/>
    <w:rsid w:val="00E311FB"/>
    <w:rsid w:val="00E31235"/>
    <w:rsid w:val="00E40CB9"/>
    <w:rsid w:val="00E417BA"/>
    <w:rsid w:val="00E65FFB"/>
    <w:rsid w:val="00E80E8A"/>
    <w:rsid w:val="00E93CE1"/>
    <w:rsid w:val="00EA7770"/>
    <w:rsid w:val="00EB7C63"/>
    <w:rsid w:val="00EF143C"/>
    <w:rsid w:val="00F10FD8"/>
    <w:rsid w:val="00F1325E"/>
    <w:rsid w:val="00F32408"/>
    <w:rsid w:val="00F45805"/>
    <w:rsid w:val="00F515D1"/>
    <w:rsid w:val="00F557BF"/>
    <w:rsid w:val="00F758EA"/>
    <w:rsid w:val="00F773F5"/>
    <w:rsid w:val="00F949F7"/>
    <w:rsid w:val="00FD0337"/>
    <w:rsid w:val="00FD2F4C"/>
    <w:rsid w:val="00FE5EBA"/>
    <w:rsid w:val="00FF05D8"/>
    <w:rsid w:val="00FF29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226C6"/>
    <w:rPr>
      <w:rFonts w:cs="Tahoma" w:hAnsi="Tahoma" w:ascii="Tahoma"/>
      <w:sz w:val="16"/>
      <w:szCs w:val="16"/>
    </w:rPr>
  </w:style>
  <w:style w:styleId="Tekstrezerviranogmjesta" w:type="character">
    <w:name w:val="Placeholder Text"/>
    <w:basedOn w:val="Zadanifontodlomka"/>
    <w:uiPriority w:val="99"/>
    <w:semiHidden/>
    <w:rsid w:val="005223A3"/>
    <w:rPr>
      <w:color w:val="808080"/>
      <w:bdr w:space="0" w:sz="0" w:color="auto" w:val="none"/>
      <w:shd w:fill="auto" w:color="auto" w:val="clear"/>
    </w:rPr>
  </w:style>
  <w:style w:customStyle="true" w:styleId="eSPISCCParagraphDefaultFont" w:type="character">
    <w:name w:val="eSPIS_CC_Paragraph Default Font"/>
    <w:basedOn w:val="Zadanifontodlomka"/>
    <w:rsid w:val="005223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23A3"/>
    <w:rPr>
      <w:bdr w:space="0" w:sz="0" w:color="auto" w:val="none"/>
      <w:shd w:fill="FFFFCC" w:color="auto" w:val="clear"/>
      <w:lang w:val="hr-HR"/>
    </w:rPr>
  </w:style>
  <w:style w:customStyle="true" w:styleId="PozadinaSvijetloCrvena" w:type="character">
    <w:name w:val="Pozadina_SvijetloCrvena"/>
    <w:basedOn w:val="eSPISCCParagraphDefaultFont"/>
    <w:rsid w:val="005223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23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26C6"/>
    <w:rPr>
      <w:rFonts w:ascii="Tahoma" w:cs="Tahoma" w:hAnsi="Tahoma"/>
      <w:sz w:val="16"/>
      <w:szCs w:val="16"/>
    </w:rPr>
  </w:style>
  <w:style w:styleId="Tekstrezerviranogmjesta" w:type="character">
    <w:name w:val="Placeholder Text"/>
    <w:basedOn w:val="Zadanifontodlomka"/>
    <w:uiPriority w:val="99"/>
    <w:semiHidden/>
    <w:rsid w:val="005223A3"/>
    <w:rPr>
      <w:color w:val="808080"/>
      <w:bdr w:color="auto" w:space="0" w:sz="0" w:val="none"/>
      <w:shd w:color="auto" w:fill="auto" w:val="clear"/>
    </w:rPr>
  </w:style>
  <w:style w:customStyle="1" w:styleId="eSPISCCParagraphDefaultFont" w:type="character">
    <w:name w:val="eSPIS_CC_Paragraph Default Font"/>
    <w:basedOn w:val="Zadanifontodlomka"/>
    <w:rsid w:val="005223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23A3"/>
    <w:rPr>
      <w:bdr w:color="auto" w:space="0" w:sz="0" w:val="none"/>
      <w:shd w:color="auto" w:fill="FFFFCC" w:val="clear"/>
      <w:lang w:val="hr-HR"/>
    </w:rPr>
  </w:style>
  <w:style w:customStyle="1" w:styleId="PozadinaSvijetloCrvena" w:type="character">
    <w:name w:val="Pozadina_SvijetloCrvena"/>
    <w:basedOn w:val="eSPISCCParagraphDefaultFont"/>
    <w:rsid w:val="005223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23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1077</izvorni_sadrzaj>
    <derivirana_varijabla naziv="DomainObject.Predmet.Broj_1">1077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2014.</izvorni_sadrzaj>
    <derivirana_varijabla naziv="DomainObject.Predmet.DatumOsnivanja_1">10.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St-1077/2014</izvorni_sadrzaj>
    <derivirana_varijabla naziv="DomainObject.Predmet.OznakaBroj_1">St-1077/2014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ENIGMA d.o.o.</izvorni_sadrzaj>
    <derivirana_varijabla naziv="DomainObject.Predmet.ProtustrankaFormated_1">  ENIGMA d.o.o.</derivirana_varijabla>
  </DomainObject.Predmet.ProtustrankaFormated>
  <DomainObject.Predmet.ProtustrankaFormatedOIB>
    <izvorni_sadrzaj>  ENIGMA d.o.o., OIB 14770792714</izvorni_sadrzaj>
    <derivirana_varijabla naziv="DomainObject.Predmet.ProtustrankaFormatedOIB_1">  ENIGMA d.o.o., OIB 14770792714</derivirana_varijabla>
  </DomainObject.Predmet.ProtustrankaFormatedOIB>
  <DomainObject.Predmet.ProtustrankaFormatedWithAdress>
    <izvorni_sadrzaj> ENIGMA d.o.o., Skela 64, 44400 Glina</izvorni_sadrzaj>
    <derivirana_varijabla naziv="DomainObject.Predmet.ProtustrankaFormatedWithAdress_1"> ENIGMA d.o.o., Skela 64, 44400 Glina</derivirana_varijabla>
  </DomainObject.Predmet.ProtustrankaFormatedWithAdress>
  <DomainObject.Predmet.ProtustrankaFormatedWithAdressOIB>
    <izvorni_sadrzaj> ENIGMA d.o.o., OIB 14770792714, Skela 64, 44400 Glina</izvorni_sadrzaj>
    <derivirana_varijabla naziv="DomainObject.Predmet.ProtustrankaFormatedWithAdressOIB_1"> ENIGMA d.o.o., OIB 14770792714, Skela 64, 44400 Glina</derivirana_varijabla>
  </DomainObject.Predmet.ProtustrankaFormatedWithAdressOIB>
  <DomainObject.Predmet.ProtustrankaWithAdress>
    <izvorni_sadrzaj>ENIGMA d.o.o. Skela 64, 44400 Glina</izvorni_sadrzaj>
    <derivirana_varijabla naziv="DomainObject.Predmet.ProtustrankaWithAdress_1">ENIGMA d.o.o. Skela 64, 44400 Glina</derivirana_varijabla>
  </DomainObject.Predmet.ProtustrankaWithAdress>
  <DomainObject.Predmet.ProtustrankaWithAdressOIB>
    <izvorni_sadrzaj>ENIGMA d.o.o., OIB 14770792714, Skela 64, 44400 Glina</izvorni_sadrzaj>
    <derivirana_varijabla naziv="DomainObject.Predmet.ProtustrankaWithAdressOIB_1">ENIGMA d.o.o., OIB 14770792714, Skela 64, 44400 Glina</derivirana_varijabla>
  </DomainObject.Predmet.ProtustrankaWithAdressOIB>
  <DomainObject.Predmet.ProtustrankaNazivFormated>
    <izvorni_sadrzaj>ENIGMA d.o.o.</izvorni_sadrzaj>
    <derivirana_varijabla naziv="DomainObject.Predmet.ProtustrankaNazivFormated_1">ENIGMA d.o.o.</derivirana_varijabla>
  </DomainObject.Predmet.ProtustrankaNazivFormated>
  <DomainObject.Predmet.ProtustrankaNazivFormatedOIB>
    <izvorni_sadrzaj>ENIGMA d.o.o., OIB 14770792714</izvorni_sadrzaj>
    <derivirana_varijabla naziv="DomainObject.Predmet.ProtustrankaNazivFormatedOIB_1">ENIGMA d.o.o., OIB 14770792714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 Marijo-marko Pavletić; Milorad Volaš; AUTO - PULS d.o.o. za trgovinu i usluge; FHC d.o.o. za graditeljstvo, projektiranje i usluge; Jelena Kraljević Bašić; Branko Bašić; Leon Kukec; Marko Štefanac; AUTO-MAK društvo s ograničenom odgovornošću za trgovinu i usluge; VI-ZA MOBILE j.d.o.o. za trgovinu i usluge; AUTO BEKI 13 društvo s ograničenom odgovornošću za trgovinu i usluge; TITAN društvo s ograničenom odgovornošću za trgovinu, prijevoz i građenje; AUTO-DABO društvo s ograničenom odgovornošću za trgovinu i usluge; Z.T.T., d.o.o. za unutarnju i vanjsku trgovinu i usluge; VV - PROMET d.o.o. prijevoz,građevinarstvo, trgovina i usluge; SAMO TREBA DELATI d.o.o. za trgovinu i usluge; Mario Bosiljkov; Kruno Štefanek; Zvonko Hlevnjak; V.D.M. PROMET d.o.o. za graditeljstvo; Davor Videc; M.R.TRANSPORT d.o.o. za trgovinu i usluge; Davor Bogović; D.I. ING. d.o.o. za građevinarstvo, trgovinu i usluge; HOC LOCO d.o.o. za trgovinu; BAK UNIJA d.o.o. za usluge i trgovinu</izvorni_sadrzaj>
    <derivirana_varijabla naziv="DomainObject.Predmet.StrankaFormated_1">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 Marijo-marko Pavletić; Milorad Volaš; AUTO - PULS d.o.o. za trgovinu i usluge; FHC d.o.o. za graditeljstvo, projektiranje i usluge; Jelena Kraljević Bašić; Branko Bašić; Leon Kukec; Marko Štefanac; AUTO-MAK društvo s ograničenom odgovornošću za trgovinu i usluge; VI-ZA MOBILE j.d.o.o. za trgovinu i usluge; AUTO BEKI 13 društvo s ograničenom odgovornošću za trgovinu i usluge; TITAN društvo s ograničenom odgovornošću za trgovinu, prijevoz i građenje; AUTO-DABO društvo s ograničenom odgovornošću za trgovinu i usluge; Z.T.T., d.o.o. za unutarnju i vanjsku trgovinu i usluge; VV - PROMET d.o.o. prijevoz,građevinarstvo, trgovina i usluge; SAMO TREBA DELATI d.o.o. za trgovinu i usluge; Mario Bosiljkov; Kruno Štefanek; Zvonko Hlevnjak; V.D.M. PROMET d.o.o. za graditeljstvo; Davor Videc; M.R.TRANSPORT d.o.o. za trgovinu i usluge; Davor Bogović; D.I. ING. d.o.o. za građevinarstvo, trgovinu i usluge; HOC LOCO d.o.o. za trgovinu; BAK UNIJA d.o.o. za usluge i trgovinu</derivirana_varijabla>
  </DomainObject.Predmet.StrankaFormated>
  <DomainObject.Predmet.StrankaFormatedOIB>
    <izvorni_sadrzaj>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 Marijo-marko Pavletić, OIB 62982725235; Milorad Volaš, OIB 85309020949; AUTO - PULS d.o.o. za trgovinu i usluge, OIB 30937172834; FHC d.o.o. za graditeljstvo, projektiranje i usluge, OIB 73396822478; Jelena Kraljević Bašić, OIB 29791745585; Branko Bašić, OIB 10893920769; Leon Kukec, OIB 72074545880; Marko Štefanac; AUTO-MAK društvo s ograničenom odgovornošću za trgovinu i usluge, OIB 11480283722; VI-ZA MOBILE j.d.o.o. za trgovinu i usluge, OIB 80038405182; AUTO BEKI 13 društvo s ograničenom odgovornošću za trgovinu i usluge, OIB 56778285696; TITAN društvo s ograničenom odgovornošću za trgovinu, prijevoz i građenje, OIB 85148271926; AUTO-DABO društvo s ograničenom odgovornošću za trgovinu i usluge, OIB 81363721800; Z.T.T., d.o.o. za unutarnju i vanjsku trgovinu i usluge, OIB 75935511444; VV - PROMET d.o.o. prijevoz,građevinarstvo, trgovina i usluge, OIB 41078691127; SAMO TREBA DELATI d.o.o. za trgovinu i usluge, OIB 91854435907; Mario Bosiljkov, OIB 17821905027; Kruno Štefanek, OIB 61067848748; Zvonko Hlevnjak, OIB 35841292482; V.D.M. PROMET d.o.o. za graditeljstvo, OIB 77440333831; Davor Videc, OIB 59014486653; M.R.TRANSPORT d.o.o. za trgovinu i usluge, OIB 95687639772; Davor Bogović, OIB 90737617352; D.I. ING. d.o.o. za građevinarstvo, trgovinu i usluge, OIB 28968593743; HOC LOCO d.o.o. za trgovinu, OIB 34166635138; BAK UNIJA d.o.o. za usluge i trgovinu, OIB 54860305385</izvorni_sadrzaj>
    <derivirana_varijabla naziv="DomainObject.Predmet.StrankaFormatedOIB_1">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 Marijo-marko Pavletić, OIB 62982725235; Milorad Volaš, OIB 85309020949; AUTO - PULS d.o.o. za trgovinu i usluge, OIB 30937172834; FHC d.o.o. za graditeljstvo, projektiranje i usluge, OIB 73396822478; Jelena Kraljević Bašić, OIB 29791745585; Branko Bašić, OIB 10893920769; Leon Kukec, OIB 72074545880; Marko Štefanac; AUTO-MAK društvo s ograničenom odgovornošću za trgovinu i usluge, OIB 11480283722; VI-ZA MOBILE j.d.o.o. za trgovinu i usluge, OIB 80038405182; AUTO BEKI 13 društvo s ograničenom odgovornošću za trgovinu i usluge, OIB 56778285696; TITAN društvo s ograničenom odgovornošću za trgovinu, prijevoz i građenje, OIB 85148271926; AUTO-DABO društvo s ograničenom odgovornošću za trgovinu i usluge, OIB 81363721800; Z.T.T., d.o.o. za unutarnju i vanjsku trgovinu i usluge, OIB 75935511444; VV - PROMET d.o.o. prijevoz,građevinarstvo, trgovina i usluge, OIB 41078691127; SAMO TREBA DELATI d.o.o. za trgovinu i usluge, OIB 91854435907; Mario Bosiljkov, OIB 17821905027; Kruno Štefanek, OIB 61067848748; Zvonko Hlevnjak, OIB 35841292482; V.D.M. PROMET d.o.o. za graditeljstvo, OIB 77440333831; Davor Videc, OIB 59014486653; M.R.TRANSPORT d.o.o. za trgovinu i usluge, OIB 95687639772; Davor Bogović, OIB 90737617352; D.I. ING. d.o.o. za građevinarstvo, trgovinu i usluge, OIB 28968593743; HOC LOCO d.o.o. za trgovinu, OIB 34166635138; BAK UNIJA d.o.o. za usluge i trgovinu, OIB 54860305385</derivirana_varijabla>
  </DomainObject.Predmet.StrankaFormatedOIB>
  <DomainObject.Predmet.StrankaFormatedWithAdress>
    <izvorni_sadrzaj>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GORIČKA 15, 10370 Dugo Selo; MARENČIĆ TRANSPORTI j.d.o.o. za trgovinu i prijevoz, Podvorec 22, 42225 Podvorec; MEHANIKA-ELEKTRONIKA društvo s ograničenom odgovornošću za usluge, Petra Svačića 10, 10450 Donja Zdenčina; Zlatko Tomašinec, Zvečaj 18, 10000 Zagreb; Marijo-marko Pavletić, Selska 8, 10437 Rakitje; Milorad Volaš, Milana Rustanbega 9, 51000 Rijeka; AUTO - PULS d.o.o. za trgovinu i usluge, Blaževdol, Ulica Đuki 5, 10380 Sveti Ivan Zelina; FHC d.o.o. za graditeljstvo, projektiranje i usluge, Butkovec 54/E, 42225 Butkovec; Jelena Kraljević Bašić, Mlinovi 75, 10000 Zagreb; Branko Bašić, Mlinovi 75, 10000 Zagreb; Leon Kukec, Ulica Matije Antuna Reljkovića 12, 42000 Varaždin; Marko Štefanac; AUTO-MAK društvo s ograničenom odgovornošću za trgovinu i usluge, Matije Antuna Reljkovića 12, 42000 Varaždin; VI-ZA MOBILE j.d.o.o. za trgovinu i usluge, Prekratova 56, 10000 Zagreb; AUTO BEKI 13 društvo s ograničenom odgovornošću za trgovinu i usluge, Željeznička 88, 10360 Sesvete; TITAN društvo s ograničenom odgovornošću za trgovinu, prijevoz i građenje, Sokolova 17, 34000 Požega; AUTO-DABO društvo s ograničenom odgovornošću za trgovinu i usluge, Kaniža/bb, 42240 Kaniža; Z.T.T., d.o.o. za unutarnju i vanjsku trgovinu i usluge, Fancevljev Prilaz 9, 10000 Zagreb; VV - PROMET d.o.o. prijevoz,građevinarstvo, trgovina i usluge, Marijana Haberlea 12, 10000 Zagreb; SAMO TREBA DELATI d.o.o. za trgovinu i usluge, Selska 8, 10437 Bestovje; Mario Bosiljkov, Zagrebačka Ulica 11, 10450 Gornji Desinec; Kruno Štefanek, Dubrava 180, 10000 Zagreb; Zvonko Hlevnjak, Šaša 50, 42253 Šaša; V.D.M. PROMET d.o.o. za graditeljstvo, Zagorska 22, 10000 Zagreb; Davor Videc, Kaniža 21 D, 42240 Kaniža; M.R.TRANSPORT d.o.o. za trgovinu i usluge, Križni put 120, 32221 Nuštar; Davor Bogović; D.I. ING. d.o.o. za građevinarstvo, trgovinu i usluge, I Savica 94/f, 10000 Zagreb; HOC LOCO d.o.o. za trgovinu, Zagrebačka 24, 10450 Jastrebarsko; BAK UNIJA d.o.o. za usluge i trgovinu, Dobronićeva 28, 10000 Zagreb</izvorni_sadrzaj>
    <derivirana_varijabla naziv="DomainObject.Predmet.StrankaFormatedWithAdress_1">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GORIČKA 15, 10370 Dugo Selo; MARENČIĆ TRANSPORTI j.d.o.o. za trgovinu i prijevoz, Podvorec 22, 42225 Podvorec; MEHANIKA-ELEKTRONIKA društvo s ograničenom odgovornošću za usluge, Petra Svačića 10, 10450 Donja Zdenčina; Zlatko Tomašinec, Zvečaj 18, 10000 Zagreb; Marijo-marko Pavletić, Selska 8, 10437 Rakitje; Milorad Volaš, Milana Rustanbega 9, 51000 Rijeka; AUTO - PULS d.o.o. za trgovinu i usluge, Blaževdol, Ulica Đuki 5, 10380 Sveti Ivan Zelina; FHC d.o.o. za graditeljstvo, projektiranje i usluge, Butkovec 54/E, 42225 Butkovec; Jelena Kraljević Bašić, Mlinovi 75, 10000 Zagreb; Branko Bašić, Mlinovi 75, 10000 Zagreb; Leon Kukec, Ulica Matije Antuna Reljkovića 12, 42000 Varaždin; Marko Štefanac; AUTO-MAK društvo s ograničenom odgovornošću za trgovinu i usluge, Matije Antuna Reljkovića 12, 42000 Varaždin; VI-ZA MOBILE j.d.o.o. za trgovinu i usluge, Prekratova 56, 10000 Zagreb; AUTO BEKI 13 društvo s ograničenom odgovornošću za trgovinu i usluge, Željeznička 88, 10360 Sesvete; TITAN društvo s ograničenom odgovornošću za trgovinu, prijevoz i građenje, Sokolova 17, 34000 Požega; AUTO-DABO društvo s ograničenom odgovornošću za trgovinu i usluge, Kaniža/bb, 42240 Kaniža; Z.T.T., d.o.o. za unutarnju i vanjsku trgovinu i usluge, Fancevljev Prilaz 9, 10000 Zagreb; VV - PROMET d.o.o. prijevoz,građevinarstvo, trgovina i usluge, Marijana Haberlea 12, 10000 Zagreb; SAMO TREBA DELATI d.o.o. za trgovinu i usluge, Selska 8, 10437 Bestovje; Mario Bosiljkov, Zagrebačka Ulica 11, 10450 Gornji Desinec; Kruno Štefanek, Dubrava 180, 10000 Zagreb; Zvonko Hlevnjak, Šaša 50, 42253 Šaša; V.D.M. PROMET d.o.o. za graditeljstvo, Zagorska 22, 10000 Zagreb; Davor Videc, Kaniža 21 D, 42240 Kaniža; M.R.TRANSPORT d.o.o. za trgovinu i usluge, Križni put 120, 32221 Nuštar; Davor Bogović; D.I. ING. d.o.o. za građevinarstvo, trgovinu i usluge, I Savica 94/f, 10000 Zagreb; HOC LOCO d.o.o. za trgovinu, Zagrebačka 24, 10450 Jastrebarsko; BAK UNIJA d.o.o. za usluge i trgovinu, Dobronićeva 28, 10000 Zagreb</derivirana_varijabla>
  </DomainObject.Predmet.StrankaFormatedWithAdress>
  <DomainObject.Predmet.StrankaFormatedWithAdressOIB>
    <izvorni_sadrzaj>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GORIČKA 15, 10370 Dugo Selo; MARENČIĆ TRANSPORTI j.d.o.o. za trgovinu i prijevoz, OIB 69118894996, Podvorec 22, 42225 Podvorec; MEHANIKA-ELEKTRONIKA društvo s ograničenom odgovornošću za usluge, OIB 44579903781, Petra Svačića 10, 10450 Donja Zdenčina; Zlatko Tomašinec, OIB 45830945751, Zvečaj 18, 10000 Zagreb; Marijo-marko Pavletić, OIB 62982725235, Selska 8, 10437 Rakitje; Milorad Volaš, OIB 85309020949, Milana Rustanbega 9, 51000 Rijeka; AUTO - PULS d.o.o. za trgovinu i usluge, OIB 30937172834, Blaževdol, Ulica Đuki 5, 10380 Sveti Ivan Zelina; FHC d.o.o. za graditeljstvo, projektiranje i usluge, OIB 73396822478, Butkovec 54/E, 42225 Butkovec; Jelena Kraljević Bašić, OIB 29791745585, Mlinovi 75, 10000 Zagreb; Branko Bašić, OIB 10893920769, Mlinovi 75, 10000 Zagreb; Leon Kukec, OIB 72074545880, Ulica Matije Antuna Reljkovića 12, 42000 Varaždin; Marko Štefanac; AUTO-MAK društvo s ograničenom odgovornošću za trgovinu i usluge, OIB 11480283722, Matije Antuna Reljkovića 12, 42000 Varaždin; VI-ZA MOBILE j.d.o.o. za trgovinu i usluge, OIB 80038405182, Prekratova 56, 10000 Zagreb; AUTO BEKI 13 društvo s ograničenom odgovornošću za trgovinu i usluge, OIB 56778285696, Željeznička 88, 10360 Sesvete; TITAN društvo s ograničenom odgovornošću za trgovinu, prijevoz i građenje, OIB 85148271926, Sokolova 17, 34000 Požega; AUTO-DABO društvo s ograničenom odgovornošću za trgovinu i usluge, OIB 81363721800, Kaniža/bb, 42240 Kaniža; Z.T.T., d.o.o. za unutarnju i vanjsku trgovinu i usluge, OIB 75935511444, Fancevljev Prilaz 9, 10000 Zagreb; VV - PROMET d.o.o. prijevoz,građevinarstvo, trgovina i usluge, OIB 41078691127, Marijana Haberlea 12, 10000 Zagreb; SAMO TREBA DELATI d.o.o. za trgovinu i usluge, OIB 91854435907, Selska 8, 10437 Bestovje; Mario Bosiljkov, OIB 17821905027, Zagrebačka Ulica 11, 10450 Gornji Desinec; Kruno Štefanek, OIB 61067848748, Dubrava 180, 10000 Zagreb; Zvonko Hlevnjak, OIB 35841292482, Šaša 50, 42253 Šaša; V.D.M. PROMET d.o.o. za graditeljstvo, OIB 77440333831, Zagorska 22, 10000 Zagreb; Davor Videc, OIB 59014486653, Kaniža 21 D, 42240 Kaniža; M.R.TRANSPORT d.o.o. za trgovinu i usluge, OIB 95687639772, Križni put 120, 32221 Nuštar; Davor Bogović, OIB 90737617352; D.I. ING. d.o.o. za građevinarstvo, trgovinu i usluge, OIB 28968593743, I Savica 94/f, 10000 Zagreb; HOC LOCO d.o.o. za trgovinu, OIB 34166635138, Zagrebačka 24, 10450 Jastrebarsko; BAK UNIJA d.o.o. za usluge i trgovinu, OIB 54860305385, Dobronićeva 28, 10000 Zagreb</izvorni_sadrzaj>
    <derivirana_varijabla naziv="DomainObject.Predmet.StrankaFormatedWithAdressOIB_1">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GORIČKA 15, 10370 Dugo Selo; MARENČIĆ TRANSPORTI j.d.o.o. za trgovinu i prijevoz, OIB 69118894996, Podvorec 22, 42225 Podvorec; MEHANIKA-ELEKTRONIKA društvo s ograničenom odgovornošću za usluge, OIB 44579903781, Petra Svačića 10, 10450 Donja Zdenčina; Zlatko Tomašinec, OIB 45830945751, Zvečaj 18, 10000 Zagreb; Marijo-marko Pavletić, OIB 62982725235, Selska 8, 10437 Rakitje; Milorad Volaš, OIB 85309020949, Milana Rustanbega 9, 51000 Rijeka; AUTO - PULS d.o.o. za trgovinu i usluge, OIB 30937172834, Blaževdol, Ulica Đuki 5, 10380 Sveti Ivan Zelina; FHC d.o.o. za graditeljstvo, projektiranje i usluge, OIB 73396822478, Butkovec 54/E, 42225 Butkovec; Jelena Kraljević Bašić, OIB 29791745585, Mlinovi 75, 10000 Zagreb; Branko Bašić, OIB 10893920769, Mlinovi 75, 10000 Zagreb; Leon Kukec, OIB 72074545880, Ulica Matije Antuna Reljkovića 12, 42000 Varaždin; Marko Štefanac; AUTO-MAK društvo s ograničenom odgovornošću za trgovinu i usluge, OIB 11480283722, Matije Antuna Reljkovića 12, 42000 Varaždin; VI-ZA MOBILE j.d.o.o. za trgovinu i usluge, OIB 80038405182, Prekratova 56, 10000 Zagreb; AUTO BEKI 13 društvo s ograničenom odgovornošću za trgovinu i usluge, OIB 56778285696, Željeznička 88, 10360 Sesvete; TITAN društvo s ograničenom odgovornošću za trgovinu, prijevoz i građenje, OIB 85148271926, Sokolova 17, 34000 Požega; AUTO-DABO društvo s ograničenom odgovornošću za trgovinu i usluge, OIB 81363721800, Kaniža/bb, 42240 Kaniža; Z.T.T., d.o.o. za unutarnju i vanjsku trgovinu i usluge, OIB 75935511444, Fancevljev Prilaz 9, 10000 Zagreb; VV - PROMET d.o.o. prijevoz,građevinarstvo, trgovina i usluge, OIB 41078691127, Marijana Haberlea 12, 10000 Zagreb; SAMO TREBA DELATI d.o.o. za trgovinu i usluge, OIB 91854435907, Selska 8, 10437 Bestovje; Mario Bosiljkov, OIB 17821905027, Zagrebačka Ulica 11, 10450 Gornji Desinec; Kruno Štefanek, OIB 61067848748, Dubrava 180, 10000 Zagreb; Zvonko Hlevnjak, OIB 35841292482, Šaša 50, 42253 Šaša; V.D.M. PROMET d.o.o. za graditeljstvo, OIB 77440333831, Zagorska 22, 10000 Zagreb; Davor Videc, OIB 59014486653, Kaniža 21 D, 42240 Kaniža; M.R.TRANSPORT d.o.o. za trgovinu i usluge, OIB 95687639772, Križni put 120, 32221 Nuštar; Davor Bogović, OIB 90737617352; D.I. ING. d.o.o. za građevinarstvo, trgovinu i usluge, OIB 28968593743, I Savica 94/f, 10000 Zagreb; HOC LOCO d.o.o. za trgovinu, OIB 34166635138, Zagrebačka 24, 10450 Jastrebarsko; BAK UNIJA d.o.o. za usluge i trgovinu, OIB 54860305385, Dobronićeva 28, 10000 Zagreb</derivirana_varijabla>
  </DomainObject.Predmet.StrankaFormatedWithAdressOIB>
  <DomainObject.Predmet.StrankaWithAdress>
    <izvorni_sadrzaj>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GORIČKA 15,10370 Dugo Selo,MARENČIĆ TRANSPORTI j.d.o.o. za trgovinu i prijevoz Podvorec 22,42225 Podvorec,MEHANIKA-ELEKTRONIKA društvo s ograničenom odgovornošću za usluge Petra Svačića 10,10450 Donja Zdenčina,Zlatko Tomašinec Zvečaj 18,10000 Zagreb,Marijo-marko Pavletić Selska 8,10437 Rakitje,Milorad Volaš Milana Rustanbega 9,51000 Rijeka,AUTO - PULS d.o.o. za trgovinu i usluge Blaževdol, Ulica Đuki 5,10380 Sveti Ivan Zelina,FHC d.o.o. za graditeljstvo, projektiranje i usluge Butkovec 54/E,42225 Butkovec,Jelena Kraljević Bašić Mlinovi 75,10000 Zagreb,Branko Bašić Mlinovi 75,10000 Zagreb,Leon Kukec Ulica Matije Antuna Reljkovića 12,42000 Varaždin,Marko Štefanac ,AUTO-MAK društvo s ograničenom odgovornošću za trgovinu i usluge Matije Antuna Reljkovića 12,42000 Varaždin,VI-ZA MOBILE j.d.o.o. za trgovinu i usluge Prekratova 56,10000 Zagreb,AUTO BEKI 13 društvo s ograničenom odgovornošću za trgovinu i usluge Željeznička 88,10360 Sesvete,TITAN društvo s ograničenom odgovornošću za trgovinu, prijevoz i građenje Sokolova 17,34000 Požega,AUTO-DABO društvo s ograničenom odgovornošću za trgovinu i usluge Kaniža/bb,42240 Kaniža,Z.T.T., d.o.o. za unutarnju i vanjsku trgovinu i usluge Fancevljev Prilaz 9,10000 Zagreb,VV - PROMET d.o.o. prijevoz,građevinarstvo, trgovina i usluge Marijana Haberlea 12,10000 Zagreb,SAMO TREBA DELATI d.o.o. za trgovinu i usluge Selska 8,10437 Bestovje,Mario Bosiljkov Zagrebačka Ulica 11,10450 Gornji Desinec,Kruno Štefanek Dubrava 180,10000 Zagreb,Zvonko Hlevnjak Šaša 50,42253 Šaša,V.D.M. PROMET d.o.o. za graditeljstvo Zagorska 22,10000 Zagreb,Davor Videc Kaniža 21 D,42240 Kaniža,M.R.TRANSPORT d.o.o. za trgovinu i usluge Križni put 120,32221 Nuštar,Davor Bogović ,D.I. ING. d.o.o. za građevinarstvo, trgovinu i usluge I Savica 94/f,10000 Zagreb,HOC LOCO d.o.o. za trgovinu Zagrebačka 24,10450 Jastrebarsko,BAK UNIJA d.o.o. za usluge i trgovinu Dobronićeva 28,10000 Zagreb</izvorni_sadrzaj>
    <derivirana_varijabla naziv="DomainObject.Predmet.StrankaWithAdress_1">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GORIČKA 15,10370 Dugo Selo,MARENČIĆ TRANSPORTI j.d.o.o. za trgovinu i prijevoz Podvorec 22,42225 Podvorec,MEHANIKA-ELEKTRONIKA društvo s ograničenom odgovornošću za usluge Petra Svačića 10,10450 Donja Zdenčina,Zlatko Tomašinec Zvečaj 18,10000 Zagreb,Marijo-marko Pavletić Selska 8,10437 Rakitje,Milorad Volaš Milana Rustanbega 9,51000 Rijeka,AUTO - PULS d.o.o. za trgovinu i usluge Blaževdol, Ulica Đuki 5,10380 Sveti Ivan Zelina,FHC d.o.o. za graditeljstvo, projektiranje i usluge Butkovec 54/E,42225 Butkovec,Jelena Kraljević Bašić Mlinovi 75,10000 Zagreb,Branko Bašić Mlinovi 75,10000 Zagreb,Leon Kukec Ulica Matije Antuna Reljkovića 12,42000 Varaždin,Marko Štefanac ,AUTO-MAK društvo s ograničenom odgovornošću za trgovinu i usluge Matije Antuna Reljkovića 12,42000 Varaždin,VI-ZA MOBILE j.d.o.o. za trgovinu i usluge Prekratova 56,10000 Zagreb,AUTO BEKI 13 društvo s ograničenom odgovornošću za trgovinu i usluge Željeznička 88,10360 Sesvete,TITAN društvo s ograničenom odgovornošću za trgovinu, prijevoz i građenje Sokolova 17,34000 Požega,AUTO-DABO društvo s ograničenom odgovornošću za trgovinu i usluge Kaniža/bb,42240 Kaniža,Z.T.T., d.o.o. za unutarnju i vanjsku trgovinu i usluge Fancevljev Prilaz 9,10000 Zagreb,VV - PROMET d.o.o. prijevoz,građevinarstvo, trgovina i usluge Marijana Haberlea 12,10000 Zagreb,SAMO TREBA DELATI d.o.o. za trgovinu i usluge Selska 8,10437 Bestovje,Mario Bosiljkov Zagrebačka Ulica 11,10450 Gornji Desinec,Kruno Štefanek Dubrava 180,10000 Zagreb,Zvonko Hlevnjak Šaša 50,42253 Šaša,V.D.M. PROMET d.o.o. za graditeljstvo Zagorska 22,10000 Zagreb,Davor Videc Kaniža 21 D,42240 Kaniža,M.R.TRANSPORT d.o.o. za trgovinu i usluge Križni put 120,32221 Nuštar,Davor Bogović ,D.I. ING. d.o.o. za građevinarstvo, trgovinu i usluge I Savica 94/f,10000 Zagreb,HOC LOCO d.o.o. za trgovinu Zagrebačka 24,10450 Jastrebarsko,BAK UNIJA d.o.o. za usluge i trgovinu Dobronićeva 28,10000 Zagreb</derivirana_varijabla>
  </DomainObject.Predmet.StrankaWithAdress>
  <DomainObject.Predmet.StrankaWithAdressOIB>
    <izvorni_sadrzaj>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GORIČKA 15,10370 Dugo Selo,MARENČIĆ TRANSPORTI j.d.o.o. za trgovinu i prijevoz, OIB 69118894996, Podvorec 22,42225 Podvorec,MEHANIKA-ELEKTRONIKA društvo s ograničenom odgovornošću za usluge, OIB 44579903781, Petra Svačića 10,10450 Donja Zdenčina,Zlatko Tomašinec, OIB 45830945751, Zvečaj 18,10000 Zagreb,Marijo-marko Pavletić, OIB 62982725235, Selska 8,10437 Rakitje,Milorad Volaš, OIB 85309020949, Milana Rustanbega 9,51000 Rijeka,AUTO - PULS d.o.o. za trgovinu i usluge, OIB 30937172834, Blaževdol, Ulica Đuki 5,10380 Sveti Ivan Zelina,FHC d.o.o. za graditeljstvo, projektiranje i usluge, OIB 73396822478, Butkovec 54/E,42225 Butkovec,Jelena Kraljević Bašić, OIB 29791745585, Mlinovi 75,10000 Zagreb,Branko Bašić, OIB 10893920769, Mlinovi 75,10000 Zagreb,Leon Kukec, OIB 72074545880, Ulica Matije Antuna Reljkovića 12,42000 Varaždin,Marko Štefanac,AUTO-MAK društvo s ograničenom odgovornošću za trgovinu i usluge, OIB 11480283722, Matije Antuna Reljkovića 12,42000 Varaždin,VI-ZA MOBILE j.d.o.o. za trgovinu i usluge, OIB 80038405182, Prekratova 56,10000 Zagreb,AUTO BEKI 13 društvo s ograničenom odgovornošću za trgovinu i usluge, OIB 56778285696, Željeznička 88,10360 Sesvete,TITAN društvo s ograničenom odgovornošću za trgovinu, prijevoz i građenje, OIB 85148271926, Sokolova 17,34000 Požega,AUTO-DABO društvo s ograničenom odgovornošću za trgovinu i usluge, OIB 81363721800, Kaniža/bb,42240 Kaniža,Z.T.T., d.o.o. za unutarnju i vanjsku trgovinu i usluge, OIB 75935511444, Fancevljev Prilaz 9,10000 Zagreb,VV - PROMET d.o.o. prijevoz,građevinarstvo, trgovina i usluge, OIB 41078691127, Marijana Haberlea 12,10000 Zagreb,SAMO TREBA DELATI d.o.o. za trgovinu i usluge, OIB 91854435907, Selska 8,10437 Bestovje,Mario Bosiljkov, OIB 17821905027, Zagrebačka Ulica 11,10450 Gornji Desinec,Kruno Štefanek, OIB 61067848748, Dubrava 180,10000 Zagreb,Zvonko Hlevnjak, OIB 35841292482, Šaša 50,42253 Šaša,V.D.M. PROMET d.o.o. za graditeljstvo, OIB 77440333831, Zagorska 22,10000 Zagreb,Davor Videc, OIB 59014486653, Kaniža 21 D,42240 Kaniža,M.R.TRANSPORT d.o.o. za trgovinu i usluge, OIB 95687639772, Križni put 120,32221 Nuštar,Davor Bogović, OIB 90737617352,D.I. ING. d.o.o. za građevinarstvo, trgovinu i usluge, OIB 28968593743, I Savica 94/f,10000 Zagreb,HOC LOCO d.o.o. za trgovinu, OIB 34166635138, Zagrebačka 24,10450 Jastrebarsko,BAK UNIJA d.o.o. za usluge i trgovinu, OIB 54860305385, Dobronićeva 28,10000 Zagreb</izvorni_sadrzaj>
    <derivirana_varijabla naziv="DomainObject.Predmet.StrankaWithAdressOIB_1">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GORIČKA 15,10370 Dugo Selo,MARENČIĆ TRANSPORTI j.d.o.o. za trgovinu i prijevoz, OIB 69118894996, Podvorec 22,42225 Podvorec,MEHANIKA-ELEKTRONIKA društvo s ograničenom odgovornošću za usluge, OIB 44579903781, Petra Svačića 10,10450 Donja Zdenčina,Zlatko Tomašinec, OIB 45830945751, Zvečaj 18,10000 Zagreb,Marijo-marko Pavletić, OIB 62982725235, Selska 8,10437 Rakitje,Milorad Volaš, OIB 85309020949, Milana Rustanbega 9,51000 Rijeka,AUTO - PULS d.o.o. za trgovinu i usluge, OIB 30937172834, Blaževdol, Ulica Đuki 5,10380 Sveti Ivan Zelina,FHC d.o.o. za graditeljstvo, projektiranje i usluge, OIB 73396822478, Butkovec 54/E,42225 Butkovec,Jelena Kraljević Bašić, OIB 29791745585, Mlinovi 75,10000 Zagreb,Branko Bašić, OIB 10893920769, Mlinovi 75,10000 Zagreb,Leon Kukec, OIB 72074545880, Ulica Matije Antuna Reljkovića 12,42000 Varaždin,Marko Štefanac,AUTO-MAK društvo s ograničenom odgovornošću za trgovinu i usluge, OIB 11480283722, Matije Antuna Reljkovića 12,42000 Varaždin,VI-ZA MOBILE j.d.o.o. za trgovinu i usluge, OIB 80038405182, Prekratova 56,10000 Zagreb,AUTO BEKI 13 društvo s ograničenom odgovornošću za trgovinu i usluge, OIB 56778285696, Željeznička 88,10360 Sesvete,TITAN društvo s ograničenom odgovornošću za trgovinu, prijevoz i građenje, OIB 85148271926, Sokolova 17,34000 Požega,AUTO-DABO društvo s ograničenom odgovornošću za trgovinu i usluge, OIB 81363721800, Kaniža/bb,42240 Kaniža,Z.T.T., d.o.o. za unutarnju i vanjsku trgovinu i usluge, OIB 75935511444, Fancevljev Prilaz 9,10000 Zagreb,VV - PROMET d.o.o. prijevoz,građevinarstvo, trgovina i usluge, OIB 41078691127, Marijana Haberlea 12,10000 Zagreb,SAMO TREBA DELATI d.o.o. za trgovinu i usluge, OIB 91854435907, Selska 8,10437 Bestovje,Mario Bosiljkov, OIB 17821905027, Zagrebačka Ulica 11,10450 Gornji Desinec,Kruno Štefanek, OIB 61067848748, Dubrava 180,10000 Zagreb,Zvonko Hlevnjak, OIB 35841292482, Šaša 50,42253 Šaša,V.D.M. PROMET d.o.o. za graditeljstvo, OIB 77440333831, Zagorska 22,10000 Zagreb,Davor Videc, OIB 59014486653, Kaniža 21 D,42240 Kaniža,M.R.TRANSPORT d.o.o. za trgovinu i usluge, OIB 95687639772, Križni put 120,32221 Nuštar,Davor Bogović, OIB 90737617352,D.I. ING. d.o.o. za građevinarstvo, trgovinu i usluge, OIB 28968593743, I Savica 94/f,10000 Zagreb,HOC LOCO d.o.o. za trgovinu, OIB 34166635138, Zagrebačka 24,10450 Jastrebarsko,BAK UNIJA d.o.o. za usluge i trgovinu, OIB 54860305385, Dobronićeva 28,10000 Zagreb</derivirana_varijabla>
  </DomainObject.Predmet.StrankaWithAdressOIB>
  <DomainObject.Predmet.StrankaNazivFormated>
    <izvorni_sadrzaj>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Tomašinec,Marijo-marko Pavletić,Milorad Volaš,AUTO - PULS d.o.o. za trgovinu i usluge,FHC d.o.o. za graditeljstvo, projektiranje i usluge,Jelena Kraljević Bašić,Branko Bašić,Leon Kukec,Marko Štefanac,AUTO-MAK društvo s ograničenom odgovornošću za trgovinu i usluge,VI-ZA MOBILE j.d.o.o. za trgovinu i usluge,AUTO BEKI 13 društvo s ograničenom odgovornošću za trgovinu i usluge,TITAN društvo s ograničenom odgovornošću za trgovinu, prijevoz i građenje,AUTO-DABO društvo s ograničenom odgovornošću za trgovinu i usluge,Z.T.T., d.o.o. za unutarnju i vanjsku trgovinu i usluge,VV - PROMET d.o.o. prijevoz,građevinarstvo, trgovina i usluge,SAMO TREBA DELATI d.o.o. za trgovinu i usluge,Mario Bosiljkov,Kruno Štefanek,Zvonko Hlevnjak,V.D.M. PROMET d.o.o. za graditeljstvo,Davor Videc,M.R.TRANSPORT d.o.o. za trgovinu i usluge,Davor Bogović,D.I. ING. d.o.o. za građevinarstvo, trgovinu i usluge,HOC LOCO d.o.o. za trgovinu,BAK UNIJA d.o.o. za usluge i trgovinu</izvorni_sadrzaj>
    <derivirana_varijabla naziv="DomainObject.Predmet.StrankaNazivFormated_1">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Tomašinec,Marijo-marko Pavletić,Milorad Volaš,AUTO - PULS d.o.o. za trgovinu i usluge,FHC d.o.o. za graditeljstvo, projektiranje i usluge,Jelena Kraljević Bašić,Branko Bašić,Leon Kukec,Marko Štefanac,AUTO-MAK društvo s ograničenom odgovornošću za trgovinu i usluge,VI-ZA MOBILE j.d.o.o. za trgovinu i usluge,AUTO BEKI 13 društvo s ograničenom odgovornošću za trgovinu i usluge,TITAN društvo s ograničenom odgovornošću za trgovinu, prijevoz i građenje,AUTO-DABO društvo s ograničenom odgovornošću za trgovinu i usluge,Z.T.T., d.o.o. za unutarnju i vanjsku trgovinu i usluge,VV - PROMET d.o.o. prijevoz,građevinarstvo, trgovina i usluge,SAMO TREBA DELATI d.o.o. za trgovinu i usluge,Mario Bosiljkov,Kruno Štefanek,Zvonko Hlevnjak,V.D.M. PROMET d.o.o. za graditeljstvo,Davor Videc,M.R.TRANSPORT d.o.o. za trgovinu i usluge,Davor Bogović,D.I. ING. d.o.o. za građevinarstvo, trgovinu i usluge,HOC LOCO d.o.o. za trgovinu,BAK UNIJA d.o.o. za usluge i trgovinu</derivirana_varijabla>
  </DomainObject.Predmet.StrankaNazivFormated>
  <DomainObject.Predmet.StrankaNazivFormatedOIB>
    <izvorni_sadrzaj>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45830945751,Marijo-marko Pavletić, OIB 62982725235,Milorad Volaš, OIB 85309020949,AUTO - PULS d.o.o. za trgovinu i usluge, OIB 30937172834,FHC d.o.o. za graditeljstvo, projektiranje i usluge, OIB 73396822478,Jelena Kraljević Bašić, OIB 29791745585,Branko Bašić, OIB 10893920769,Leon Kukec, OIB 72074545880,Marko Štefanac,AUTO-MAK društvo s ograničenom odgovornošću za trgovinu i usluge, OIB 11480283722,VI-ZA MOBILE j.d.o.o. za trgovinu i usluge, OIB 80038405182,AUTO BEKI 13 društvo s ograničenom odgovornošću za trgovinu i usluge, OIB 56778285696,TITAN društvo s ograničenom odgovornošću za trgovinu, prijevoz i građenje, OIB 85148271926,AUTO-DABO društvo s ograničenom odgovornošću za trgovinu i usluge, OIB 81363721800,Z.T.T., d.o.o. za unutarnju i vanjsku trgovinu i usluge, OIB 75935511444,VV - PROMET d.o.o. prijevoz,građevinarstvo, trgovina i usluge, OIB 41078691127,SAMO TREBA DELATI d.o.o. za trgovinu i usluge, OIB 91854435907,Mario Bosiljkov, OIB 17821905027,Kruno Štefanek, OIB 61067848748,Zvonko Hlevnjak, OIB 35841292482,V.D.M. PROMET d.o.o. za graditeljstvo, OIB 77440333831,Davor Videc, OIB 59014486653,M.R.TRANSPORT d.o.o. za trgovinu i usluge, OIB 95687639772,Davor Bogović, OIB 90737617352,D.I. ING. d.o.o. za građevinarstvo, trgovinu i usluge, OIB 28968593743,HOC LOCO d.o.o. za trgovinu, OIB 34166635138,BAK UNIJA d.o.o. za usluge i trgovinu, OIB 54860305385</izvorni_sadrzaj>
    <derivirana_varijabla naziv="DomainObject.Predmet.StrankaNazivFormatedOIB_1">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45830945751,Marijo-marko Pavletić, OIB 62982725235,Milorad Volaš, OIB 85309020949,AUTO - PULS d.o.o. za trgovinu i usluge, OIB 30937172834,FHC d.o.o. za graditeljstvo, projektiranje i usluge, OIB 73396822478,Jelena Kraljević Bašić, OIB 29791745585,Branko Bašić, OIB 10893920769,Leon Kukec, OIB 72074545880,Marko Štefanac,AUTO-MAK društvo s ograničenom odgovornošću za trgovinu i usluge, OIB 11480283722,VI-ZA MOBILE j.d.o.o. za trgovinu i usluge, OIB 80038405182,AUTO BEKI 13 društvo s ograničenom odgovornošću za trgovinu i usluge, OIB 56778285696,TITAN društvo s ograničenom odgovornošću za trgovinu, prijevoz i građenje, OIB 85148271926,AUTO-DABO društvo s ograničenom odgovornošću za trgovinu i usluge, OIB 81363721800,Z.T.T., d.o.o. za unutarnju i vanjsku trgovinu i usluge, OIB 75935511444,VV - PROMET d.o.o. prijevoz,građevinarstvo, trgovina i usluge, OIB 41078691127,SAMO TREBA DELATI d.o.o. za trgovinu i usluge, OIB 91854435907,Mario Bosiljkov, OIB 17821905027,Kruno Štefanek, OIB 61067848748,Zvonko Hlevnjak, OIB 35841292482,V.D.M. PROMET d.o.o. za graditeljstvo, OIB 77440333831,Davor Videc, OIB 59014486653,M.R.TRANSPORT d.o.o. za trgovinu i usluge, OIB 95687639772,Davor Bogović, OIB 90737617352,D.I. ING. d.o.o. za građevinarstvo, trgovinu i usluge, OIB 28968593743,HOC LOCO d.o.o. za trgovinu, OIB 34166635138,BAK UNIJA d.o.o. za usluge i trgovinu, OIB 54860305385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izvorni_sadrzaj>
    <derivirana_varijabla naziv="DomainObject.Predmet.StrankaListFormated_1">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derivirana_varijabla>
  </DomainObject.Predmet.StrankaListFormated>
  <DomainObject.Predmet.StrankaListFormatedOIB>
    <izvorni_sadrzaj>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 OIB 90737617352</item>
      <item>D.I. ING. d.o.o. za građevinarstvo, trgovinu i usluge, OIB 28968593743</item>
      <item>HOC LOCO d.o.o. za trgovinu, OIB 34166635138</item>
      <item>BAK UNIJA d.o.o. za usluge i trgovinu, OIB 54860305385</item>
    </izvorni_sadrzaj>
    <derivirana_varijabla naziv="DomainObject.Predmet.StrankaListFormatedOIB_1">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 OIB 90737617352</item>
      <item>D.I. ING. d.o.o. za građevinarstvo, trgovinu i usluge, OIB 28968593743</item>
      <item>HOC LOCO d.o.o. za trgovinu, OIB 34166635138</item>
      <item>BAK UNIJA d.o.o. za usluge i trgovinu, OIB 54860305385</item>
    </derivirana_varijabla>
  </DomainObject.Predmet.StrankaListFormatedOIB>
  <DomainObject.Predmet.StrankaListFormatedWithAdress>
    <izvorni_sadrzaj>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GORIČKA 15, 10370 Dugo Selo</item>
      <item>MARENČIĆ TRANSPORTI j.d.o.o. za trgovinu i prijevoz, Podvorec 22, 42225 Podvorec</item>
      <item>MEHANIKA-ELEKTRONIKA društvo s ograničenom odgovornošću za usluge, Petra Svačića 10, 10450 Donja Zdenčina</item>
      <item>Zlatko Tomašinec, Zvečaj 18, 10000 Zagreb</item>
      <item>Marijo-marko Pavletić, Selska 8, 10437 Rakitje</item>
      <item>Milorad Volaš, Milana Rustanbega 9, 51000 Rijeka</item>
      <item>AUTO - PULS d.o.o. za trgovinu i usluge, Blaževdol, Ulica Đuki 5, 10380 Sveti Ivan Zelina</item>
      <item>FHC d.o.o. za graditeljstvo, projektiranje i usluge, Butkovec 54/E, 42225 Butkovec</item>
      <item>Jelena Kraljević Bašić, Mlinovi 75, 10000 Zagreb</item>
      <item>Branko Bašić, Mlinovi 75, 10000 Zagreb</item>
      <item>Leon Kukec, Ulica Matije Antuna Reljkovića 12, 42000 Varaždin</item>
      <item>Marko Štefanac</item>
      <item>AUTO-MAK društvo s ograničenom odgovornošću za trgovinu i usluge, Matije Antuna Reljkovića 12, 42000 Varaždin</item>
      <item>VI-ZA MOBILE j.d.o.o. za trgovinu i usluge, Prekratova 56, 10000 Zagreb</item>
      <item>AUTO BEKI 13 društvo s ograničenom odgovornošću za trgovinu i usluge, Željeznička 88, 10360 Sesvete</item>
      <item>TITAN društvo s ograničenom odgovornošću za trgovinu, prijevoz i građenje, Sokolova 17, 34000 Požega</item>
      <item>AUTO-DABO društvo s ograničenom odgovornošću za trgovinu i usluge, Kaniža/bb, 42240 Kaniža</item>
      <item>Z.T.T., d.o.o. za unutarnju i vanjsku trgovinu i usluge, Fancevljev Prilaz 9, 10000 Zagreb</item>
      <item>VV - PROMET d.o.o. prijevoz,građevinarstvo, trgovina i usluge, Marijana Haberlea 12, 10000 Zagreb</item>
      <item>SAMO TREBA DELATI d.o.o. za trgovinu i usluge, Selska 8, 10437 Bestovje</item>
      <item>Mario Bosiljkov, Zagrebačka Ulica 11, 10450 Gornji Desinec</item>
      <item>Kruno Štefanek, Dubrava 180, 10000 Zagreb</item>
      <item>Zvonko Hlevnjak, Šaša 50, 42253 Šaša</item>
      <item>V.D.M. PROMET d.o.o. za graditeljstvo, Zagorska 22, 10000 Zagreb</item>
      <item>Davor Videc, Kaniža 21 D, 42240 Kaniža</item>
      <item>M.R.TRANSPORT d.o.o. za trgovinu i usluge, Križni put 120, 32221 Nuštar</item>
      <item>Davor Bogović</item>
      <item>D.I. ING. d.o.o. za građevinarstvo, trgovinu i usluge, I Savica 94/f, 10000 Zagreb</item>
      <item>HOC LOCO d.o.o. za trgovinu, Zagrebačka 24, 10450 Jastrebarsko</item>
      <item>BAK UNIJA d.o.o. za usluge i trgovinu, Dobronićeva 28, 10000 Zagreb</item>
    </izvorni_sadrzaj>
    <derivirana_varijabla naziv="DomainObject.Predmet.StrankaListFormatedWithAdress_1">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GORIČKA 15, 10370 Dugo Selo</item>
      <item>MARENČIĆ TRANSPORTI j.d.o.o. za trgovinu i prijevoz, Podvorec 22, 42225 Podvorec</item>
      <item>MEHANIKA-ELEKTRONIKA društvo s ograničenom odgovornošću za usluge, Petra Svačića 10, 10450 Donja Zdenčina</item>
      <item>Zlatko Tomašinec, Zvečaj 18, 10000 Zagreb</item>
      <item>Marijo-marko Pavletić, Selska 8, 10437 Rakitje</item>
      <item>Milorad Volaš, Milana Rustanbega 9, 51000 Rijeka</item>
      <item>AUTO - PULS d.o.o. za trgovinu i usluge, Blaževdol, Ulica Đuki 5, 10380 Sveti Ivan Zelina</item>
      <item>FHC d.o.o. za graditeljstvo, projektiranje i usluge, Butkovec 54/E, 42225 Butkovec</item>
      <item>Jelena Kraljević Bašić, Mlinovi 75, 10000 Zagreb</item>
      <item>Branko Bašić, Mlinovi 75, 10000 Zagreb</item>
      <item>Leon Kukec, Ulica Matije Antuna Reljkovića 12, 42000 Varaždin</item>
      <item>Marko Štefanac</item>
      <item>AUTO-MAK društvo s ograničenom odgovornošću za trgovinu i usluge, Matije Antuna Reljkovića 12, 42000 Varaždin</item>
      <item>VI-ZA MOBILE j.d.o.o. za trgovinu i usluge, Prekratova 56, 10000 Zagreb</item>
      <item>AUTO BEKI 13 društvo s ograničenom odgovornošću za trgovinu i usluge, Željeznička 88, 10360 Sesvete</item>
      <item>TITAN društvo s ograničenom odgovornošću za trgovinu, prijevoz i građenje, Sokolova 17, 34000 Požega</item>
      <item>AUTO-DABO društvo s ograničenom odgovornošću za trgovinu i usluge, Kaniža/bb, 42240 Kaniža</item>
      <item>Z.T.T., d.o.o. za unutarnju i vanjsku trgovinu i usluge, Fancevljev Prilaz 9, 10000 Zagreb</item>
      <item>VV - PROMET d.o.o. prijevoz,građevinarstvo, trgovina i usluge, Marijana Haberlea 12, 10000 Zagreb</item>
      <item>SAMO TREBA DELATI d.o.o. za trgovinu i usluge, Selska 8, 10437 Bestovje</item>
      <item>Mario Bosiljkov, Zagrebačka Ulica 11, 10450 Gornji Desinec</item>
      <item>Kruno Štefanek, Dubrava 180, 10000 Zagreb</item>
      <item>Zvonko Hlevnjak, Šaša 50, 42253 Šaša</item>
      <item>V.D.M. PROMET d.o.o. za graditeljstvo, Zagorska 22, 10000 Zagreb</item>
      <item>Davor Videc, Kaniža 21 D, 42240 Kaniža</item>
      <item>M.R.TRANSPORT d.o.o. za trgovinu i usluge, Križni put 120, 32221 Nuštar</item>
      <item>Davor Bogović</item>
      <item>D.I. ING. d.o.o. za građevinarstvo, trgovinu i usluge, I Savica 94/f, 10000 Zagreb</item>
      <item>HOC LOCO d.o.o. za trgovinu, Zagrebačka 24, 10450 Jastrebarsko</item>
      <item>BAK UNIJA d.o.o. za usluge i trgovinu, Dobronićeva 28, 10000 Zagreb</item>
    </derivirana_varijabla>
  </DomainObject.Predmet.StrankaListFormatedWithAdress>
  <DomainObject.Predmet.StrankaListFormatedWithAdressOIB>
    <izvorni_sadrzaj>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GORIČKA 15, 10370 Dugo Selo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item>Marijo-marko Pavletić, OIB 62982725235, Selska 8, 10437 Rakitje</item>
      <item>Milorad Volaš, OIB 85309020949, Milana Rustanbega 9, 51000 Rijeka</item>
      <item>AUTO - PULS d.o.o. za trgovinu i usluge, OIB 30937172834, Blaževdol, Ulica Đuki 5, 10380 Sveti Ivan Zelina</item>
      <item>FHC d.o.o. za graditeljstvo, projektiranje i usluge, OIB 73396822478, Butkovec 54/E, 42225 Butkovec</item>
      <item>Jelena Kraljević Bašić, OIB 29791745585, Mlinovi 75, 10000 Zagreb</item>
      <item>Branko Bašić, OIB 10893920769, Mlinovi 75, 10000 Zagreb</item>
      <item>Leon Kukec, OIB 72074545880, Ulica Matije Antuna Reljkovića 12, 42000 Varaždin</item>
      <item>Marko Štefanac</item>
      <item>AUTO-MAK društvo s ograničenom odgovornošću za trgovinu i usluge, OIB 11480283722, Matije Antuna Reljkovića 12, 42000 Varaždin</item>
      <item>VI-ZA MOBILE j.d.o.o. za trgovinu i usluge, OIB 80038405182, Prekratova 56, 10000 Zagreb</item>
      <item>AUTO BEKI 13 društvo s ograničenom odgovornošću za trgovinu i usluge, OIB 56778285696, Željeznička 88, 10360 Sesvete</item>
      <item>TITAN društvo s ograničenom odgovornošću za trgovinu, prijevoz i građenje, OIB 85148271926, Sokolova 17, 34000 Požega</item>
      <item>AUTO-DABO društvo s ograničenom odgovornošću za trgovinu i usluge, OIB 81363721800, Kaniža/bb, 42240 Kaniža</item>
      <item>Z.T.T., d.o.o. za unutarnju i vanjsku trgovinu i usluge, OIB 75935511444, Fancevljev Prilaz 9, 10000 Zagreb</item>
      <item>VV - PROMET d.o.o. prijevoz,građevinarstvo, trgovina i usluge, OIB 41078691127, Marijana Haberlea 12, 10000 Zagreb</item>
      <item>SAMO TREBA DELATI d.o.o. za trgovinu i usluge, OIB 91854435907, Selska 8, 10437 Bestovje</item>
      <item>Mario Bosiljkov, OIB 17821905027, Zagrebačka Ulica 11, 10450 Gornji Desinec</item>
      <item>Kruno Štefanek, OIB 61067848748, Dubrava 180, 10000 Zagreb</item>
      <item>Zvonko Hlevnjak, OIB 35841292482, Šaša 50, 42253 Šaša</item>
      <item>V.D.M. PROMET d.o.o. za graditeljstvo, OIB 77440333831, Zagorska 22, 10000 Zagreb</item>
      <item>Davor Videc, OIB 59014486653, Kaniža 21 D, 42240 Kaniža</item>
      <item>M.R.TRANSPORT d.o.o. za trgovinu i usluge, OIB 95687639772, Križni put 120, 32221 Nuštar</item>
      <item>Davor Bogović, OIB 90737617352</item>
      <item>D.I. ING. d.o.o. za građevinarstvo, trgovinu i usluge, OIB 28968593743, I Savica 94/f, 10000 Zagreb</item>
      <item>HOC LOCO d.o.o. za trgovinu, OIB 34166635138, Zagrebačka 24, 10450 Jastrebarsko</item>
      <item>BAK UNIJA d.o.o. za usluge i trgovinu, OIB 54860305385, Dobronićeva 28, 10000 Zagreb</item>
    </izvorni_sadrzaj>
    <derivirana_varijabla naziv="DomainObject.Predmet.StrankaListFormatedWithAdressOIB_1">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GORIČKA 15, 10370 Dugo Selo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item>Marijo-marko Pavletić, OIB 62982725235, Selska 8, 10437 Rakitje</item>
      <item>Milorad Volaš, OIB 85309020949, Milana Rustanbega 9, 51000 Rijeka</item>
      <item>AUTO - PULS d.o.o. za trgovinu i usluge, OIB 30937172834, Blaževdol, Ulica Đuki 5, 10380 Sveti Ivan Zelina</item>
      <item>FHC d.o.o. za graditeljstvo, projektiranje i usluge, OIB 73396822478, Butkovec 54/E, 42225 Butkovec</item>
      <item>Jelena Kraljević Bašić, OIB 29791745585, Mlinovi 75, 10000 Zagreb</item>
      <item>Branko Bašić, OIB 10893920769, Mlinovi 75, 10000 Zagreb</item>
      <item>Leon Kukec, OIB 72074545880, Ulica Matije Antuna Reljkovića 12, 42000 Varaždin</item>
      <item>Marko Štefanac</item>
      <item>AUTO-MAK društvo s ograničenom odgovornošću za trgovinu i usluge, OIB 11480283722, Matije Antuna Reljkovića 12, 42000 Varaždin</item>
      <item>VI-ZA MOBILE j.d.o.o. za trgovinu i usluge, OIB 80038405182, Prekratova 56, 10000 Zagreb</item>
      <item>AUTO BEKI 13 društvo s ograničenom odgovornošću za trgovinu i usluge, OIB 56778285696, Željeznička 88, 10360 Sesvete</item>
      <item>TITAN društvo s ograničenom odgovornošću za trgovinu, prijevoz i građenje, OIB 85148271926, Sokolova 17, 34000 Požega</item>
      <item>AUTO-DABO društvo s ograničenom odgovornošću za trgovinu i usluge, OIB 81363721800, Kaniža/bb, 42240 Kaniža</item>
      <item>Z.T.T., d.o.o. za unutarnju i vanjsku trgovinu i usluge, OIB 75935511444, Fancevljev Prilaz 9, 10000 Zagreb</item>
      <item>VV - PROMET d.o.o. prijevoz,građevinarstvo, trgovina i usluge, OIB 41078691127, Marijana Haberlea 12, 10000 Zagreb</item>
      <item>SAMO TREBA DELATI d.o.o. za trgovinu i usluge, OIB 91854435907, Selska 8, 10437 Bestovje</item>
      <item>Mario Bosiljkov, OIB 17821905027, Zagrebačka Ulica 11, 10450 Gornji Desinec</item>
      <item>Kruno Štefanek, OIB 61067848748, Dubrava 180, 10000 Zagreb</item>
      <item>Zvonko Hlevnjak, OIB 35841292482, Šaša 50, 42253 Šaša</item>
      <item>V.D.M. PROMET d.o.o. za graditeljstvo, OIB 77440333831, Zagorska 22, 10000 Zagreb</item>
      <item>Davor Videc, OIB 59014486653, Kaniža 21 D, 42240 Kaniža</item>
      <item>M.R.TRANSPORT d.o.o. za trgovinu i usluge, OIB 95687639772, Križni put 120, 32221 Nuštar</item>
      <item>Davor Bogović, OIB 90737617352</item>
      <item>D.I. ING. d.o.o. za građevinarstvo, trgovinu i usluge, OIB 28968593743, I Savica 94/f, 10000 Zagreb</item>
      <item>HOC LOCO d.o.o. za trgovinu, OIB 34166635138, Zagrebačka 24, 10450 Jastrebarsko</item>
      <item>BAK UNIJA d.o.o. za usluge i trgovinu, OIB 54860305385, Dobronićeva 28, 10000 Zagreb</item>
    </derivirana_varijabla>
  </DomainObject.Predmet.StrankaListFormatedWithAdressOIB>
  <DomainObject.Predmet.StrankaListNazivFormated>
    <izvorni_sadrzaj>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izvorni_sadrzaj>
    <derivirana_varijabla naziv="DomainObject.Predmet.StrankaListNazivFormated_1">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derivirana_varijabla>
  </DomainObject.Predmet.StrankaListNazivFormated>
  <DomainObject.Predmet.StrankaListNazivFormatedOIB>
    <izvorni_sadrzaj>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 OIB 90737617352</item>
      <item>D.I. ING. d.o.o. za građevinarstvo, trgovinu i usluge, OIB 28968593743</item>
      <item>HOC LOCO d.o.o. za trgovinu, OIB 34166635138</item>
      <item>BAK UNIJA d.o.o. za usluge i trgovinu, OIB 54860305385</item>
    </izvorni_sadrzaj>
    <derivirana_varijabla naziv="DomainObject.Predmet.StrankaListNazivFormatedOIB_1">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 OIB 90737617352</item>
      <item>D.I. ING. d.o.o. za građevinarstvo, trgovinu i usluge, OIB 28968593743</item>
      <item>HOC LOCO d.o.o. za trgovinu, OIB 34166635138</item>
      <item>BAK UNIJA d.o.o. za usluge i trgovinu, OIB 54860305385</item>
    </derivirana_varijabla>
  </DomainObject.Predmet.StrankaListNazivFormatedOIB>
  <DomainObject.Predmet.ProtuStrankaListFormated>
    <izvorni_sadrzaj>
      <item>ENIGMA d.o.o.</item>
    </izvorni_sadrzaj>
    <derivirana_varijabla naziv="DomainObject.Predmet.ProtuStrankaListFormated_1">
      <item>ENIGMA d.o.o.</item>
    </derivirana_varijabla>
  </DomainObject.Predmet.ProtuStrankaListFormated>
  <DomainObject.Predmet.ProtuStrankaListFormatedOIB>
    <izvorni_sadrzaj>
      <item>ENIGMA d.o.o., OIB 14770792714</item>
    </izvorni_sadrzaj>
    <derivirana_varijabla naziv="DomainObject.Predmet.ProtuStrankaListFormatedOIB_1">
      <item>ENIGMA d.o.o., OIB 14770792714</item>
    </derivirana_varijabla>
  </DomainObject.Predmet.ProtuStrankaListFormatedOIB>
  <DomainObject.Predmet.ProtuStrankaListFormatedWithAdress>
    <izvorni_sadrzaj>
      <item>ENIGMA d.o.o., Skela 64, 44400 Glina</item>
    </izvorni_sadrzaj>
    <derivirana_varijabla naziv="DomainObject.Predmet.ProtuStrankaListFormatedWithAdress_1">
      <item>ENIGMA d.o.o., Skela 64, 44400 Glina</item>
    </derivirana_varijabla>
  </DomainObject.Predmet.ProtuStrankaListFormatedWithAdress>
  <DomainObject.Predmet.ProtuStrankaListFormatedWithAdressOIB>
    <izvorni_sadrzaj>
      <item>ENIGMA d.o.o., OIB 14770792714, Skela 64, 44400 Glina</item>
    </izvorni_sadrzaj>
    <derivirana_varijabla naziv="DomainObject.Predmet.ProtuStrankaListFormatedWithAdressOIB_1">
      <item>ENIGMA d.o.o., OIB 14770792714, Skela 64, 44400 Glina</item>
    </derivirana_varijabla>
  </DomainObject.Predmet.ProtuStrankaListFormatedWithAdressOIB>
  <DomainObject.Predmet.ProtuStrankaListNazivFormated>
    <izvorni_sadrzaj>
      <item>ENIGMA d.o.o.</item>
    </izvorni_sadrzaj>
    <derivirana_varijabla naziv="DomainObject.Predmet.ProtuStrankaListNazivFormated_1">
      <item>ENIGMA d.o.o.</item>
    </derivirana_varijabla>
  </DomainObject.Predmet.ProtuStrankaListNazivFormated>
  <DomainObject.Predmet.ProtuStrankaListNazivFormatedOIB>
    <izvorni_sadrzaj>
      <item>ENIGMA d.o.o., OIB 14770792714</item>
    </izvorni_sadrzaj>
    <derivirana_varijabla naziv="DomainObject.Predmet.ProtuStrankaListNazivFormatedOIB_1">
      <item>ENIGMA d.o.o., OIB 14770792714</item>
    </derivirana_varijabla>
  </DomainObject.Predmet.ProtuStrankaListNazivFormatedOIB>
  <DomainObject.Predmet.OstaliListFormated>
    <izvorni_sadrzaj>
      <item>Stevo Goršeta</item>
      <item>ŽDO-GRAĐANSKO UPRAVNI ODJEL</item>
      <item>Marinko Paić</item>
      <item>VELEBIT OSIGURANJE dioničko društvo za poslove neživotnog osiguranja</item>
      <item>Alojz Jančik</item>
    </izvorni_sadrzaj>
    <derivirana_varijabla naziv="DomainObject.Predmet.OstaliListFormated_1">
      <item>Stevo Goršeta</item>
      <item>ŽDO-GRAĐANSKO UPRAVNI ODJEL</item>
      <item>Marinko Paić</item>
      <item>VELEBIT OSIGURANJE dioničko društvo za poslove neživotnog osiguranja</item>
      <item>Alojz Jančik</item>
    </derivirana_varijabla>
  </DomainObject.Predmet.OstaliListFormated>
  <DomainObject.Predmet.OstaliListFormatedOIB>
    <izvorni_sadrzaj>
      <item>Stevo Goršeta, OIB 22322260939</item>
      <item>ŽDO-GRAĐANSKO UPRAVNI ODJEL</item>
      <item>Marinko Paić, OIB 55654806007</item>
      <item>VELEBIT OSIGURANJE dioničko društvo za poslove neživotnog osiguranja, OIB 42098054984</item>
      <item>Alojz Jančik</item>
    </izvorni_sadrzaj>
    <derivirana_varijabla naziv="DomainObject.Predmet.OstaliListFormatedOIB_1">
      <item>Stevo Goršeta, OIB 22322260939</item>
      <item>ŽDO-GRAĐANSKO UPRAVNI ODJEL</item>
      <item>Marinko Paić, OIB 55654806007</item>
      <item>VELEBIT OSIGURANJE dioničko društvo za poslove neživotnog osiguranja, OIB 42098054984</item>
      <item>Alojz Jančik</item>
    </derivirana_varijabla>
  </DomainObject.Predmet.OstaliListFormatedOIB>
  <DomainObject.Predmet.OstaliListFormatedWithAdress>
    <izvorni_sadrzaj>
      <item>Stevo Goršeta, Gradićka Ulica 47a, 10410 Gradići</item>
      <item>ŽDO-GRAĐANSKO UPRAVNI ODJEL, I.K.SAKCINSKOG 24, 44000 Sisak</item>
      <item>Marinko Paić, ZAHAROVA 3, 10000 Zagreb</item>
      <item>VELEBIT OSIGURANJE dioničko društvo za poslove neživotnog osiguranja, Savska 144/a, Zagreb</item>
      <item>Alojz Jančik, Čazmanska 8/VI, 10000 Zagreb</item>
    </izvorni_sadrzaj>
    <derivirana_varijabla naziv="DomainObject.Predmet.OstaliListFormatedWithAdress_1">
      <item>Stevo Goršeta, Gradićka Ulica 47a, 10410 Gradići</item>
      <item>ŽDO-GRAĐANSKO UPRAVNI ODJEL, I.K.SAKCINSKOG 24, 44000 Sisak</item>
      <item>Marinko Paić, ZAHAROVA 3, 10000 Zagreb</item>
      <item>VELEBIT OSIGURANJE dioničko društvo za poslove neživotnog osiguranja, Savska 144/a, Zagreb</item>
      <item>Alojz Jančik, Čazmanska 8/VI, 10000 Zagreb</item>
    </derivirana_varijabla>
  </DomainObject.Predmet.OstaliListFormatedWithAdress>
  <DomainObject.Predmet.OstaliListFormatedWithAdressOIB>
    <izvorni_sadrzaj>
      <item>Stevo Goršeta, OIB 22322260939, Gradićka Ulica 47a, 10410 Gradići</item>
      <item>ŽDO-GRAĐANSKO UPRAVNI ODJEL, I.K.SAKCINSKOG 24, 44000 Sisak</item>
      <item>Marinko Paić, OIB 55654806007, ZAHAROVA 3, 10000 Zagreb</item>
      <item>VELEBIT OSIGURANJE dioničko društvo za poslove neživotnog osiguranja, OIB 42098054984, Savska 144/a, Zagreb</item>
      <item>Alojz Jančik, Čazmanska 8/VI, 10000 Zagreb</item>
    </izvorni_sadrzaj>
    <derivirana_varijabla naziv="DomainObject.Predmet.OstaliListFormatedWithAdressOIB_1">
      <item>Stevo Goršeta, OIB 22322260939, Gradićka Ulica 47a, 10410 Gradići</item>
      <item>ŽDO-GRAĐANSKO UPRAVNI ODJEL, I.K.SAKCINSKOG 24, 44000 Sisak</item>
      <item>Marinko Paić, OIB 55654806007, ZAHAROVA 3, 10000 Zagreb</item>
      <item>VELEBIT OSIGURANJE dioničko društvo za poslove neživotnog osiguranja, OIB 42098054984, Savska 144/a, Zagreb</item>
      <item>Alojz Jančik, Čazmanska 8/VI, 10000 Zagreb</item>
    </derivirana_varijabla>
  </DomainObject.Predmet.OstaliListFormatedWithAdressOIB>
  <DomainObject.Predmet.OstaliListNazivFormated>
    <izvorni_sadrzaj>
      <item>Stevo Goršeta</item>
      <item>ŽDO-GRAĐANSKO UPRAVNI ODJEL</item>
      <item>Marinko Paić</item>
      <item>VELEBIT OSIGURANJE dioničko društvo za poslove neživotnog osiguranja</item>
      <item>Alojz Jančik</item>
    </izvorni_sadrzaj>
    <derivirana_varijabla naziv="DomainObject.Predmet.OstaliListNazivFormated_1">
      <item>Stevo Goršeta</item>
      <item>ŽDO-GRAĐANSKO UPRAVNI ODJEL</item>
      <item>Marinko Paić</item>
      <item>VELEBIT OSIGURANJE dioničko društvo za poslove neživotnog osiguranja</item>
      <item>Alojz Jančik</item>
    </derivirana_varijabla>
  </DomainObject.Predmet.OstaliListNazivFormated>
  <DomainObject.Predmet.OstaliListNazivFormatedOIB>
    <izvorni_sadrzaj>
      <item>Stevo Goršeta, OIB 22322260939</item>
      <item>ŽDO-GRAĐANSKO UPRAVNI ODJEL</item>
      <item>Marinko Paić, OIB 55654806007</item>
      <item>VELEBIT OSIGURANJE dioničko društvo za poslove neživotnog osiguranja, OIB 42098054984</item>
      <item>Alojz Jančik</item>
    </izvorni_sadrzaj>
    <derivirana_varijabla naziv="DomainObject.Predmet.OstaliListNazivFormatedOIB_1">
      <item>Stevo Goršeta, OIB 22322260939</item>
      <item>ŽDO-GRAĐANSKO UPRAVNI ODJEL</item>
      <item>Marinko Paić, OIB 55654806007</item>
      <item>VELEBIT OSIGURANJE dioničko društvo za poslove neživotnog osiguranja, OIB 42098054984</item>
      <item>Alojz Jančik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ENIGMA d.o.o.</izvorni_sadrzaj>
    <derivirana_varijabla naziv="DomainObject.Predmet.ProtustrankaIDrugi_1">ENIGMA d.o.o.</derivirana_varijabla>
  </DomainObject.Predmet.ProtustrankaIDrugi>
  <DomainObject.Predmet.StrankaIDrugiAdressOIB>
    <izvorni_sadrzaj>RH Ministarstvo financija, Porezna uprava, OIB 18683136487, S. i A. Radića 30, 44000 Sisak i dr.</izvorni_sadrzaj>
    <derivirana_varijabla naziv="DomainObject.Predmet.StrankaIDrugiAdressOIB_1">RH Ministarstvo financija, Porezna uprava, OIB 18683136487, S. i A. Radića 30, 44000 Sisak i dr.</derivirana_varijabla>
  </DomainObject.Predmet.StrankaIDrugiAdressOIB>
  <DomainObject.Predmet.ProtustrankaIDrugiAdressOIB>
    <izvorni_sadrzaj>ENIGMA d.o.o., OIB 14770792714, Skela 64, 44400 Glina</izvorni_sadrzaj>
    <derivirana_varijabla naziv="DomainObject.Predmet.ProtustrankaIDrugiAdressOIB_1">ENIGMA d.o.o., OIB 14770792714, Skela 64,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item>
      <item>ENIGMA d.o.o.</item>
      <item>Stevo Goršeta</item>
      <item>ŽDO-GRAĐANSKO UPRAVNI ODJEL</item>
      <item>Marinko Paić</item>
      <item>VELEBIT OSIGURANJE dioničko društvo za poslove neživotnog osiguranja</item>
      <item>PRVO PLINARSKO DRUŠTVO d.o.o. za distribuciju plina</item>
      <item>DOK-ING, društvo s ograničenom odgovornošću za inženjering i unutarnju i vanjsku trgovinu</item>
      <item>Alojz Jančik</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izvorni_sadrzaj>
    <derivirana_varijabla naziv="DomainObject.Predmet.SudioniciListNaziv_1">
      <item>RH Ministarstvo financija, Porezna uprava</item>
      <item>ENIGMA d.o.o.</item>
      <item>Stevo Goršeta</item>
      <item>ŽDO-GRAĐANSKO UPRAVNI ODJEL</item>
      <item>Marinko Paić</item>
      <item>VELEBIT OSIGURANJE dioničko društvo za poslove neživotnog osiguranja</item>
      <item>PRVO PLINARSKO DRUŠTVO d.o.o. za distribuciju plina</item>
      <item>DOK-ING, društvo s ograničenom odgovornošću za inženjering i unutarnju i vanjsku trgovinu</item>
      <item>Alojz Jančik</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derivirana_varijabla>
  </DomainObject.Predmet.SudioniciListNaziv>
  <DomainObject.Predmet.SudioniciListAdressOIB>
    <izvorni_sadrzaj>
      <item>RH Ministarstvo financija, Porezna uprava, OIB 18683136487, S. i A. Radića 30,44000 Sisak</item>
      <item>ENIGMA d.o.o., OIB 14770792714, Skela 64,44400 Glina</item>
      <item>Stevo Goršeta, OIB 22322260939, Gradićka Ulica 47a,10410 Gradići</item>
      <item>ŽDO-GRAĐANSKO UPRAVNI ODJEL, I.K.SAKCINSKOG 24,44000 Sisak</item>
      <item>Marinko Paić, OIB 55654806007, ZAHAROVA 3,10000 Zagreb</item>
      <item>VELEBIT OSIGURANJE dioničko društvo za poslove neživotnog osiguranja, OIB 42098054984, Savska 144/a,Zagreb</item>
      <item>PRVO PLINARSKO DRUŠTVO d.o.o. za distribuciju plina, OIB 58292277611, A.Stepinca 27,32000 Vukovar</item>
      <item>DOK-ING, društvo s ograničenom odgovornošću za inženjering i unutarnju i vanjsku trgovinu, OIB 39982657045, Kanalski put 1,Zagreb</item>
      <item>Alojz Jančik, Čazmanska 8/VI,10000 Zagreb</item>
      <item>Safija Denkwitz Cerić, OIB 26929862693, Seljine Brigade 55c,10410 Staro Čiče</item>
      <item>Ante Mihaljević, OIB 83579267014, Pavlenski Put 7c,10000 Zagreb</item>
      <item>Slaven Tomić, OIB 51108258209, GORIČKA 15,10370 Dugo Selo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item>Marijo-marko Pavletić, OIB 62982725235, Selska 8,10437 Rakitje</item>
      <item>Milorad Volaš, OIB 85309020949, Milana Rustanbega 9,51000 Rijeka</item>
      <item>AUTO - PULS d.o.o. za trgovinu i usluge, OIB 30937172834, Blaževdol, Ulica Đuki 5,10380 Sveti Ivan Zelina</item>
      <item>FHC d.o.o. za graditeljstvo, projektiranje i usluge, OIB 73396822478, Butkovec 54/E,42225 Butkovec</item>
      <item>Jelena Kraljević Bašić, OIB 29791745585, Mlinovi 75,10000 Zagreb</item>
      <item>Branko Bašić, OIB 10893920769, Mlinovi 75,10000 Zagreb</item>
      <item>Leon Kukec, OIB 72074545880, Ulica Matije Antuna Reljkovića 12,42000 Varaždin</item>
      <item>Marko Štefanac</item>
      <item>AUTO-MAK društvo s ograničenom odgovornošću za trgovinu i usluge, OIB 11480283722, Matije Antuna Reljkovića 12,42000 Varaždin</item>
      <item>VI-ZA MOBILE j.d.o.o. za trgovinu i usluge, OIB 80038405182, Prekratova 56,10000 Zagreb</item>
      <item>AUTO BEKI 13 društvo s ograničenom odgovornošću za trgovinu i usluge, OIB 56778285696, Željeznička 88,10360 Sesvete</item>
      <item>TITAN društvo s ograničenom odgovornošću za trgovinu, prijevoz i građenje, OIB 85148271926, Sokolova 17,34000 Požega</item>
      <item>AUTO-DABO društvo s ograničenom odgovornošću za trgovinu i usluge, OIB 81363721800, Kaniža/bb,42240 Kaniža</item>
      <item>Z.T.T., d.o.o. za unutarnju i vanjsku trgovinu i usluge, OIB 75935511444, Fancevljev Prilaz 9,10000 Zagreb</item>
      <item>VV - PROMET d.o.o. prijevoz,građevinarstvo, trgovina i usluge, OIB 41078691127, Marijana Haberlea 12,10000 Zagreb</item>
      <item>SAMO TREBA DELATI d.o.o. za trgovinu i usluge, OIB 91854435907, Selska 8,10437 Bestovje</item>
      <item>Mario Bosiljkov, OIB 17821905027, Zagrebačka Ulica 11,10450 Gornji Desinec</item>
      <item>Kruno Štefanek, OIB 61067848748, Dubrava 180,10000 Zagreb</item>
      <item>Zvonko Hlevnjak, OIB 35841292482, Šaša 50,42253 Šaša</item>
      <item>V.D.M. PROMET d.o.o. za graditeljstvo, OIB 77440333831, Zagorska 22,10000 Zagreb</item>
      <item>Davor Videc, OIB 59014486653, Kaniža 21 D,42240 Kaniža</item>
      <item>M.R.TRANSPORT d.o.o. za trgovinu i usluge, OIB 95687639772, Križni put 120,32221 Nuštar</item>
      <item>Davor Bogović, OIB 90737617352</item>
      <item>D.I. ING. d.o.o. za građevinarstvo, trgovinu i usluge, OIB 28968593743, I Savica 94/f,10000 Zagreb</item>
      <item>HOC LOCO d.o.o. za trgovinu, OIB 34166635138, Zagrebačka 24,10450 Jastrebarsko</item>
      <item>BAK UNIJA d.o.o. za usluge i trgovinu, OIB 54860305385, Dobronićeva 28,10000 Zagreb</item>
    </izvorni_sadrzaj>
    <derivirana_varijabla naziv="DomainObject.Predmet.SudioniciListAdressOIB_1">
      <item>RH Ministarstvo financija, Porezna uprava, OIB 18683136487, S. i A. Radića 30,44000 Sisak</item>
      <item>ENIGMA d.o.o., OIB 14770792714, Skela 64,44400 Glina</item>
      <item>Stevo Goršeta, OIB 22322260939, Gradićka Ulica 47a,10410 Gradići</item>
      <item>ŽDO-GRAĐANSKO UPRAVNI ODJEL, I.K.SAKCINSKOG 24,44000 Sisak</item>
      <item>Marinko Paić, OIB 55654806007, ZAHAROVA 3,10000 Zagreb</item>
      <item>VELEBIT OSIGURANJE dioničko društvo za poslove neživotnog osiguranja, OIB 42098054984, Savska 144/a,Zagreb</item>
      <item>PRVO PLINARSKO DRUŠTVO d.o.o. za distribuciju plina, OIB 58292277611, A.Stepinca 27,32000 Vukovar</item>
      <item>DOK-ING, društvo s ograničenom odgovornošću za inženjering i unutarnju i vanjsku trgovinu, OIB 39982657045, Kanalski put 1,Zagreb</item>
      <item>Alojz Jančik, Čazmanska 8/VI,10000 Zagreb</item>
      <item>Safija Denkwitz Cerić, OIB 26929862693, Seljine Brigade 55c,10410 Staro Čiče</item>
      <item>Ante Mihaljević, OIB 83579267014, Pavlenski Put 7c,10000 Zagreb</item>
      <item>Slaven Tomić, OIB 51108258209, GORIČKA 15,10370 Dugo Selo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item>Marijo-marko Pavletić, OIB 62982725235, Selska 8,10437 Rakitje</item>
      <item>Milorad Volaš, OIB 85309020949, Milana Rustanbega 9,51000 Rijeka</item>
      <item>AUTO - PULS d.o.o. za trgovinu i usluge, OIB 30937172834, Blaževdol, Ulica Đuki 5,10380 Sveti Ivan Zelina</item>
      <item>FHC d.o.o. za graditeljstvo, projektiranje i usluge, OIB 73396822478, Butkovec 54/E,42225 Butkovec</item>
      <item>Jelena Kraljević Bašić, OIB 29791745585, Mlinovi 75,10000 Zagreb</item>
      <item>Branko Bašić, OIB 10893920769, Mlinovi 75,10000 Zagreb</item>
      <item>Leon Kukec, OIB 72074545880, Ulica Matije Antuna Reljkovića 12,42000 Varaždin</item>
      <item>Marko Štefanac</item>
      <item>AUTO-MAK društvo s ograničenom odgovornošću za trgovinu i usluge, OIB 11480283722, Matije Antuna Reljkovića 12,42000 Varaždin</item>
      <item>VI-ZA MOBILE j.d.o.o. za trgovinu i usluge, OIB 80038405182, Prekratova 56,10000 Zagreb</item>
      <item>AUTO BEKI 13 društvo s ograničenom odgovornošću za trgovinu i usluge, OIB 56778285696, Željeznička 88,10360 Sesvete</item>
      <item>TITAN društvo s ograničenom odgovornošću za trgovinu, prijevoz i građenje, OIB 85148271926, Sokolova 17,34000 Požega</item>
      <item>AUTO-DABO društvo s ograničenom odgovornošću za trgovinu i usluge, OIB 81363721800, Kaniža/bb,42240 Kaniža</item>
      <item>Z.T.T., d.o.o. za unutarnju i vanjsku trgovinu i usluge, OIB 75935511444, Fancevljev Prilaz 9,10000 Zagreb</item>
      <item>VV - PROMET d.o.o. prijevoz,građevinarstvo, trgovina i usluge, OIB 41078691127, Marijana Haberlea 12,10000 Zagreb</item>
      <item>SAMO TREBA DELATI d.o.o. za trgovinu i usluge, OIB 91854435907, Selska 8,10437 Bestovje</item>
      <item>Mario Bosiljkov, OIB 17821905027, Zagrebačka Ulica 11,10450 Gornji Desinec</item>
      <item>Kruno Štefanek, OIB 61067848748, Dubrava 180,10000 Zagreb</item>
      <item>Zvonko Hlevnjak, OIB 35841292482, Šaša 50,42253 Šaša</item>
      <item>V.D.M. PROMET d.o.o. za graditeljstvo, OIB 77440333831, Zagorska 22,10000 Zagreb</item>
      <item>Davor Videc, OIB 59014486653, Kaniža 21 D,42240 Kaniža</item>
      <item>M.R.TRANSPORT d.o.o. za trgovinu i usluge, OIB 95687639772, Križni put 120,32221 Nuštar</item>
      <item>Davor Bogović, OIB 90737617352</item>
      <item>D.I. ING. d.o.o. za građevinarstvo, trgovinu i usluge, OIB 28968593743, I Savica 94/f,10000 Zagreb</item>
      <item>HOC LOCO d.o.o. za trgovinu, OIB 34166635138, Zagrebačka 24,10450 Jastrebarsko</item>
      <item>BAK UNIJA d.o.o. za usluge i trgovinu, OIB 54860305385, Dobronićeva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14770792714</item>
      <item>, OIB 22322260939</item>
      <item>, OIB null</item>
      <item>, OIB 55654806007</item>
      <item>, OIB 42098054984</item>
      <item>, OIB 58292277611</item>
      <item>, OIB 39982657045</item>
      <item>, OIB null</item>
      <item>, OIB 26929862693</item>
      <item>, OIB 83579267014</item>
      <item>, OIB 51108258209</item>
      <item>, OIB 69118894996</item>
      <item>, OIB 44579903781</item>
      <item>, OIB 45830945751</item>
      <item>, OIB 62982725235</item>
      <item>, OIB 85309020949</item>
      <item>, OIB 30937172834</item>
      <item>, OIB 73396822478</item>
      <item>, OIB 29791745585</item>
      <item>, OIB 10893920769</item>
      <item>, OIB 72074545880</item>
      <item>, OIB null</item>
      <item>, OIB 11480283722</item>
      <item>, OIB 80038405182</item>
      <item>, OIB 56778285696</item>
      <item>, OIB 85148271926</item>
      <item>, OIB 81363721800</item>
      <item>, OIB 75935511444</item>
      <item>, OIB 41078691127</item>
      <item>, OIB 91854435907</item>
      <item>, OIB 17821905027</item>
      <item>, OIB 61067848748</item>
      <item>, OIB 35841292482</item>
      <item>, OIB 77440333831</item>
      <item>, OIB 59014486653</item>
      <item>, OIB 95687639772</item>
      <item>, OIB 90737617352</item>
      <item>, OIB 28968593743</item>
      <item>, OIB 34166635138</item>
      <item>, OIB 54860305385</item>
    </izvorni_sadrzaj>
    <derivirana_varijabla naziv="DomainObject.Predmet.SudioniciListNazivOIB_1">
      <item>, OIB 18683136487</item>
      <item>, OIB 14770792714</item>
      <item>, OIB 22322260939</item>
      <item>, OIB null</item>
      <item>, OIB 55654806007</item>
      <item>, OIB 42098054984</item>
      <item>, OIB 58292277611</item>
      <item>, OIB 39982657045</item>
      <item>, OIB null</item>
      <item>, OIB 26929862693</item>
      <item>, OIB 83579267014</item>
      <item>, OIB 51108258209</item>
      <item>, OIB 69118894996</item>
      <item>, OIB 44579903781</item>
      <item>, OIB 45830945751</item>
      <item>, OIB 62982725235</item>
      <item>, OIB 85309020949</item>
      <item>, OIB 30937172834</item>
      <item>, OIB 73396822478</item>
      <item>, OIB 29791745585</item>
      <item>, OIB 10893920769</item>
      <item>, OIB 72074545880</item>
      <item>, OIB null</item>
      <item>, OIB 11480283722</item>
      <item>, OIB 80038405182</item>
      <item>, OIB 56778285696</item>
      <item>, OIB 85148271926</item>
      <item>, OIB 81363721800</item>
      <item>, OIB 75935511444</item>
      <item>, OIB 41078691127</item>
      <item>, OIB 91854435907</item>
      <item>, OIB 17821905027</item>
      <item>, OIB 61067848748</item>
      <item>, OIB 35841292482</item>
      <item>, OIB 77440333831</item>
      <item>, OIB 59014486653</item>
      <item>, OIB 95687639772</item>
      <item>, OIB 90737617352</item>
      <item>, OIB 28968593743</item>
      <item>, OIB 34166635138</item>
      <item>, OIB 54860305385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157</properties:Words>
  <properties:Characters>769</properties:Characters>
  <properties:Lines>37</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2016-09-21T10:57:00Z</dcterms:created>
  <dc:creator>kraljicn</dc:creator>
  <cp:lastModifiedBy>Vinka Mihalinčić</cp:lastModifiedBy>
  <cp:lastPrinted>2009-12-23T09:56:00Z</cp:lastPrinted>
  <dcterms:modified xmlns:xsi="http://www.w3.org/2001/XMLSchema-instance" xsi:type="dcterms:W3CDTF">2016-09-21T10:59:00Z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