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f456" w14:paraId="e5cf456" w:rsidRDefault="00847516" w:rsidP="00847516" w:rsidR="00847516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UDRUGA ZA OSPOSOBLJAVANJE MLADIH S DOWN SYNDROMOM „ANAMARIJA. UP &amp; DOWN DADI“,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Umag,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Augustina Vivode 6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847516">
        <w:rPr>
          <w:rFonts w:cs="Times New Roman" w:eastAsia="Times New Roman"/>
          <w:szCs w:val="24"/>
          <w:lang w:eastAsia="hr-HR"/>
        </w:rPr>
        <w:t>00355230535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reg. br.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18002921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</w:t>
      </w:r>
      <w:r>
        <w:rPr>
          <w:rFonts w:cs="Times New Roman" w:eastAsia="Times New Roman"/>
          <w:szCs w:val="24"/>
          <w:lang w:eastAsia="hr-HR"/>
        </w:rPr>
        <w:t>Registar udruga</w:t>
      </w:r>
      <w:r w:rsidRPr="001C2B01">
        <w:rPr>
          <w:rFonts w:cs="Times New Roman" w:eastAsia="Times New Roman"/>
          <w:szCs w:val="24"/>
          <w:lang w:eastAsia="hr-HR"/>
        </w:rPr>
        <w:t xml:space="preserve">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29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lipnja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847516" w:rsidP="00847516" w:rsidR="0084751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47516" w:rsidP="00847516" w:rsidR="00847516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847516" w:rsidP="00847516" w:rsidR="00847516" w:rsidRPr="001C2B01">
      <w:pPr>
        <w:ind w:firstLine="708"/>
        <w:rPr>
          <w:szCs w:val="24"/>
        </w:rPr>
      </w:pPr>
    </w:p>
    <w:p w:rsidRDefault="00847516" w:rsidP="00847516" w:rsidR="00847516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UDRUGA ZA OSPOSOBLJAVANJE MLADIH S DOWN SYNDROMOM „ANAMARIJA. UP &amp; DOWN DADI“,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Umag,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Augustina Vivode 6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847516">
        <w:rPr>
          <w:rFonts w:cs="Times New Roman" w:eastAsia="Times New Roman"/>
          <w:szCs w:val="24"/>
          <w:lang w:eastAsia="hr-HR"/>
        </w:rPr>
        <w:t>00355230535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reg. br.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18002921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26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lipnja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rFonts w:cs="Times New Roman" w:eastAsia="Times New Roman"/>
          <w:szCs w:val="24"/>
          <w:lang w:eastAsia="hr-HR"/>
        </w:rPr>
        <w:t>registra.</w:t>
      </w:r>
    </w:p>
    <w:p w:rsidRDefault="00847516" w:rsidP="00847516" w:rsidR="00847516" w:rsidRPr="001C2B01">
      <w:pPr>
        <w:ind w:firstLine="708"/>
        <w:rPr>
          <w:szCs w:val="24"/>
        </w:rPr>
      </w:pPr>
    </w:p>
    <w:p w:rsidRDefault="00847516" w:rsidP="00847516" w:rsidR="00847516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26</w:t>
      </w:r>
      <w:r w:rsidRPr="001C2B01">
        <w:rPr>
          <w:szCs w:val="24"/>
        </w:rPr>
        <w:t xml:space="preserve">. </w:t>
      </w:r>
      <w:r>
        <w:rPr>
          <w:szCs w:val="24"/>
        </w:rPr>
        <w:t>lipnja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18</w:t>
      </w:r>
      <w:r w:rsidRPr="001C2B01">
        <w:rPr>
          <w:szCs w:val="24"/>
        </w:rPr>
        <w:t>.</w:t>
      </w:r>
      <w:r>
        <w:rPr>
          <w:szCs w:val="24"/>
        </w:rPr>
        <w:t>385</w:t>
      </w:r>
      <w:r w:rsidRPr="001C2B01">
        <w:rPr>
          <w:szCs w:val="24"/>
        </w:rPr>
        <w:t>,</w:t>
      </w:r>
      <w:r>
        <w:rPr>
          <w:szCs w:val="24"/>
        </w:rPr>
        <w:t>87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847516" w:rsidP="00847516" w:rsidR="00847516" w:rsidRPr="001C2B01">
      <w:pPr>
        <w:rPr>
          <w:szCs w:val="24"/>
        </w:rPr>
      </w:pPr>
    </w:p>
    <w:p w:rsidRDefault="00847516" w:rsidP="00847516" w:rsidR="00847516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 za zastupanje dužnika</w:t>
      </w:r>
      <w:r w:rsidRPr="001C2B01">
        <w:rPr>
          <w:rFonts w:cs="Times New Roman" w:eastAsia="Times New Roman"/>
          <w:szCs w:val="24"/>
          <w:lang w:eastAsia="hr-HR"/>
        </w:rPr>
        <w:t xml:space="preserve">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847516" w:rsidP="00847516" w:rsidR="00847516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47516" w:rsidP="00847516" w:rsidR="00847516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379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379</w:t>
      </w:r>
      <w:r w:rsidRPr="001C2B01">
        <w:rPr>
          <w:rFonts w:cs="Times New Roman" w:eastAsia="Times New Roman"/>
          <w:szCs w:val="24"/>
          <w:lang w:eastAsia="hr-HR"/>
        </w:rPr>
        <w:t>-17 dodatni iznos predujma u visini od 10.000,00 k</w:t>
      </w:r>
      <w:r>
        <w:rPr>
          <w:rFonts w:cs="Times New Roman" w:eastAsia="Times New Roman"/>
          <w:szCs w:val="24"/>
          <w:lang w:eastAsia="hr-HR"/>
        </w:rPr>
        <w:t>n</w:t>
      </w:r>
      <w:r w:rsidRPr="001C2B01">
        <w:rPr>
          <w:rFonts w:cs="Times New Roman" w:eastAsia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847516" w:rsidP="00847516" w:rsidR="00847516" w:rsidRPr="001C2B01">
      <w:pPr>
        <w:ind w:firstLine="708"/>
        <w:rPr>
          <w:szCs w:val="24"/>
        </w:rPr>
      </w:pPr>
    </w:p>
    <w:p w:rsidRDefault="00847516" w:rsidP="00847516" w:rsidR="00847516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47516" w:rsidP="00847516" w:rsidR="00847516" w:rsidRPr="001C2B01">
      <w:pPr>
        <w:ind w:firstLine="708"/>
        <w:rPr>
          <w:szCs w:val="24"/>
        </w:rPr>
      </w:pPr>
    </w:p>
    <w:p w:rsidRDefault="00847516" w:rsidP="00847516" w:rsidR="00847516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29</w:t>
      </w:r>
      <w:r w:rsidRPr="001C2B01">
        <w:rPr>
          <w:szCs w:val="24"/>
        </w:rPr>
        <w:t xml:space="preserve">. </w:t>
      </w:r>
      <w:r>
        <w:rPr>
          <w:szCs w:val="24"/>
        </w:rPr>
        <w:t>lipnja</w:t>
      </w:r>
      <w:r w:rsidRPr="001C2B01">
        <w:rPr>
          <w:szCs w:val="24"/>
        </w:rPr>
        <w:t xml:space="preserve"> 2017.</w:t>
      </w:r>
    </w:p>
    <w:p w:rsidRDefault="00847516" w:rsidP="00847516" w:rsidR="00847516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847516" w:rsidP="00847516" w:rsidR="00847516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Mihaela Kaligari</w:t>
      </w:r>
      <w:r w:rsidR="00AE0EE1">
        <w:rPr>
          <w:szCs w:val="24"/>
        </w:rPr>
        <w:t xml:space="preserve">, v. r. </w:t>
      </w:r>
    </w:p>
    <w:p w:rsidRDefault="00847516" w:rsidP="00847516" w:rsidR="00847516" w:rsidRPr="00847516">
      <w:pPr>
        <w:rPr>
          <w:szCs w:val="24"/>
        </w:rPr>
      </w:pPr>
      <w:r w:rsidRPr="00847516">
        <w:rPr>
          <w:szCs w:val="24"/>
        </w:rPr>
        <w:lastRenderedPageBreak/>
        <w:t>DNA:</w:t>
      </w:r>
    </w:p>
    <w:p w:rsidRDefault="00847516" w:rsidP="00847516" w:rsidR="008A5CB1" w:rsidRPr="00847516">
      <w:pPr>
        <w:jc w:val="left"/>
        <w:rPr>
          <w:szCs w:val="24"/>
        </w:rPr>
      </w:pPr>
      <w:r w:rsidRPr="00847516">
        <w:rPr>
          <w:szCs w:val="24"/>
        </w:rPr>
        <w:t>- mrežna stranica e-Oglasna ploča sudova (45 dana).</w:t>
      </w:r>
    </w:p>
    <w:sectPr w:rsidSect="005972A8" w:rsidR="008A5CB1" w:rsidRPr="00847516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516" w:rsidP="00847516" w:rsidR="00847516">
      <w:r>
        <w:separator/>
      </w:r>
    </w:p>
  </w:endnote>
  <w:endnote w:id="0" w:type="continuationSeparator">
    <w:p w:rsidRDefault="00847516" w:rsidP="00847516" w:rsidR="00847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516" w:rsidP="00847516" w:rsidR="00847516">
      <w:r>
        <w:separator/>
      </w:r>
    </w:p>
  </w:footnote>
  <w:footnote w:id="0" w:type="continuationSeparator">
    <w:p w:rsidRDefault="00847516" w:rsidP="00847516" w:rsidR="008475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7516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E0EE1">
          <w:rPr>
            <w:noProof/>
          </w:rPr>
          <w:t>2</w:t>
        </w:r>
        <w:r>
          <w:fldChar w:fldCharType="end"/>
        </w:r>
      </w:sdtContent>
    </w:sdt>
    <w:r>
      <w:tab/>
    </w:r>
    <w:r w:rsidRPr="001C2B01">
      <w:rPr>
        <w:szCs w:val="24"/>
      </w:rPr>
      <w:t>11 St-</w:t>
    </w:r>
    <w:r>
      <w:rPr>
        <w:szCs w:val="24"/>
      </w:rPr>
      <w:t>379</w:t>
    </w:r>
    <w:r w:rsidRPr="001C2B01">
      <w:rPr>
        <w:szCs w:val="24"/>
      </w:rPr>
      <w:t>/2017-3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7516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379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428"/>
    <w:rsid w:val="00534428"/>
    <w:rsid w:val="00847516"/>
    <w:rsid w:val="008A5CB1"/>
    <w:rsid w:val="00AE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751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751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7516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75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751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75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5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E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EE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E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E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751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751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7516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75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751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75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5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E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EE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E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E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OSPOSOBLJAVANJE MLADIH SA DOWN SYNDROMOM "ANAMARIJA.UP&amp;DOWN DADI", UMAG</izvorni_sadrzaj>
    <derivirana_varijabla naziv="DomainObject.Predmet.ProtustrankaFormated_1">  UDRUGA ZA OSPOSOBLJAVANJE MLADIH SA DOWN SYNDROMOM "ANAMARIJA.UP&amp;DOWN DADI", UMAG</derivirana_varijabla>
  </DomainObject.Predmet.ProtustrankaFormated>
  <DomainObject.Predmet.ProtustrankaFormatedOIB>
    <izvorni_sadrzaj>  UDRUGA ZA OSPOSOBLJAVANJE MLADIH SA DOWN SYNDROMOM "ANAMARIJA.UP&amp;DOWN DADI", UMAG, OIB 00355230535</izvorni_sadrzaj>
    <derivirana_varijabla naziv="DomainObject.Predmet.ProtustrankaFormatedOIB_1">  UDRUGA ZA OSPOSOBLJAVANJE MLADIH SA DOWN SYNDROMOM "ANAMARIJA.UP&amp;DOWN DADI", UMAG, OIB 00355230535</derivirana_varijabla>
  </DomainObject.Predmet.ProtustrankaFormatedOIB>
  <DomainObject.Predmet.ProtustrankaFormatedWithAdress>
    <izvorni_sadrzaj> UDRUGA ZA OSPOSOBLJAVANJE MLADIH SA DOWN SYNDROMOM "ANAMARIJA.UP&amp;DOWN DADI", UMAG, Augustina Vivode 6, 52470 Umag</izvorni_sadrzaj>
    <derivirana_varijabla naziv="DomainObject.Predmet.ProtustrankaFormatedWithAdress_1"> UDRUGA ZA OSPOSOBLJAVANJE MLADIH SA DOWN SYNDROMOM "ANAMARIJA.UP&amp;DOWN DADI", UMAG, Augustina Vivode 6, 52470 Umag</derivirana_varijabla>
  </DomainObject.Predmet.ProtustrankaFormatedWithAdress>
  <DomainObject.Predmet.ProtustrankaFormatedWithAdressOIB>
    <izvorni_sadrzaj> UDRUGA ZA OSPOSOBLJAVANJE MLADIH SA DOWN SYNDROMOM "ANAMARIJA.UP&amp;DOWN DADI", UMAG, OIB 00355230535, Augustina Vivode 6, 52470 Umag</izvorni_sadrzaj>
    <derivirana_varijabla naziv="DomainObject.Predmet.ProtustrankaFormatedWithAdressOIB_1"> UDRUGA ZA OSPOSOBLJAVANJE MLADIH SA DOWN SYNDROMOM "ANAMARIJA.UP&amp;DOWN DADI", UMAG, OIB 00355230535, Augustina Vivode 6, 52470 Umag</derivirana_varijabla>
  </DomainObject.Predmet.ProtustrankaFormatedWithAdressOIB>
  <DomainObject.Predmet.ProtustrankaWithAdress>
    <izvorni_sadrzaj>UDRUGA ZA OSPOSOBLJAVANJE MLADIH SA DOWN SYNDROMOM "ANAMARIJA.UP&amp;DOWN DADI", UMAG Augustina Vivode 6, 52470 Umag</izvorni_sadrzaj>
    <derivirana_varijabla naziv="DomainObject.Predmet.ProtustrankaWithAdress_1">UDRUGA ZA OSPOSOBLJAVANJE MLADIH SA DOWN SYNDROMOM "ANAMARIJA.UP&amp;DOWN DADI", UMAG Augustina Vivode 6, 52470 Umag</derivirana_varijabla>
  </DomainObject.Predmet.ProtustrankaWithAdress>
  <DomainObject.Predmet.ProtustrankaWithAdressOIB>
    <izvorni_sadrzaj>UDRUGA ZA OSPOSOBLJAVANJE MLADIH SA DOWN SYNDROMOM "ANAMARIJA.UP&amp;DOWN DADI", UMAG, OIB 00355230535, Augustina Vivode 6, 52470 Umag</izvorni_sadrzaj>
    <derivirana_varijabla naziv="DomainObject.Predmet.ProtustrankaWithAdressOIB_1">UDRUGA ZA OSPOSOBLJAVANJE MLADIH SA DOWN SYNDROMOM "ANAMARIJA.UP&amp;DOWN DADI", UMAG, OIB 00355230535, Augustina Vivode 6, 52470 Umag</derivirana_varijabla>
  </DomainObject.Predmet.ProtustrankaWithAdressOIB>
  <DomainObject.Predmet.ProtustrankaNazivFormated>
    <izvorni_sadrzaj>UDRUGA ZA OSPOSOBLJAVANJE MLADIH SA DOWN SYNDROMOM "ANAMARIJA.UP&amp;DOWN DADI", UMAG</izvorni_sadrzaj>
    <derivirana_varijabla naziv="DomainObject.Predmet.ProtustrankaNazivFormated_1">UDRUGA ZA OSPOSOBLJAVANJE MLADIH SA DOWN SYNDROMOM "ANAMARIJA.UP&amp;DOWN DADI", UMAG</derivirana_varijabla>
  </DomainObject.Predmet.ProtustrankaNazivFormated>
  <DomainObject.Predmet.ProtustrankaNazivFormatedOIB>
    <izvorni_sadrzaj>UDRUGA ZA OSPOSOBLJAVANJE MLADIH SA DOWN SYNDROMOM "ANAMARIJA.UP&amp;DOWN DADI", UMAG, OIB 00355230535</izvorni_sadrzaj>
    <derivirana_varijabla naziv="DomainObject.Predmet.ProtustrankaNazivFormatedOIB_1">UDRUGA ZA OSPOSOBLJAVANJE MLADIH SA DOWN SYNDROMOM "ANAMARIJA.UP&amp;DOWN DADI", UMAG, OIB 00355230535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18385.87</izvorni_sadrzaj>
    <derivirana_varijabla naziv="DomainObject.Predmet.TrenutnaVrijednost_1">18385.87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OSPOSOBLJAVANJE MLADIH SA DOWN SYNDROMOM "ANAMARIJA.UP&amp;DOWN DADI", UMAG</item>
    </izvorni_sadrzaj>
    <derivirana_varijabla naziv="DomainObject.Predmet.ProtuStrankaListFormated_1">
      <item>UDRUGA ZA OSPOSOBLJAVANJE MLADIH SA DOWN SYNDROMOM "ANAMARIJA.UP&amp;DOWN DADI", UMAG</item>
    </derivirana_varijabla>
  </DomainObject.Predmet.ProtuStrankaListFormated>
  <DomainObject.Predmet.ProtuStrankaListFormatedOIB>
    <izvorni_sadrzaj>
      <item>UDRUGA ZA OSPOSOBLJAVANJE MLADIH SA DOWN SYNDROMOM "ANAMARIJA.UP&amp;DOWN DADI", UMAG, OIB 00355230535</item>
    </izvorni_sadrzaj>
    <derivirana_varijabla naziv="DomainObject.Predmet.ProtuStrankaListFormatedOIB_1">
      <item>UDRUGA ZA OSPOSOBLJAVANJE MLADIH SA DOWN SYNDROMOM "ANAMARIJA.UP&amp;DOWN DADI", UMAG, OIB 00355230535</item>
    </derivirana_varijabla>
  </DomainObject.Predmet.ProtuStrankaListFormatedOIB>
  <DomainObject.Predmet.ProtuStrankaListFormatedWithAdress>
    <izvorni_sadrzaj>
      <item>UDRUGA ZA OSPOSOBLJAVANJE MLADIH SA DOWN SYNDROMOM "ANAMARIJA.UP&amp;DOWN DADI", UMAG, Augustina Vivode 6, 52470 Umag</item>
    </izvorni_sadrzaj>
    <derivirana_varijabla naziv="DomainObject.Predmet.ProtuStrankaListFormatedWithAdress_1">
      <item>UDRUGA ZA OSPOSOBLJAVANJE MLADIH SA DOWN SYNDROMOM "ANAMARIJA.UP&amp;DOWN DADI", UMAG, Augustina Vivode 6, 52470 Umag</item>
    </derivirana_varijabla>
  </DomainObject.Predmet.ProtuStrankaListFormatedWithAdress>
  <DomainObject.Predmet.ProtuStrankaListFormatedWithAdressOIB>
    <izvorni_sadrzaj>
      <item>UDRUGA ZA OSPOSOBLJAVANJE MLADIH SA DOWN SYNDROMOM "ANAMARIJA.UP&amp;DOWN DADI", UMAG, OIB 00355230535, Augustina Vivode 6, 52470 Umag</item>
    </izvorni_sadrzaj>
    <derivirana_varijabla naziv="DomainObject.Predmet.ProtuStrankaListFormatedWithAdressOIB_1">
      <item>UDRUGA ZA OSPOSOBLJAVANJE MLADIH SA DOWN SYNDROMOM "ANAMARIJA.UP&amp;DOWN DADI", UMAG, OIB 00355230535, Augustina Vivode 6, 52470 Umag</item>
    </derivirana_varijabla>
  </DomainObject.Predmet.ProtuStrankaListFormatedWithAdressOIB>
  <DomainObject.Predmet.ProtuStrankaListNazivFormated>
    <izvorni_sadrzaj>
      <item>UDRUGA ZA OSPOSOBLJAVANJE MLADIH SA DOWN SYNDROMOM "ANAMARIJA.UP&amp;DOWN DADI", UMAG</item>
    </izvorni_sadrzaj>
    <derivirana_varijabla naziv="DomainObject.Predmet.ProtuStrankaListNazivFormated_1">
      <item>UDRUGA ZA OSPOSOBLJAVANJE MLADIH SA DOWN SYNDROMOM "ANAMARIJA.UP&amp;DOWN DADI", UMAG</item>
    </derivirana_varijabla>
  </DomainObject.Predmet.ProtuStrankaListNazivFormated>
  <DomainObject.Predmet.ProtuStrankaListNazivFormatedOIB>
    <izvorni_sadrzaj>
      <item>UDRUGA ZA OSPOSOBLJAVANJE MLADIH SA DOWN SYNDROMOM "ANAMARIJA.UP&amp;DOWN DADI", UMAG, OIB 00355230535</item>
    </izvorni_sadrzaj>
    <derivirana_varijabla naziv="DomainObject.Predmet.ProtuStrankaListNazivFormatedOIB_1">
      <item>UDRUGA ZA OSPOSOBLJAVANJE MLADIH SA DOWN SYNDROMOM "ANAMARIJA.UP&amp;DOWN DADI", UMAG, OIB 00355230535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OSPOSOBLJAVANJE MLADIH SA DOWN SYNDROMOM "ANAMARIJA.UP&amp;DOWN DADI", UMAG</izvorni_sadrzaj>
    <derivirana_varijabla naziv="DomainObject.Predmet.ProtustrankaIDrugi_1">UDRUGA ZA OSPOSOBLJAVANJE MLADIH SA DOWN SYNDROMOM "ANAMARIJA.UP&amp;DOWN DADI",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ZA OSPOSOBLJAVANJE MLADIH SA DOWN SYNDROMOM "ANAMARIJA.UP&amp;DOWN DADI", UMAG, OIB 00355230535, Augustina Vivode 6, 52470 Umag</izvorni_sadrzaj>
    <derivirana_varijabla naziv="DomainObject.Predmet.ProtustrankaIDrugiAdressOIB_1">UDRUGA ZA OSPOSOBLJAVANJE MLADIH SA DOWN SYNDROMOM "ANAMARIJA.UP&amp;DOWN DADI", UMAG, OIB 00355230535, Augustina Vivode 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OSPOSOBLJAVANJE MLADIH SA DOWN SYNDROMOM "ANAMARIJA.UP&amp;DOWN DADI", UMAG</item>
    </izvorni_sadrzaj>
    <derivirana_varijabla naziv="DomainObject.Predmet.SudioniciListNaziv_1">
      <item>FINANCIJSKA AGENCIJA, RC RIJEKA, PODRUŽNICA PULA, PULA</item>
      <item>UDRUGA ZA OSPOSOBLJAVANJE MLADIH SA DOWN SYNDROMOM "ANAMARIJA.UP&amp;DOWN DADI",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ZA OSPOSOBLJAVANJE MLADIH SA DOWN SYNDROMOM "ANAMARIJA.UP&amp;DOWN DADI", UMAG, OIB 00355230535, Augustina Vivode 6,52470 Umag</item>
    </izvorni_sadrzaj>
    <derivirana_varijabla naziv="DomainObject.Predmet.SudioniciListAdressOIB_1">
      <item>FINANCIJSKA AGENCIJA, RC RIJEKA, PODRUŽNICA PULA, PULA, OIB 85821130368, Giardini 5,52100 Pula</item>
      <item>UDRUGA ZA OSPOSOBLJAVANJE MLADIH SA DOWN SYNDROMOM "ANAMARIJA.UP&amp;DOWN DADI", UMAG, OIB 00355230535, Augustina Vivode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00355230535</item>
    </izvorni_sadrzaj>
    <derivirana_varijabla naziv="DomainObject.Predmet.SudioniciListNazivOIB_1">
      <item>, OIB 85821130368</item>
      <item>, OIB 00355230535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2758</properties:Characters>
  <properties:Lines>52</properties:Lines>
  <properties:Paragraphs>12</properties:Paragraphs>
  <properties:TotalTime>5</properties:TotalTime>
  <properties:ScaleCrop>false</properties:ScaleCrop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2017-06-29T07:30:00Z</dcterms:created>
  <dc:creator>Morena Brajuha</dc:creator>
  <dc:description/>
  <cp:keywords/>
  <cp:lastModifiedBy>Morena Brajuha</cp:lastModifiedBy>
  <cp:lastPrinted>2017-06-29T07:37:00Z</cp:lastPrinted>
  <dcterms:modified xmlns:xsi="http://www.w3.org/2001/XMLSchema-instance" xsi:type="dcterms:W3CDTF">2017-06-29T10:38:00Z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