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73b63e" w14:paraId="173b63e" w:rsidRDefault="00B0124F" w:rsidP="00922021" w:rsidR="00B0124F" w:rsidRPr="0044508C">
      <w:pPr>
        <w15:collapsed w:val="false"/>
        <w:rPr>
          <w:rStyle w:val="Brojstranice"/>
        </w:rPr>
      </w:pPr>
      <w:bookmarkStart w:name="_GoBack" w:id="0"/>
      <w:bookmarkEnd w:id="0"/>
      <w:r w:rsidRPr="0044508C">
        <w:t xml:space="preserve"> </w:t>
      </w:r>
      <w:r w:rsidR="007D0E1D">
        <w:t xml:space="preserve">  </w:t>
      </w:r>
      <w:r w:rsidRPr="0044508C">
        <w:tab/>
      </w:r>
      <w:r w:rsidR="007D0E1D">
        <w:t xml:space="preserve">  </w:t>
      </w:r>
      <w:r w:rsidRPr="0044508C">
        <w:t xml:space="preserve">  </w:t>
      </w:r>
      <w:r w:rsidR="00922021" w:rsidRPr="0044508C">
        <w:t xml:space="preserve"> </w:t>
      </w:r>
      <w:r w:rsidR="003E3A5D">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fillcolor="window" id="_x0000_i1025" style="width:46.8pt;height:52.8pt" type="#_x0000_t75">
            <v:imagedata r:id="rId9" o:title=""/>
          </v:shape>
        </w:pict>
      </w:r>
      <w:r w:rsidR="007D0E1D">
        <w:rPr>
          <w:rStyle w:val="Brojstranice"/>
        </w:rPr>
        <w:t xml:space="preserve"> </w:t>
      </w:r>
    </w:p>
    <w:p w:rsidRDefault="007D0E1D" w:rsidP="00922021" w:rsidR="00A1361E">
      <w:pPr>
        <w:rPr>
          <w:bCs/>
        </w:rPr>
      </w:pPr>
      <w:r>
        <w:rPr>
          <w:bCs/>
        </w:rPr>
        <w:t xml:space="preserve">   REPUBLIKA</w:t>
      </w:r>
      <w:r w:rsidR="00922021" w:rsidRPr="0044508C">
        <w:rPr>
          <w:bCs/>
        </w:rPr>
        <w:t> HRVATSKA</w:t>
      </w:r>
      <w:r w:rsidR="00922021" w:rsidRPr="0044508C">
        <w:t xml:space="preserve"> </w:t>
      </w:r>
      <w:r w:rsidR="00922021" w:rsidRPr="0044508C">
        <w:br/>
      </w:r>
      <w:r w:rsidR="00922021" w:rsidRPr="0044508C">
        <w:rPr>
          <w:bCs/>
        </w:rPr>
        <w:t>TRGOVAČKI SUD U PAZINU</w:t>
      </w:r>
    </w:p>
    <w:p w:rsidRDefault="00A1361E" w:rsidP="007D0E1D" w:rsidR="00B0124F" w:rsidRPr="0044508C">
      <w:pPr>
        <w:ind w:firstLine="708"/>
        <w:rPr>
          <w:rStyle w:val="Brojstranice"/>
        </w:rPr>
      </w:pPr>
      <w:r>
        <w:rPr>
          <w:bCs/>
        </w:rPr>
        <w:t xml:space="preserve">Pazin, </w:t>
      </w:r>
      <w:proofErr w:type="spellStart"/>
      <w:r>
        <w:rPr>
          <w:bCs/>
        </w:rPr>
        <w:t>Dršćevka</w:t>
      </w:r>
      <w:proofErr w:type="spellEnd"/>
      <w:r>
        <w:rPr>
          <w:bCs/>
        </w:rPr>
        <w:t xml:space="preserve"> 1</w:t>
      </w:r>
      <w:r w:rsidR="00922021" w:rsidRPr="0044508C">
        <w:t xml:space="preserve"> </w:t>
      </w:r>
      <w:r w:rsidR="00B0124F" w:rsidRPr="0044508C">
        <w:rPr>
          <w:rStyle w:val="Brojstranice"/>
        </w:rPr>
        <w:tab/>
      </w:r>
    </w:p>
    <w:p w:rsidRDefault="00922021" w:rsidP="00922021" w:rsidR="00922021" w:rsidRPr="0044508C">
      <w:pPr>
        <w:rPr>
          <w:rStyle w:val="Brojstranice"/>
        </w:rPr>
      </w:pPr>
    </w:p>
    <w:p w:rsidRDefault="000F7D6F" w:rsidP="006E3135" w:rsidR="006E3135">
      <w:pPr>
        <w:ind w:firstLine="708"/>
        <w:jc w:val="both"/>
      </w:pPr>
      <w:r w:rsidRPr="000F7D6F">
        <w:rPr>
          <w:rStyle w:val="Brojstranice"/>
        </w:rPr>
        <w:t xml:space="preserve">Trgovački sud u Pazinu, po sucu Ivanu Dujiću, u stečajnom postupku nad dužnikom BETOVEN d.o.o. u stečaju Pula, </w:t>
      </w:r>
      <w:proofErr w:type="spellStart"/>
      <w:r w:rsidRPr="000F7D6F">
        <w:rPr>
          <w:rStyle w:val="Brojstranice"/>
        </w:rPr>
        <w:t>Šišanska</w:t>
      </w:r>
      <w:proofErr w:type="spellEnd"/>
      <w:r w:rsidRPr="000F7D6F">
        <w:rPr>
          <w:rStyle w:val="Brojstranice"/>
        </w:rPr>
        <w:t xml:space="preserve"> cesta 189, OIB 61265106301, 1</w:t>
      </w:r>
      <w:r>
        <w:rPr>
          <w:rStyle w:val="Brojstranice"/>
        </w:rPr>
        <w:t>5</w:t>
      </w:r>
      <w:r w:rsidRPr="000F7D6F">
        <w:rPr>
          <w:rStyle w:val="Brojstranice"/>
        </w:rPr>
        <w:t xml:space="preserve">. </w:t>
      </w:r>
      <w:r>
        <w:rPr>
          <w:rStyle w:val="Brojstranice"/>
        </w:rPr>
        <w:t>svibnja</w:t>
      </w:r>
      <w:r w:rsidRPr="000F7D6F">
        <w:rPr>
          <w:rStyle w:val="Brojstranice"/>
        </w:rPr>
        <w:t xml:space="preserve"> 2018.</w:t>
      </w:r>
      <w:r w:rsidR="006E3135" w:rsidRPr="006E3135">
        <w:t xml:space="preserve"> </w:t>
      </w:r>
      <w:r w:rsidR="006E3135">
        <w:t>donio je slijedeći</w:t>
      </w:r>
    </w:p>
    <w:p w:rsidRDefault="007C04F2" w:rsidP="006E3135" w:rsidR="007C04F2">
      <w:pPr>
        <w:ind w:firstLine="708"/>
        <w:jc w:val="both"/>
      </w:pPr>
    </w:p>
    <w:p w:rsidRDefault="006E3135" w:rsidP="007D0E1D" w:rsidR="006E3135">
      <w:pPr>
        <w:jc w:val="center"/>
      </w:pPr>
      <w:r>
        <w:t>Z A K L J U Č A K</w:t>
      </w:r>
    </w:p>
    <w:p w:rsidRDefault="007C04F2" w:rsidP="006E3135" w:rsidR="007C04F2" w:rsidRPr="0044508C">
      <w:pPr>
        <w:ind w:firstLine="708"/>
        <w:jc w:val="both"/>
      </w:pPr>
    </w:p>
    <w:p w:rsidRDefault="0028361B" w:rsidP="0028361B" w:rsidR="0028361B" w:rsidRPr="0044508C">
      <w:pPr>
        <w:ind w:firstLine="708"/>
        <w:jc w:val="both"/>
      </w:pPr>
      <w:r w:rsidRPr="0044508C">
        <w:t xml:space="preserve">Daje se suglasnost stečajnom upravitelju </w:t>
      </w:r>
      <w:r w:rsidR="000F7D6F">
        <w:t>Jasmini</w:t>
      </w:r>
      <w:r w:rsidR="000F7D6F" w:rsidRPr="000F7D6F">
        <w:t xml:space="preserve"> Lichtenberg</w:t>
      </w:r>
      <w:r w:rsidR="000F7D6F">
        <w:t xml:space="preserve"> </w:t>
      </w:r>
      <w:r w:rsidRPr="0044508C">
        <w:t>za djelomičnu diobu prema diob</w:t>
      </w:r>
      <w:r w:rsidR="000F7D6F">
        <w:t>e</w:t>
      </w:r>
      <w:r w:rsidRPr="0044508C">
        <w:t xml:space="preserve">nom popisu od </w:t>
      </w:r>
      <w:r w:rsidR="000F7D6F">
        <w:t>9</w:t>
      </w:r>
      <w:r w:rsidR="009D668A" w:rsidRPr="0044508C">
        <w:t xml:space="preserve">. </w:t>
      </w:r>
      <w:r w:rsidR="000F7D6F">
        <w:t>svibnja</w:t>
      </w:r>
      <w:r w:rsidRPr="0044508C">
        <w:t xml:space="preserve"> 201</w:t>
      </w:r>
      <w:r w:rsidR="000F7D6F">
        <w:t>8</w:t>
      </w:r>
      <w:r w:rsidRPr="0044508C">
        <w:t>.</w:t>
      </w:r>
    </w:p>
    <w:p w:rsidRDefault="0028361B" w:rsidP="0028361B" w:rsidR="0028361B" w:rsidRPr="0044508C">
      <w:pPr>
        <w:ind w:firstLine="708"/>
        <w:jc w:val="both"/>
      </w:pPr>
    </w:p>
    <w:p w:rsidRDefault="0028361B" w:rsidP="0028361B" w:rsidR="0028361B" w:rsidRPr="0044508C">
      <w:pPr>
        <w:jc w:val="center"/>
      </w:pPr>
      <w:r w:rsidRPr="0044508C">
        <w:t>Obrazloženje</w:t>
      </w:r>
    </w:p>
    <w:p w:rsidRDefault="0028361B" w:rsidP="0028361B" w:rsidR="0028361B" w:rsidRPr="0044508C">
      <w:pPr>
        <w:jc w:val="both"/>
      </w:pPr>
    </w:p>
    <w:p w:rsidRDefault="00F726BE" w:rsidP="006A71D1" w:rsidR="006A71D1">
      <w:pPr>
        <w:jc w:val="both"/>
      </w:pPr>
      <w:r w:rsidRPr="0044508C">
        <w:tab/>
      </w:r>
      <w:r w:rsidR="000F7D6F">
        <w:t>Podneskom od 9</w:t>
      </w:r>
      <w:r w:rsidR="006A71D1">
        <w:t xml:space="preserve">. </w:t>
      </w:r>
      <w:r w:rsidR="000F7D6F">
        <w:t>svibnja</w:t>
      </w:r>
      <w:r w:rsidR="006A71D1">
        <w:t xml:space="preserve"> 201</w:t>
      </w:r>
      <w:r w:rsidR="000F7D6F">
        <w:t>8</w:t>
      </w:r>
      <w:r w:rsidR="006A71D1">
        <w:t>. stečajni upravitelj je predložio provođenje djelomične diobe prema diob</w:t>
      </w:r>
      <w:r w:rsidR="000F7D6F">
        <w:t>e</w:t>
      </w:r>
      <w:r w:rsidR="006A71D1">
        <w:t xml:space="preserve">nom popisu </w:t>
      </w:r>
      <w:r w:rsidR="000F7D6F">
        <w:t xml:space="preserve">dostavljenom uz taj </w:t>
      </w:r>
      <w:r w:rsidR="006A71D1">
        <w:t>podnes</w:t>
      </w:r>
      <w:r w:rsidR="000F7D6F">
        <w:t>a</w:t>
      </w:r>
      <w:r w:rsidR="006A71D1">
        <w:t xml:space="preserve">k, i to </w:t>
      </w:r>
      <w:r w:rsidR="000F7D6F">
        <w:t>na način da se u cijelosti namire tražbine prvog</w:t>
      </w:r>
      <w:r w:rsidR="006A71D1">
        <w:t xml:space="preserve"> višeg isplatnog reda. </w:t>
      </w:r>
      <w:r w:rsidR="003B7D1A">
        <w:t>Podnesak sa diobenim popisom objavljen je na e-oglasnoj ploči suda 14. svibnja 2018.</w:t>
      </w:r>
    </w:p>
    <w:p w:rsidRDefault="006A71D1" w:rsidP="006A71D1" w:rsidR="006A71D1">
      <w:pPr>
        <w:jc w:val="both"/>
      </w:pPr>
      <w:r>
        <w:tab/>
        <w:t xml:space="preserve">Temeljem odredbe čl. </w:t>
      </w:r>
      <w:r w:rsidR="000F7D6F">
        <w:t>27</w:t>
      </w:r>
      <w:r>
        <w:t xml:space="preserve">3. st. 3. Stečajnog zakona </w:t>
      </w:r>
      <w:r w:rsidRPr="006A71D1">
        <w:t xml:space="preserve">(dalje: SZ,) </w:t>
      </w:r>
      <w:r>
        <w:t>odlučeno je kao u izreci.</w:t>
      </w:r>
    </w:p>
    <w:p w:rsidRDefault="006A71D1" w:rsidP="006A71D1" w:rsidR="0028361B" w:rsidRPr="0044508C">
      <w:pPr>
        <w:jc w:val="both"/>
      </w:pPr>
      <w:r>
        <w:tab/>
      </w:r>
    </w:p>
    <w:p w:rsidRDefault="0028361B" w:rsidP="0028361B" w:rsidR="0044508C">
      <w:pPr>
        <w:jc w:val="center"/>
      </w:pPr>
      <w:r w:rsidRPr="0044508C">
        <w:t xml:space="preserve">U Pazinu, </w:t>
      </w:r>
      <w:r w:rsidR="000F7D6F">
        <w:t>15</w:t>
      </w:r>
      <w:r w:rsidRPr="0044508C">
        <w:t xml:space="preserve">. </w:t>
      </w:r>
      <w:r w:rsidR="000F7D6F">
        <w:t>svibnja</w:t>
      </w:r>
      <w:r w:rsidRPr="0044508C">
        <w:t xml:space="preserve"> 201</w:t>
      </w:r>
      <w:r w:rsidR="000F7D6F">
        <w:t>8</w:t>
      </w:r>
      <w:r w:rsidRPr="0044508C">
        <w:t>.</w:t>
      </w:r>
    </w:p>
    <w:p w:rsidRDefault="0028361B" w:rsidP="0028361B" w:rsidR="0028361B" w:rsidRPr="0044508C">
      <w:pPr>
        <w:jc w:val="center"/>
      </w:pPr>
      <w:r w:rsidRPr="0044508C">
        <w:tab/>
      </w:r>
      <w:r w:rsidRPr="0044508C">
        <w:tab/>
      </w:r>
    </w:p>
    <w:p w:rsidRDefault="0028361B" w:rsidP="007D0E1D" w:rsidR="0028361B" w:rsidRPr="0044508C">
      <w:pPr>
        <w:ind w:left="4956"/>
        <w:jc w:val="center"/>
      </w:pPr>
      <w:r w:rsidRPr="0044508C">
        <w:t>Stečajni sudac</w:t>
      </w:r>
    </w:p>
    <w:p w:rsidRDefault="0028361B" w:rsidP="007D0E1D" w:rsidR="0028361B" w:rsidRPr="0044508C">
      <w:pPr>
        <w:ind w:left="4956"/>
        <w:jc w:val="center"/>
      </w:pPr>
    </w:p>
    <w:p w:rsidRDefault="0028361B" w:rsidP="007D0E1D" w:rsidR="0028361B" w:rsidRPr="0044508C">
      <w:pPr>
        <w:ind w:left="4956"/>
        <w:jc w:val="center"/>
      </w:pPr>
      <w:r w:rsidRPr="0044508C">
        <w:t>Ivan Dujić</w:t>
      </w:r>
      <w:r w:rsidR="003E3A5D">
        <w:t>, v.r.</w:t>
      </w:r>
    </w:p>
    <w:p w:rsidRDefault="0028361B" w:rsidP="007D0E1D" w:rsidR="0028361B" w:rsidRPr="0044508C"/>
    <w:p w:rsidRDefault="00A1361E" w:rsidP="006E3135" w:rsidR="00A1361E">
      <w:pPr>
        <w:jc w:val="both"/>
      </w:pPr>
    </w:p>
    <w:p w:rsidRDefault="00A1361E" w:rsidP="006E3135" w:rsidR="00A1361E">
      <w:pPr>
        <w:jc w:val="both"/>
      </w:pPr>
    </w:p>
    <w:p w:rsidRDefault="006E3135" w:rsidP="006E3135" w:rsidR="006E3135">
      <w:pPr>
        <w:jc w:val="both"/>
      </w:pPr>
      <w:r>
        <w:t>UPUTA O PRAVNOM LIJEKU</w:t>
      </w:r>
    </w:p>
    <w:p w:rsidRDefault="006E3135" w:rsidP="006E3135" w:rsidR="0028361B">
      <w:pPr>
        <w:jc w:val="both"/>
      </w:pPr>
      <w:r>
        <w:t>Protiv ovog zaključka žalba nije dopuštena (čl</w:t>
      </w:r>
      <w:r w:rsidR="00A1361E">
        <w:t>.</w:t>
      </w:r>
      <w:r>
        <w:t xml:space="preserve"> 1</w:t>
      </w:r>
      <w:r w:rsidR="000F7D6F">
        <w:t>9</w:t>
      </w:r>
      <w:r>
        <w:t xml:space="preserve">. st. </w:t>
      </w:r>
      <w:r w:rsidR="000F7D6F">
        <w:t>7</w:t>
      </w:r>
      <w:r>
        <w:t>. S</w:t>
      </w:r>
      <w:r w:rsidR="006353E3">
        <w:t>Z-a</w:t>
      </w:r>
      <w:r>
        <w:t>).</w:t>
      </w:r>
    </w:p>
    <w:p w:rsidRDefault="006E3135" w:rsidP="006E3135" w:rsidR="006E3135" w:rsidRPr="0044508C">
      <w:pPr>
        <w:jc w:val="both"/>
      </w:pPr>
    </w:p>
    <w:p w:rsidRDefault="0028361B" w:rsidP="0028361B" w:rsidR="0028361B" w:rsidRPr="0044508C">
      <w:pPr>
        <w:jc w:val="both"/>
      </w:pPr>
      <w:r w:rsidRPr="0044508C">
        <w:t>DNA</w:t>
      </w:r>
    </w:p>
    <w:p w:rsidRDefault="006A71D1" w:rsidP="0044508C" w:rsidR="006A71D1">
      <w:pPr>
        <w:jc w:val="both"/>
      </w:pPr>
      <w:r w:rsidRPr="0044508C">
        <w:t xml:space="preserve">- e- </w:t>
      </w:r>
      <w:r>
        <w:t>o</w:t>
      </w:r>
      <w:r w:rsidRPr="0044508C">
        <w:t>glasna ploča suda</w:t>
      </w:r>
      <w:r w:rsidR="000F7D6F">
        <w:t>, osam dana</w:t>
      </w:r>
      <w:r w:rsidRPr="0044508C">
        <w:t xml:space="preserve"> </w:t>
      </w:r>
    </w:p>
    <w:p w:rsidRDefault="000F7D6F" w:rsidP="006A71D1" w:rsidR="0028361B">
      <w:pPr>
        <w:jc w:val="both"/>
      </w:pPr>
      <w:r>
        <w:t>- s</w:t>
      </w:r>
      <w:r w:rsidR="0028361B" w:rsidRPr="0044508C">
        <w:t>tečajni upravitelj</w:t>
      </w:r>
      <w:r w:rsidR="006A71D1">
        <w:t xml:space="preserve"> </w:t>
      </w:r>
      <w:r>
        <w:t>Jasmina Lichtenberg</w:t>
      </w:r>
    </w:p>
    <w:p w:rsidRDefault="00034BB7" w:rsidP="0044508C" w:rsidR="00034BB7">
      <w:pPr>
        <w:jc w:val="both"/>
      </w:pPr>
    </w:p>
    <w:p w:rsidRDefault="00034BB7" w:rsidP="0044508C" w:rsidR="00034BB7">
      <w:pPr>
        <w:jc w:val="both"/>
      </w:pPr>
      <w:r>
        <w:t>R.</w:t>
      </w:r>
    </w:p>
    <w:p w:rsidRDefault="00034BB7" w:rsidP="0044508C" w:rsidR="00034BB7" w:rsidRPr="0044508C">
      <w:pPr>
        <w:jc w:val="both"/>
      </w:pPr>
      <w:r>
        <w:t>Kal. 60 dana.</w:t>
      </w:r>
    </w:p>
    <w:sectPr w:rsidSect="007D0E1D" w:rsidR="00034BB7" w:rsidRPr="0044508C">
      <w:headerReference w:type="even" r:id="rId10"/>
      <w:headerReference w:type="default" r:id="rId11"/>
      <w:headerReference w:type="first" r:id="rId12"/>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515F" w:rsidR="0064515F">
      <w:r>
        <w:separator/>
      </w:r>
    </w:p>
  </w:endnote>
  <w:endnote w:id="0" w:type="continuationSeparator">
    <w:p w:rsidRDefault="0064515F" w:rsidR="0064515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515F" w:rsidR="0064515F">
      <w:r>
        <w:separator/>
      </w:r>
    </w:p>
  </w:footnote>
  <w:footnote w:id="0" w:type="continuationSeparator">
    <w:p w:rsidRDefault="0064515F" w:rsidR="0064515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568B" w:rsidP="00533116" w:rsidR="0008568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8568B" w:rsidR="0008568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568B" w:rsidP="00533116" w:rsidR="0008568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A71D1">
      <w:rPr>
        <w:rStyle w:val="Brojstranice"/>
        <w:noProof/>
      </w:rPr>
      <w:t>3</w:t>
    </w:r>
    <w:r>
      <w:rPr>
        <w:rStyle w:val="Brojstranice"/>
      </w:rPr>
      <w:fldChar w:fldCharType="end"/>
    </w:r>
  </w:p>
  <w:p w:rsidRDefault="00F030EE" w:rsidR="0008568B">
    <w:pPr>
      <w:pStyle w:val="Zaglavlje"/>
    </w:pPr>
    <w:r>
      <w:rPr>
        <w:rStyle w:val="Brojstranice"/>
      </w:rPr>
      <w:tab/>
    </w:r>
    <w:r>
      <w:rPr>
        <w:rStyle w:val="Brojstranice"/>
      </w:rPr>
      <w:tab/>
    </w:r>
    <w:proofErr w:type="spellStart"/>
    <w:r w:rsidR="006E3135" w:rsidRPr="006E3135">
      <w:rPr>
        <w:rStyle w:val="Brojstranice"/>
      </w:rPr>
      <w:t>Posl</w:t>
    </w:r>
    <w:proofErr w:type="spellEnd"/>
    <w:r w:rsidR="006E3135" w:rsidRPr="006E3135">
      <w:rPr>
        <w:rStyle w:val="Brojstranice"/>
      </w:rPr>
      <w:t>. br. 10 St-863/16-82</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030EE" w:rsidR="00F030EE">
    <w:pPr>
      <w:pStyle w:val="Zaglavlje"/>
    </w:pPr>
    <w:r>
      <w:rPr>
        <w:rStyle w:val="Brojstranice"/>
      </w:rPr>
      <w:tab/>
    </w:r>
    <w:r>
      <w:rPr>
        <w:rStyle w:val="Brojstranice"/>
      </w:rPr>
      <w:tab/>
    </w:r>
    <w:r w:rsidR="007C04F2">
      <w:rPr>
        <w:rStyle w:val="Brojstranice"/>
      </w:rPr>
      <w:t>10 St-</w:t>
    </w:r>
    <w:r w:rsidR="000F7D6F">
      <w:rPr>
        <w:rStyle w:val="Brojstranice"/>
      </w:rPr>
      <w:t>251</w:t>
    </w:r>
    <w:r w:rsidR="006E3135">
      <w:rPr>
        <w:rStyle w:val="Brojstranice"/>
      </w:rPr>
      <w:t>/</w:t>
    </w:r>
    <w:r w:rsidR="007C04F2">
      <w:rPr>
        <w:rStyle w:val="Brojstranice"/>
      </w:rPr>
      <w:t>201</w:t>
    </w:r>
    <w:r w:rsidR="000F7D6F">
      <w:rPr>
        <w:rStyle w:val="Brojstranice"/>
      </w:rPr>
      <w:t>7</w:t>
    </w:r>
    <w:r>
      <w:rPr>
        <w:rStyle w:val="Brojstranice"/>
      </w:rPr>
      <w:t>-</w:t>
    </w:r>
    <w:r w:rsidR="000F7D6F">
      <w:rPr>
        <w:rStyle w:val="Brojstranice"/>
      </w:rPr>
      <w:t>115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D451B4"/>
    <w:multiLevelType w:val="hybridMultilevel"/>
    <w:tmpl w:val="481E240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DB1514A"/>
    <w:multiLevelType w:val="hybridMultilevel"/>
    <w:tmpl w:val="6150AEA8"/>
    <w:lvl w:tplc="7CF656CC" w:ilvl="0">
      <w:start w:val="1"/>
      <w:numFmt w:val="decimal"/>
      <w:lvlText w:val="%1."/>
      <w:lvlJc w:val="left"/>
      <w:pPr>
        <w:tabs>
          <w:tab w:pos="720" w:val="num"/>
        </w:tabs>
        <w:ind w:hanging="360" w:left="720"/>
      </w:pPr>
      <w:rPr>
        <w:rFonts w:cs="Times New Roman" w:eastAsia="Times New Roman" w:hAnsi="Times New Roman" w:ascii="Times New Roman"/>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oNotTrackMoves/>
  <w:defaultTabStop w:val="708"/>
  <w:hyphenationZone w:val="425"/>
  <w:noPunctuationKerning/>
  <w:characterSpacingControl w:val="doNotCompress"/>
  <w:savePreviewPicture/>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063B9E"/>
    <w:rsid w:val="00034BB7"/>
    <w:rsid w:val="0005705E"/>
    <w:rsid w:val="00063B9E"/>
    <w:rsid w:val="0008568B"/>
    <w:rsid w:val="00094E70"/>
    <w:rsid w:val="000D7216"/>
    <w:rsid w:val="000D7FBF"/>
    <w:rsid w:val="000F51C5"/>
    <w:rsid w:val="000F7D6F"/>
    <w:rsid w:val="001042C4"/>
    <w:rsid w:val="00126181"/>
    <w:rsid w:val="00137E4E"/>
    <w:rsid w:val="00150C2A"/>
    <w:rsid w:val="001535BF"/>
    <w:rsid w:val="001A0C71"/>
    <w:rsid w:val="001F6337"/>
    <w:rsid w:val="00221660"/>
    <w:rsid w:val="0028361B"/>
    <w:rsid w:val="00296C7E"/>
    <w:rsid w:val="002C74B5"/>
    <w:rsid w:val="002E4973"/>
    <w:rsid w:val="00313EDB"/>
    <w:rsid w:val="00367BD6"/>
    <w:rsid w:val="0039725E"/>
    <w:rsid w:val="003B5158"/>
    <w:rsid w:val="003B56B0"/>
    <w:rsid w:val="003B7D1A"/>
    <w:rsid w:val="003E3A5D"/>
    <w:rsid w:val="003E4875"/>
    <w:rsid w:val="003F5057"/>
    <w:rsid w:val="004202C3"/>
    <w:rsid w:val="004328B2"/>
    <w:rsid w:val="0044508C"/>
    <w:rsid w:val="00493F50"/>
    <w:rsid w:val="004B73E9"/>
    <w:rsid w:val="004E14B2"/>
    <w:rsid w:val="004F162A"/>
    <w:rsid w:val="00521AFF"/>
    <w:rsid w:val="00532D8E"/>
    <w:rsid w:val="00533116"/>
    <w:rsid w:val="005A0F10"/>
    <w:rsid w:val="005B4371"/>
    <w:rsid w:val="005F0CF8"/>
    <w:rsid w:val="006353E3"/>
    <w:rsid w:val="0064515F"/>
    <w:rsid w:val="0065500E"/>
    <w:rsid w:val="00662157"/>
    <w:rsid w:val="006A71D1"/>
    <w:rsid w:val="006A7B46"/>
    <w:rsid w:val="006D7016"/>
    <w:rsid w:val="006E3135"/>
    <w:rsid w:val="006F0048"/>
    <w:rsid w:val="007523BA"/>
    <w:rsid w:val="0076475B"/>
    <w:rsid w:val="007728F6"/>
    <w:rsid w:val="00786836"/>
    <w:rsid w:val="007C04F2"/>
    <w:rsid w:val="007D0E1D"/>
    <w:rsid w:val="007E3E6F"/>
    <w:rsid w:val="00816DC2"/>
    <w:rsid w:val="00835DF5"/>
    <w:rsid w:val="0087200F"/>
    <w:rsid w:val="008D0640"/>
    <w:rsid w:val="008D12A7"/>
    <w:rsid w:val="008F1CCC"/>
    <w:rsid w:val="00922021"/>
    <w:rsid w:val="00943BC1"/>
    <w:rsid w:val="00997AAC"/>
    <w:rsid w:val="009C0DE2"/>
    <w:rsid w:val="009C1B00"/>
    <w:rsid w:val="009D3FFF"/>
    <w:rsid w:val="009D668A"/>
    <w:rsid w:val="00A0482D"/>
    <w:rsid w:val="00A1361E"/>
    <w:rsid w:val="00A435E1"/>
    <w:rsid w:val="00A72B9C"/>
    <w:rsid w:val="00A80E43"/>
    <w:rsid w:val="00A85F81"/>
    <w:rsid w:val="00AD179D"/>
    <w:rsid w:val="00B00BE2"/>
    <w:rsid w:val="00B0124F"/>
    <w:rsid w:val="00B737D7"/>
    <w:rsid w:val="00B764B8"/>
    <w:rsid w:val="00BA7E09"/>
    <w:rsid w:val="00BC3DEE"/>
    <w:rsid w:val="00C14250"/>
    <w:rsid w:val="00C30F39"/>
    <w:rsid w:val="00CB123B"/>
    <w:rsid w:val="00CB7C16"/>
    <w:rsid w:val="00CC359E"/>
    <w:rsid w:val="00CD5EDC"/>
    <w:rsid w:val="00D147C6"/>
    <w:rsid w:val="00D15A99"/>
    <w:rsid w:val="00D45E12"/>
    <w:rsid w:val="00DB5109"/>
    <w:rsid w:val="00DD3E6D"/>
    <w:rsid w:val="00E126CB"/>
    <w:rsid w:val="00E31BC2"/>
    <w:rsid w:val="00E73D2B"/>
    <w:rsid w:val="00E80FE4"/>
    <w:rsid w:val="00E865BF"/>
    <w:rsid w:val="00EC32B1"/>
    <w:rsid w:val="00F030EE"/>
    <w:rsid w:val="00F23582"/>
    <w:rsid w:val="00F23895"/>
    <w:rsid w:val="00F23B7D"/>
    <w:rsid w:val="00F601E1"/>
    <w:rsid w:val="00F65540"/>
    <w:rsid w:val="00F726BE"/>
    <w:rsid w:val="00FB4DA0"/>
    <w:rsid w:val="00FD5BF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6475B"/>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6475B"/>
    <w:pPr>
      <w:tabs>
        <w:tab w:pos="4536" w:val="center"/>
        <w:tab w:pos="9072" w:val="right"/>
      </w:tabs>
    </w:pPr>
  </w:style>
  <w:style w:styleId="Podnoje" w:type="paragraph">
    <w:name w:val="footer"/>
    <w:basedOn w:val="Normal"/>
    <w:rsid w:val="0076475B"/>
    <w:pPr>
      <w:tabs>
        <w:tab w:pos="4536" w:val="center"/>
        <w:tab w:pos="9072" w:val="right"/>
      </w:tabs>
    </w:pPr>
  </w:style>
  <w:style w:styleId="Brojstranice" w:type="character">
    <w:name w:val="page number"/>
    <w:basedOn w:val="Zadanifontodlomka"/>
    <w:rsid w:val="00922021"/>
  </w:style>
  <w:style w:styleId="Odlomakpopisa" w:type="paragraph">
    <w:name w:val="List Paragraph"/>
    <w:basedOn w:val="Normal"/>
    <w:uiPriority w:val="34"/>
    <w:qFormat/>
    <w:rsid w:val="00A1361E"/>
    <w:pPr>
      <w:spacing w:lineRule="auto" w:line="276" w:after="200"/>
      <w:ind w:left="720"/>
      <w:contextualSpacing/>
    </w:pPr>
    <w:rPr>
      <w:rFonts w:eastAsia="Calibri" w:hAnsi="Calibri" w:ascii="Calibri"/>
      <w:sz w:val="22"/>
      <w:szCs w:val="22"/>
      <w:lang w:eastAsia="en-US"/>
    </w:rPr>
  </w:style>
  <w:style w:styleId="Tekstrezerviranogmjesta" w:type="character">
    <w:name w:val="Placeholder Text"/>
    <w:basedOn w:val="Zadanifontodlomka"/>
    <w:uiPriority w:val="99"/>
    <w:semiHidden/>
    <w:rsid w:val="003E3A5D"/>
    <w:rPr>
      <w:color w:val="808080"/>
      <w:bdr w:space="0" w:sz="0" w:color="auto" w:val="none"/>
      <w:shd w:fill="auto" w:color="auto" w:val="clear"/>
    </w:rPr>
  </w:style>
  <w:style w:customStyle="true" w:styleId="eSPISCCParagraphDefaultFont" w:type="character">
    <w:name w:val="eSPIS_CC_Paragraph Default Font"/>
    <w:basedOn w:val="Zadanifontodlomka"/>
    <w:rsid w:val="003E3A5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E3A5D"/>
    <w:rPr>
      <w:bdr w:space="0" w:sz="0" w:color="auto" w:val="none"/>
      <w:shd w:fill="FFFFCC" w:color="auto" w:val="clear"/>
      <w:lang w:val="hr-HR"/>
    </w:rPr>
  </w:style>
  <w:style w:customStyle="true" w:styleId="PozadinaSvijetloCrvena" w:type="character">
    <w:name w:val="Pozadina_SvijetloCrvena"/>
    <w:basedOn w:val="eSPISCCParagraphDefaultFont"/>
    <w:rsid w:val="003E3A5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E3A5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6542420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svibnja 2018.</izvorni_sadrzaj>
    <derivirana_varijabla naziv="DomainObject.DatumDonosenjaOdluke_1">15.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251</izvorni_sadrzaj>
    <derivirana_varijabla naziv="DomainObject.Predmet.Broj_1">251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2017.</izvorni_sadrzaj>
    <derivirana_varijabla naziv="DomainObject.Predmet.DatumOsnivanja_1">20.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28.9.2017. uz izvješće steč. uprav. zaprimljene 4 arhivske mape sa prijavama tražbina (u ref. 10)</izvorni_sadrzaj>
    <derivirana_varijabla naziv="DomainObject.Predmet.Opis_1">28.9.2017. uz izvješće steč. uprav. zaprimljene 4 arhivske mape sa prijavama tražbina (u ref. 10)</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St-251/2017</izvorni_sadrzaj>
    <derivirana_varijabla naziv="DomainObject.Predmet.OznakaBroj_1">St-251/2017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BETOVEN d. o. o. PULA</izvorni_sadrzaj>
    <derivirana_varijabla naziv="DomainObject.Predmet.ProtustrankaFormated_1">  BETOVEN d. o. o. PULA</derivirana_varijabla>
  </DomainObject.Predmet.ProtustrankaFormated>
  <DomainObject.Predmet.ProtustrankaFormatedOIB>
    <izvorni_sadrzaj>  BETOVEN d. o. o. PULA, OIB 61265106301</izvorni_sadrzaj>
    <derivirana_varijabla naziv="DomainObject.Predmet.ProtustrankaFormatedOIB_1">  BETOVEN d. o. o. PULA, OIB 61265106301</derivirana_varijabla>
  </DomainObject.Predmet.ProtustrankaFormatedOIB>
  <DomainObject.Predmet.ProtustrankaFormatedWithAdress>
    <izvorni_sadrzaj> BETOVEN d. o. o. PULA, Šišanska cesta 189, 52100 Pula</izvorni_sadrzaj>
    <derivirana_varijabla naziv="DomainObject.Predmet.ProtustrankaFormatedWithAdress_1"> BETOVEN d. o. o. PULA, Šišanska cesta 189, 52100 Pula</derivirana_varijabla>
  </DomainObject.Predmet.ProtustrankaFormatedWithAdress>
  <DomainObject.Predmet.ProtustrankaFormatedWithAdressOIB>
    <izvorni_sadrzaj> BETOVEN d. o. o. PULA, OIB 61265106301, Šišanska cesta 189, 52100 Pula</izvorni_sadrzaj>
    <derivirana_varijabla naziv="DomainObject.Predmet.ProtustrankaFormatedWithAdressOIB_1"> BETOVEN d. o. o. PULA, OIB 61265106301, Šišanska cesta 189, 52100 Pula</derivirana_varijabla>
  </DomainObject.Predmet.ProtustrankaFormatedWithAdressOIB>
  <DomainObject.Predmet.ProtustrankaWithAdress>
    <izvorni_sadrzaj>BETOVEN d. o. o. PULA Šišanska cesta 189, 52100 Pula</izvorni_sadrzaj>
    <derivirana_varijabla naziv="DomainObject.Predmet.ProtustrankaWithAdress_1">BETOVEN d. o. o. PULA Šišanska cesta 189, 52100 Pula</derivirana_varijabla>
  </DomainObject.Predmet.ProtustrankaWithAdress>
  <DomainObject.Predmet.ProtustrankaWithAdressOIB>
    <izvorni_sadrzaj>BETOVEN d. o. o. PULA, OIB 61265106301, Šišanska cesta 189, 52100 Pula</izvorni_sadrzaj>
    <derivirana_varijabla naziv="DomainObject.Predmet.ProtustrankaWithAdressOIB_1">BETOVEN d. o. o. PULA, OIB 61265106301, Šišanska cesta 189, 52100 Pula</derivirana_varijabla>
  </DomainObject.Predmet.ProtustrankaWithAdressOIB>
  <DomainObject.Predmet.ProtustrankaNazivFormated>
    <izvorni_sadrzaj>BETOVEN d. o. o. PULA</izvorni_sadrzaj>
    <derivirana_varijabla naziv="DomainObject.Predmet.ProtustrankaNazivFormated_1">BETOVEN d. o. o. PULA</derivirana_varijabla>
  </DomainObject.Predmet.ProtustrankaNazivFormated>
  <DomainObject.Predmet.ProtustrankaNazivFormatedOIB>
    <izvorni_sadrzaj>BETOVEN d. o. o. PULA, OIB 61265106301</izvorni_sadrzaj>
    <derivirana_varijabla naziv="DomainObject.Predmet.ProtustrankaNazivFormatedOIB_1">BETOVEN d. o. o. PULA, OIB 61265106301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Ana Bodetić, Pula; Željko Sušilović, Pula; Silva Tkalčič, Banjole; Vera Đorić, Pula; Zoran Pavković, Pula; Dražen Pavičić, Pula; Igor Vinduška, Pula; Svjetlana Borojević Kelbashi, Ližnjan; Ivan Durbas, Ližnjan; Zoran Kaurin, Zagreb; Anto Zečević, Zagreb; Zagrebačka banka d.d. Zagreb</izvorni_sadrzaj>
    <derivirana_varijabla naziv="DomainObject.Predmet.StrankaFormated_1">  Ana Bodetić, Pula; Željko Sušilović, Pula; Silva Tkalčič, Banjole; Vera Đorić, Pula; Zoran Pavković, Pula; Dražen Pavičić, Pula; Igor Vinduška, Pula; Svjetlana Borojević Kelbashi, Ližnjan; Ivan Durbas, Ližnjan; Zoran Kaurin, Zagreb; Anto Zečević, Zagreb; Zagrebačka banka d.d. Zagreb</derivirana_varijabla>
  </DomainObject.Predmet.StrankaFormated>
  <DomainObject.Predmet.StrankaFormatedOIB>
    <izvorni_sadrzaj>  Ana Bodetić, Pula, OIB 41948830034; Željko Sušilović, Pula, OIB 84871037485; Silva Tkalčič, Banjole, OIB 41948060409; Vera Đorić, Pula, OIB 72556884876; Zoran Pavković, Pula, OIB 37236831730; Dražen Pavičić, Pula, OIB 63815838270; Igor Vinduška, Pula, OIB 16125708931; Svjetlana Borojević Kelbashi, Ližnjan, OIB 50623486301; Ivan Durbas, Ližnjan, OIB 13831747786; Zoran Kaurin, Zagreb, OIB 13223363328; Anto Zečević, Zagreb, OIB 68318370949; Zagrebačka banka d.d. Zagreb, OIB 92963223473</izvorni_sadrzaj>
    <derivirana_varijabla naziv="DomainObject.Predmet.StrankaFormatedOIB_1">  Ana Bodetić, Pula, OIB 41948830034; Željko Sušilović, Pula, OIB 84871037485; Silva Tkalčič, Banjole, OIB 41948060409; Vera Đorić, Pula, OIB 72556884876; Zoran Pavković, Pula, OIB 37236831730; Dražen Pavičić, Pula, OIB 63815838270; Igor Vinduška, Pula, OIB 16125708931; Svjetlana Borojević Kelbashi, Ližnjan, OIB 50623486301; Ivan Durbas, Ližnjan, OIB 13831747786; Zoran Kaurin, Zagreb, OIB 13223363328; Anto Zečević, Zagreb, OIB 68318370949; Zagrebačka banka d.d. Zagreb, OIB 92963223473</derivirana_varijabla>
  </DomainObject.Predmet.StrankaFormatedOIB>
  <DomainObject.Predmet.StrankaFormatedWithAdress>
    <izvorni_sadrzaj> Ana Bodetić, Pula, Kašićeva 5, 52100 Pula; Željko Sušilović, Pula, Lakvere 40c, 52100 Pula; Silva Tkalčič, Banjole, Indije 37, 52100 Banjole; Vera Đorić, Pula, Ljudevita Posavskog 25, 52100 Pula; Zoran Pavković, Pula, Montiron 65, 52100 Šišan; Dražen Pavičić, Pula, Centar 41b, 52100 Šišan; Igor Vinduška, Pula, Valtura 115c, 52100 Valtura; Svjetlana Borojević Kelbashi, Ližnjan, Montiron 24, 52100 Šišan; Ivan Durbas, Ližnjan, Centar 5b, 52100 Šišan; Zoran Kaurin, Zagreb, I. Petruševec Iii. Odvojak 151, 10000 Zagreb; Anto Zečević, Zagreb, I.petruševec V.odvojak 94, 10000 Zagreb; Zagrebačka banka d.d. Zagreb, Trg bana Josipa Jelačića 10, 10000 Zagreb</izvorni_sadrzaj>
    <derivirana_varijabla naziv="DomainObject.Predmet.StrankaFormatedWithAdress_1"> Ana Bodetić, Pula, Kašićeva 5, 52100 Pula; Željko Sušilović, Pula, Lakvere 40c, 52100 Pula; Silva Tkalčič, Banjole, Indije 37, 52100 Banjole; Vera Đorić, Pula, Ljudevita Posavskog 25, 52100 Pula; Zoran Pavković, Pula, Montiron 65, 52100 Šišan; Dražen Pavičić, Pula, Centar 41b, 52100 Šišan; Igor Vinduška, Pula, Valtura 115c, 52100 Valtura; Svjetlana Borojević Kelbashi, Ližnjan, Montiron 24, 52100 Šišan; Ivan Durbas, Ližnjan, Centar 5b, 52100 Šišan; Zoran Kaurin, Zagreb, I. Petruševec Iii. Odvojak 151, 10000 Zagreb; Anto Zečević, Zagreb, I.petruševec V.odvojak 94, 10000 Zagreb; Zagrebačka banka d.d. Zagreb, Trg bana Josipa Jelačića 10, 10000 Zagreb</derivirana_varijabla>
  </DomainObject.Predmet.StrankaFormatedWithAdress>
  <DomainObject.Predmet.StrankaFormatedWithAdressOIB>
    <izvorni_sadrzaj> Ana Bodetić, Pula, OIB 41948830034, Kašićeva 5, 52100 Pula; Željko Sušilović, Pula, OIB 84871037485, Lakvere 40c, 52100 Pula; Silva Tkalčič, Banjole, OIB 41948060409, Indije 37, 52100 Banjole; Vera Đorić, Pula, OIB 72556884876, Ljudevita Posavskog 25, 52100 Pula; Zoran Pavković, Pula, OIB 37236831730, Montiron 65, 52100 Šišan; Dražen Pavičić, Pula, OIB 63815838270, Centar 41b, 52100 Šišan; Igor Vinduška, Pula, OIB 16125708931, Valtura 115c, 52100 Valtura; Svjetlana Borojević Kelbashi, Ližnjan, OIB 50623486301, Montiron 24, 52100 Šišan; Ivan Durbas, Ližnjan, OIB 13831747786, Centar 5b, 52100 Šišan; Zoran Kaurin, Zagreb, OIB 13223363328, I. Petruševec Iii. Odvojak 151, 10000 Zagreb; Anto Zečević, Zagreb, OIB 68318370949, I.petruševec V.odvojak 94, 10000 Zagreb; Zagrebačka banka d.d. Zagreb, OIB 92963223473, Trg bana Josipa Jelačića 10, 10000 Zagreb</izvorni_sadrzaj>
    <derivirana_varijabla naziv="DomainObject.Predmet.StrankaFormatedWithAdressOIB_1"> Ana Bodetić, Pula, OIB 41948830034, Kašićeva 5, 52100 Pula; Željko Sušilović, Pula, OIB 84871037485, Lakvere 40c, 52100 Pula; Silva Tkalčič, Banjole, OIB 41948060409, Indije 37, 52100 Banjole; Vera Đorić, Pula, OIB 72556884876, Ljudevita Posavskog 25, 52100 Pula; Zoran Pavković, Pula, OIB 37236831730, Montiron 65, 52100 Šišan; Dražen Pavičić, Pula, OIB 63815838270, Centar 41b, 52100 Šišan; Igor Vinduška, Pula, OIB 16125708931, Valtura 115c, 52100 Valtura; Svjetlana Borojević Kelbashi, Ližnjan, OIB 50623486301, Montiron 24, 52100 Šišan; Ivan Durbas, Ližnjan, OIB 13831747786, Centar 5b, 52100 Šišan; Zoran Kaurin, Zagreb, OIB 13223363328, I. Petruševec Iii. Odvojak 151, 10000 Zagreb; Anto Zečević, Zagreb, OIB 68318370949, I.petruševec V.odvojak 94, 10000 Zagreb; Zagrebačka banka d.d. Zagreb, OIB 92963223473, Trg bana Josipa Jelačića 10, 10000 Zagreb</derivirana_varijabla>
  </DomainObject.Predmet.StrankaFormatedWithAdressOIB>
  <DomainObject.Predmet.StrankaWithAdress>
    <izvorni_sadrzaj>Ana Bodetić, Pula Kašićeva 5,52100 Pula,Željko Sušilović, Pula Lakvere 40c,52100 Pula,Silva Tkalčič, Banjole Indije 37,52100 Banjole,Vera Đorić, Pula Ljudevita Posavskog 25,52100 Pula,Zoran Pavković, Pula Montiron 65,52100 Šišan,Dražen Pavičić, Pula Centar 41b,52100 Šišan,Igor Vinduška, Pula Valtura 115c,52100 Valtura,Svjetlana Borojević Kelbashi, Ližnjan Montiron 24,52100 Šišan,Ivan Durbas, Ližnjan Centar 5b,52100 Šišan,Zoran Kaurin, Zagreb I. Petruševec Iii. Odvojak 151,10000 Zagreb,Anto Zečević, Zagreb I.petruševec V.odvojak 94,10000 Zagreb,Zagrebačka banka d.d. Zagreb Trg bana Josipa Jelačića 10,10000 Zagreb</izvorni_sadrzaj>
    <derivirana_varijabla naziv="DomainObject.Predmet.StrankaWithAdress_1">Ana Bodetić, Pula Kašićeva 5,52100 Pula,Željko Sušilović, Pula Lakvere 40c,52100 Pula,Silva Tkalčič, Banjole Indije 37,52100 Banjole,Vera Đorić, Pula Ljudevita Posavskog 25,52100 Pula,Zoran Pavković, Pula Montiron 65,52100 Šišan,Dražen Pavičić, Pula Centar 41b,52100 Šišan,Igor Vinduška, Pula Valtura 115c,52100 Valtura,Svjetlana Borojević Kelbashi, Ližnjan Montiron 24,52100 Šišan,Ivan Durbas, Ližnjan Centar 5b,52100 Šišan,Zoran Kaurin, Zagreb I. Petruševec Iii. Odvojak 151,10000 Zagreb,Anto Zečević, Zagreb I.petruševec V.odvojak 94,10000 Zagreb,Zagrebačka banka d.d. Zagreb Trg bana Josipa Jelačića 10,10000 Zagreb</derivirana_varijabla>
  </DomainObject.Predmet.StrankaWithAdress>
  <DomainObject.Predmet.StrankaWithAdressOIB>
    <izvorni_sadrzaj>Ana Bodetić, Pula, OIB 41948830034, Kašićeva 5,52100 Pula,Željko Sušilović, Pula, OIB 84871037485, Lakvere 40c,52100 Pula,Silva Tkalčič, Banjole, OIB 41948060409, Indije 37,52100 Banjole,Vera Đorić, Pula, OIB 72556884876, Ljudevita Posavskog 25,52100 Pula,Zoran Pavković, Pula, OIB 37236831730, Montiron 65,52100 Šišan,Dražen Pavičić, Pula, OIB 63815838270, Centar 41b,52100 Šišan,Igor Vinduška, Pula, OIB 16125708931, Valtura 115c,52100 Valtura,Svjetlana Borojević Kelbashi, Ližnjan, OIB 50623486301, Montiron 24,52100 Šišan,Ivan Durbas, Ližnjan, OIB 13831747786, Centar 5b,52100 Šišan,Zoran Kaurin, Zagreb, OIB 13223363328, I. Petruševec Iii. Odvojak 151,10000 Zagreb,Anto Zečević, Zagreb, OIB 68318370949, I.petruševec V.odvojak 94,10000 Zagreb,Zagrebačka banka d.d. Zagreb, OIB 92963223473, Trg bana Josipa Jelačića 10,10000 Zagreb</izvorni_sadrzaj>
    <derivirana_varijabla naziv="DomainObject.Predmet.StrankaWithAdressOIB_1">Ana Bodetić, Pula, OIB 41948830034, Kašićeva 5,52100 Pula,Željko Sušilović, Pula, OIB 84871037485, Lakvere 40c,52100 Pula,Silva Tkalčič, Banjole, OIB 41948060409, Indije 37,52100 Banjole,Vera Đorić, Pula, OIB 72556884876, Ljudevita Posavskog 25,52100 Pula,Zoran Pavković, Pula, OIB 37236831730, Montiron 65,52100 Šišan,Dražen Pavičić, Pula, OIB 63815838270, Centar 41b,52100 Šišan,Igor Vinduška, Pula, OIB 16125708931, Valtura 115c,52100 Valtura,Svjetlana Borojević Kelbashi, Ližnjan, OIB 50623486301, Montiron 24,52100 Šišan,Ivan Durbas, Ližnjan, OIB 13831747786, Centar 5b,52100 Šišan,Zoran Kaurin, Zagreb, OIB 13223363328, I. Petruševec Iii. Odvojak 151,10000 Zagreb,Anto Zečević, Zagreb, OIB 68318370949, I.petruševec V.odvojak 94,10000 Zagreb,Zagrebačka banka d.d. Zagreb, OIB 92963223473, Trg bana Josipa Jelačića 10,10000 Zagreb</derivirana_varijabla>
  </DomainObject.Predmet.StrankaWithAdressOIB>
  <DomainObject.Predmet.StrankaNazivFormated>
    <izvorni_sadrzaj>Ana Bodetić, Pula,Željko Sušilović, Pula,Silva Tkalčič, Banjole,Vera Đorić, Pula,Zoran Pavković, Pula,Dražen Pavičić, Pula,Igor Vinduška, Pula,Svjetlana Borojević Kelbashi, Ližnjan,Ivan Durbas, Ližnjan,Zoran Kaurin, Zagreb,Anto Zečević, Zagreb,Zagrebačka banka d.d. Zagreb</izvorni_sadrzaj>
    <derivirana_varijabla naziv="DomainObject.Predmet.StrankaNazivFormated_1">Ana Bodetić, Pula,Željko Sušilović, Pula,Silva Tkalčič, Banjole,Vera Đorić, Pula,Zoran Pavković, Pula,Dražen Pavičić, Pula,Igor Vinduška, Pula,Svjetlana Borojević Kelbashi, Ližnjan,Ivan Durbas, Ližnjan,Zoran Kaurin, Zagreb,Anto Zečević, Zagreb,Zagrebačka banka d.d. Zagreb</derivirana_varijabla>
  </DomainObject.Predmet.StrankaNazivFormated>
  <DomainObject.Predmet.StrankaNazivFormatedOIB>
    <izvorni_sadrzaj>Ana Bodetić, Pula, OIB 41948830034,Željko Sušilović, Pula, OIB 84871037485,Silva Tkalčič, Banjole, OIB 41948060409,Vera Đorić, Pula, OIB 72556884876,Zoran Pavković, Pula, OIB 37236831730,Dražen Pavičić, Pula, OIB 63815838270,Igor Vinduška, Pula, OIB 16125708931,Svjetlana Borojević Kelbashi, Ližnjan, OIB 50623486301,Ivan Durbas, Ližnjan, OIB 13831747786,Zoran Kaurin, Zagreb, OIB 13223363328,Anto Zečević, Zagreb, OIB 68318370949,Zagrebačka banka d.d. Zagreb, OIB 92963223473</izvorni_sadrzaj>
    <derivirana_varijabla naziv="DomainObject.Predmet.StrankaNazivFormatedOIB_1">Ana Bodetić, Pula, OIB 41948830034,Željko Sušilović, Pula, OIB 84871037485,Silva Tkalčič, Banjole, OIB 41948060409,Vera Đorić, Pula, OIB 72556884876,Zoran Pavković, Pula, OIB 37236831730,Dražen Pavičić, Pula, OIB 63815838270,Igor Vinduška, Pula, OIB 16125708931,Svjetlana Borojević Kelbashi, Ližnjan, OIB 50623486301,Ivan Durbas, Ližnjan, OIB 13831747786,Zoran Kaurin, Zagreb, OIB 13223363328,Anto Zečević, Zagreb, OIB 68318370949,Zagrebačka banka d.d. Zagreb, OIB 92963223473</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1562739.31</izvorni_sadrzaj>
    <derivirana_varijabla naziv="DomainObject.Predmet.TrenutnaVrijednost_1">1562739.31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Ana Bodetić, Pula</item>
      <item>Željko Sušilović, Pula</item>
      <item>Silva Tkalčič, Banjole</item>
      <item>Vera Đorić, Pula</item>
      <item>Zoran Pavković, Pula</item>
      <item>Dražen Pavičić, Pula</item>
      <item>Igor Vinduška, Pula</item>
      <item>Svjetlana Borojević Kelbashi, Ližnjan</item>
      <item>Ivan Durbas, Ližnjan</item>
      <item>Zoran Kaurin, Zagreb</item>
      <item>Anto Zečević, Zagreb</item>
      <item>Zagrebačka banka d.d. Zagreb</item>
    </izvorni_sadrzaj>
    <derivirana_varijabla naziv="DomainObject.Predmet.StrankaListFormated_1">
      <item>Ana Bodetić, Pula</item>
      <item>Željko Sušilović, Pula</item>
      <item>Silva Tkalčič, Banjole</item>
      <item>Vera Đorić, Pula</item>
      <item>Zoran Pavković, Pula</item>
      <item>Dražen Pavičić, Pula</item>
      <item>Igor Vinduška, Pula</item>
      <item>Svjetlana Borojević Kelbashi, Ližnjan</item>
      <item>Ivan Durbas, Ližnjan</item>
      <item>Zoran Kaurin, Zagreb</item>
      <item>Anto Zečević, Zagreb</item>
      <item>Zagrebačka banka d.d. Zagreb</item>
    </derivirana_varijabla>
  </DomainObject.Predmet.StrankaListFormated>
  <DomainObject.Predmet.StrankaListFormatedOIB>
    <izvorni_sadrzaj>
      <item>Ana Bodetić, Pula, OIB 41948830034</item>
      <item>Željko Sušilović, Pula, OIB 84871037485</item>
      <item>Silva Tkalčič, Banjole, OIB 41948060409</item>
      <item>Vera Đorić, Pula, OIB 72556884876</item>
      <item>Zoran Pavković, Pula, OIB 37236831730</item>
      <item>Dražen Pavičić, Pula, OIB 63815838270</item>
      <item>Igor Vinduška, Pula, OIB 16125708931</item>
      <item>Svjetlana Borojević Kelbashi, Ližnjan, OIB 50623486301</item>
      <item>Ivan Durbas, Ližnjan, OIB 13831747786</item>
      <item>Zoran Kaurin, Zagreb, OIB 13223363328</item>
      <item>Anto Zečević, Zagreb, OIB 68318370949</item>
      <item>Zagrebačka banka d.d. Zagreb, OIB 92963223473</item>
    </izvorni_sadrzaj>
    <derivirana_varijabla naziv="DomainObject.Predmet.StrankaListFormatedOIB_1">
      <item>Ana Bodetić, Pula, OIB 41948830034</item>
      <item>Željko Sušilović, Pula, OIB 84871037485</item>
      <item>Silva Tkalčič, Banjole, OIB 41948060409</item>
      <item>Vera Đorić, Pula, OIB 72556884876</item>
      <item>Zoran Pavković, Pula, OIB 37236831730</item>
      <item>Dražen Pavičić, Pula, OIB 63815838270</item>
      <item>Igor Vinduška, Pula, OIB 16125708931</item>
      <item>Svjetlana Borojević Kelbashi, Ližnjan, OIB 50623486301</item>
      <item>Ivan Durbas, Ližnjan, OIB 13831747786</item>
      <item>Zoran Kaurin, Zagreb, OIB 13223363328</item>
      <item>Anto Zečević, Zagreb, OIB 68318370949</item>
      <item>Zagrebačka banka d.d. Zagreb, OIB 92963223473</item>
    </derivirana_varijabla>
  </DomainObject.Predmet.StrankaListFormatedOIB>
  <DomainObject.Predmet.StrankaListFormatedWithAdress>
    <izvorni_sadrzaj>
      <item>Ana Bodetić, Pula, Kašićeva 5, 52100 Pula</item>
      <item>Željko Sušilović, Pula, Lakvere 40c, 52100 Pula</item>
      <item>Silva Tkalčič, Banjole, Indije 37, 52100 Banjole</item>
      <item>Vera Đorić, Pula, Ljudevita Posavskog 25, 52100 Pula</item>
      <item>Zoran Pavković, Pula, Montiron 65, 52100 Šišan</item>
      <item>Dražen Pavičić, Pula, Centar 41b, 52100 Šišan</item>
      <item>Igor Vinduška, Pula, Valtura 115c, 52100 Valtura</item>
      <item>Svjetlana Borojević Kelbashi, Ližnjan, Montiron 24, 52100 Šišan</item>
      <item>Ivan Durbas, Ližnjan, Centar 5b, 52100 Šišan</item>
      <item>Zoran Kaurin, Zagreb, I. Petruševec Iii. Odvojak 151, 10000 Zagreb</item>
      <item>Anto Zečević, Zagreb, I.petruševec V.odvojak 94, 10000 Zagreb</item>
      <item>Zagrebačka banka d.d. Zagreb, Trg bana Josipa Jelačića 10, 10000 Zagreb</item>
    </izvorni_sadrzaj>
    <derivirana_varijabla naziv="DomainObject.Predmet.StrankaListFormatedWithAdress_1">
      <item>Ana Bodetić, Pula, Kašićeva 5, 52100 Pula</item>
      <item>Željko Sušilović, Pula, Lakvere 40c, 52100 Pula</item>
      <item>Silva Tkalčič, Banjole, Indije 37, 52100 Banjole</item>
      <item>Vera Đorić, Pula, Ljudevita Posavskog 25, 52100 Pula</item>
      <item>Zoran Pavković, Pula, Montiron 65, 52100 Šišan</item>
      <item>Dražen Pavičić, Pula, Centar 41b, 52100 Šišan</item>
      <item>Igor Vinduška, Pula, Valtura 115c, 52100 Valtura</item>
      <item>Svjetlana Borojević Kelbashi, Ližnjan, Montiron 24, 52100 Šišan</item>
      <item>Ivan Durbas, Ližnjan, Centar 5b, 52100 Šišan</item>
      <item>Zoran Kaurin, Zagreb, I. Petruševec Iii. Odvojak 151, 10000 Zagreb</item>
      <item>Anto Zečević, Zagreb, I.petruševec V.odvojak 94, 10000 Zagreb</item>
      <item>Zagrebačka banka d.d. Zagreb, Trg bana Josipa Jelačića 10, 10000 Zagreb</item>
    </derivirana_varijabla>
  </DomainObject.Predmet.StrankaListFormatedWithAdress>
  <DomainObject.Predmet.StrankaListFormatedWithAdressOIB>
    <izvorni_sadrzaj>
      <item>Ana Bodetić, Pula, OIB 41948830034, Kašićeva 5, 52100 Pula</item>
      <item>Željko Sušilović, Pula, OIB 84871037485, Lakvere 40c, 52100 Pula</item>
      <item>Silva Tkalčič, Banjole, OIB 41948060409, Indije 37, 52100 Banjole</item>
      <item>Vera Đorić, Pula, OIB 72556884876, Ljudevita Posavskog 25, 52100 Pula</item>
      <item>Zoran Pavković, Pula, OIB 37236831730, Montiron 65, 52100 Šišan</item>
      <item>Dražen Pavičić, Pula, OIB 63815838270, Centar 41b, 52100 Šišan</item>
      <item>Igor Vinduška, Pula, OIB 16125708931, Valtura 115c, 52100 Valtura</item>
      <item>Svjetlana Borojević Kelbashi, Ližnjan, OIB 50623486301, Montiron 24, 52100 Šišan</item>
      <item>Ivan Durbas, Ližnjan, OIB 13831747786, Centar 5b, 52100 Šišan</item>
      <item>Zoran Kaurin, Zagreb, OIB 13223363328, I. Petruševec Iii. Odvojak 151, 10000 Zagreb</item>
      <item>Anto Zečević, Zagreb, OIB 68318370949, I.petruševec V.odvojak 94, 10000 Zagreb</item>
      <item>Zagrebačka banka d.d. Zagreb, OIB 92963223473, Trg bana Josipa Jelačića 10, 10000 Zagreb</item>
    </izvorni_sadrzaj>
    <derivirana_varijabla naziv="DomainObject.Predmet.StrankaListFormatedWithAdressOIB_1">
      <item>Ana Bodetić, Pula, OIB 41948830034, Kašićeva 5, 52100 Pula</item>
      <item>Željko Sušilović, Pula, OIB 84871037485, Lakvere 40c, 52100 Pula</item>
      <item>Silva Tkalčič, Banjole, OIB 41948060409, Indije 37, 52100 Banjole</item>
      <item>Vera Đorić, Pula, OIB 72556884876, Ljudevita Posavskog 25, 52100 Pula</item>
      <item>Zoran Pavković, Pula, OIB 37236831730, Montiron 65, 52100 Šišan</item>
      <item>Dražen Pavičić, Pula, OIB 63815838270, Centar 41b, 52100 Šišan</item>
      <item>Igor Vinduška, Pula, OIB 16125708931, Valtura 115c, 52100 Valtura</item>
      <item>Svjetlana Borojević Kelbashi, Ližnjan, OIB 50623486301, Montiron 24, 52100 Šišan</item>
      <item>Ivan Durbas, Ližnjan, OIB 13831747786, Centar 5b, 52100 Šišan</item>
      <item>Zoran Kaurin, Zagreb, OIB 13223363328, I. Petruševec Iii. Odvojak 151, 10000 Zagreb</item>
      <item>Anto Zečević, Zagreb, OIB 68318370949, I.petruševec V.odvojak 94, 10000 Zagreb</item>
      <item>Zagrebačka banka d.d. Zagreb, OIB 92963223473, Trg bana Josipa Jelačića 10, 10000 Zagreb</item>
    </derivirana_varijabla>
  </DomainObject.Predmet.StrankaListFormatedWithAdressOIB>
  <DomainObject.Predmet.StrankaListNazivFormated>
    <izvorni_sadrzaj>
      <item>Ana Bodetić, Pula</item>
      <item>Željko Sušilović, Pula</item>
      <item>Silva Tkalčič, Banjole</item>
      <item>Vera Đorić, Pula</item>
      <item>Zoran Pavković, Pula</item>
      <item>Dražen Pavičić, Pula</item>
      <item>Igor Vinduška, Pula</item>
      <item>Svjetlana Borojević Kelbashi, Ližnjan</item>
      <item>Ivan Durbas, Ližnjan</item>
      <item>Zoran Kaurin, Zagreb</item>
      <item>Anto Zečević, Zagreb</item>
      <item>Zagrebačka banka d.d. Zagreb</item>
    </izvorni_sadrzaj>
    <derivirana_varijabla naziv="DomainObject.Predmet.StrankaListNazivFormated_1">
      <item>Ana Bodetić, Pula</item>
      <item>Željko Sušilović, Pula</item>
      <item>Silva Tkalčič, Banjole</item>
      <item>Vera Đorić, Pula</item>
      <item>Zoran Pavković, Pula</item>
      <item>Dražen Pavičić, Pula</item>
      <item>Igor Vinduška, Pula</item>
      <item>Svjetlana Borojević Kelbashi, Ližnjan</item>
      <item>Ivan Durbas, Ližnjan</item>
      <item>Zoran Kaurin, Zagreb</item>
      <item>Anto Zečević, Zagreb</item>
      <item>Zagrebačka banka d.d. Zagreb</item>
    </derivirana_varijabla>
  </DomainObject.Predmet.StrankaListNazivFormated>
  <DomainObject.Predmet.StrankaListNazivFormatedOIB>
    <izvorni_sadrzaj>
      <item>Ana Bodetić, Pula, OIB 41948830034</item>
      <item>Željko Sušilović, Pula, OIB 84871037485</item>
      <item>Silva Tkalčič, Banjole, OIB 41948060409</item>
      <item>Vera Đorić, Pula, OIB 72556884876</item>
      <item>Zoran Pavković, Pula, OIB 37236831730</item>
      <item>Dražen Pavičić, Pula, OIB 63815838270</item>
      <item>Igor Vinduška, Pula, OIB 16125708931</item>
      <item>Svjetlana Borojević Kelbashi, Ližnjan, OIB 50623486301</item>
      <item>Ivan Durbas, Ližnjan, OIB 13831747786</item>
      <item>Zoran Kaurin, Zagreb, OIB 13223363328</item>
      <item>Anto Zečević, Zagreb, OIB 68318370949</item>
      <item>Zagrebačka banka d.d. Zagreb, OIB 92963223473</item>
    </izvorni_sadrzaj>
    <derivirana_varijabla naziv="DomainObject.Predmet.StrankaListNazivFormatedOIB_1">
      <item>Ana Bodetić, Pula, OIB 41948830034</item>
      <item>Željko Sušilović, Pula, OIB 84871037485</item>
      <item>Silva Tkalčič, Banjole, OIB 41948060409</item>
      <item>Vera Đorić, Pula, OIB 72556884876</item>
      <item>Zoran Pavković, Pula, OIB 37236831730</item>
      <item>Dražen Pavičić, Pula, OIB 63815838270</item>
      <item>Igor Vinduška, Pula, OIB 16125708931</item>
      <item>Svjetlana Borojević Kelbashi, Ližnjan, OIB 50623486301</item>
      <item>Ivan Durbas, Ližnjan, OIB 13831747786</item>
      <item>Zoran Kaurin, Zagreb, OIB 13223363328</item>
      <item>Anto Zečević, Zagreb, OIB 68318370949</item>
      <item>Zagrebačka banka d.d. Zagreb, OIB 92963223473</item>
    </derivirana_varijabla>
  </DomainObject.Predmet.StrankaListNazivFormatedOIB>
  <DomainObject.Predmet.ProtuStrankaListFormated>
    <izvorni_sadrzaj>
      <item>BETOVEN d. o. o. PULA</item>
    </izvorni_sadrzaj>
    <derivirana_varijabla naziv="DomainObject.Predmet.ProtuStrankaListFormated_1">
      <item>BETOVEN d. o. o. PULA</item>
    </derivirana_varijabla>
  </DomainObject.Predmet.ProtuStrankaListFormated>
  <DomainObject.Predmet.ProtuStrankaListFormatedOIB>
    <izvorni_sadrzaj>
      <item>BETOVEN d. o. o. PULA, OIB 61265106301</item>
    </izvorni_sadrzaj>
    <derivirana_varijabla naziv="DomainObject.Predmet.ProtuStrankaListFormatedOIB_1">
      <item>BETOVEN d. o. o. PULA, OIB 61265106301</item>
    </derivirana_varijabla>
  </DomainObject.Predmet.ProtuStrankaListFormatedOIB>
  <DomainObject.Predmet.ProtuStrankaListFormatedWithAdress>
    <izvorni_sadrzaj>
      <item>BETOVEN d. o. o. PULA, Šišanska cesta 189, 52100 Pula</item>
    </izvorni_sadrzaj>
    <derivirana_varijabla naziv="DomainObject.Predmet.ProtuStrankaListFormatedWithAdress_1">
      <item>BETOVEN d. o. o. PULA, Šišanska cesta 189, 52100 Pula</item>
    </derivirana_varijabla>
  </DomainObject.Predmet.ProtuStrankaListFormatedWithAdress>
  <DomainObject.Predmet.ProtuStrankaListFormatedWithAdressOIB>
    <izvorni_sadrzaj>
      <item>BETOVEN d. o. o. PULA, OIB 61265106301, Šišanska cesta 189, 52100 Pula</item>
    </izvorni_sadrzaj>
    <derivirana_varijabla naziv="DomainObject.Predmet.ProtuStrankaListFormatedWithAdressOIB_1">
      <item>BETOVEN d. o. o. PULA, OIB 61265106301, Šišanska cesta 189, 52100 Pula</item>
    </derivirana_varijabla>
  </DomainObject.Predmet.ProtuStrankaListFormatedWithAdressOIB>
  <DomainObject.Predmet.ProtuStrankaListNazivFormated>
    <izvorni_sadrzaj>
      <item>BETOVEN d. o. o. PULA</item>
    </izvorni_sadrzaj>
    <derivirana_varijabla naziv="DomainObject.Predmet.ProtuStrankaListNazivFormated_1">
      <item>BETOVEN d. o. o. PULA</item>
    </derivirana_varijabla>
  </DomainObject.Predmet.ProtuStrankaListNazivFormated>
  <DomainObject.Predmet.ProtuStrankaListNazivFormatedOIB>
    <izvorni_sadrzaj>
      <item>BETOVEN d. o. o. PULA, OIB 61265106301</item>
    </izvorni_sadrzaj>
    <derivirana_varijabla naziv="DomainObject.Predmet.ProtuStrankaListNazivFormatedOIB_1">
      <item>BETOVEN d. o. o. PULA, OIB 61265106301</item>
    </derivirana_varijabla>
  </DomainObject.Predmet.ProtuStrankaListNazivFormatedOIB>
  <DomainObject.Predmet.OstaliListFormated>
    <izvorni_sadrzaj>
      <item>ZOU Marko Praljak &amp; Marin Svić</item>
      <item>ZOU Goran Pajić i Nikola Pajić</item>
    </izvorni_sadrzaj>
    <derivirana_varijabla naziv="DomainObject.Predmet.OstaliListFormated_1">
      <item>ZOU Marko Praljak &amp; Marin Svić</item>
      <item>ZOU Goran Pajić i Nikola Pajić</item>
    </derivirana_varijabla>
  </DomainObject.Predmet.OstaliListFormated>
  <DomainObject.Predmet.OstaliListFormatedOIB>
    <izvorni_sadrzaj>
      <item>ZOU Marko Praljak &amp; Marin Svić</item>
      <item>ZOU Goran Pajić i Nikola Pajić</item>
    </izvorni_sadrzaj>
    <derivirana_varijabla naziv="DomainObject.Predmet.OstaliListFormatedOIB_1">
      <item>ZOU Marko Praljak &amp; Marin Svić</item>
      <item>ZOU Goran Pajić i Nikola Pajić</item>
    </derivirana_varijabla>
  </DomainObject.Predmet.OstaliListFormatedOIB>
  <DomainObject.Predmet.OstaliListFormatedWithAdress>
    <izvorni_sadrzaj>
      <item>ZOU Marko Praljak &amp; Marin Svić, Radnička cesta 37b, 10000 Zagreb</item>
      <item>ZOU Goran Pajić i Nikola Pajić, Flanatička 25/II, 52100 Pula</item>
    </izvorni_sadrzaj>
    <derivirana_varijabla naziv="DomainObject.Predmet.OstaliListFormatedWithAdress_1">
      <item>ZOU Marko Praljak &amp; Marin Svić, Radnička cesta 37b, 10000 Zagreb</item>
      <item>ZOU Goran Pajić i Nikola Pajić, Flanatička 25/II, 52100 Pula</item>
    </derivirana_varijabla>
  </DomainObject.Predmet.OstaliListFormatedWithAdress>
  <DomainObject.Predmet.OstaliListFormatedWithAdressOIB>
    <izvorni_sadrzaj>
      <item>ZOU Marko Praljak &amp; Marin Svić, Radnička cesta 37b, 10000 Zagreb</item>
      <item>ZOU Goran Pajić i Nikola Pajić, Flanatička 25/II, 52100 Pula</item>
    </izvorni_sadrzaj>
    <derivirana_varijabla naziv="DomainObject.Predmet.OstaliListFormatedWithAdressOIB_1">
      <item>ZOU Marko Praljak &amp; Marin Svić, Radnička cesta 37b, 10000 Zagreb</item>
      <item>ZOU Goran Pajić i Nikola Pajić, Flanatička 25/II, 52100 Pula</item>
    </derivirana_varijabla>
  </DomainObject.Predmet.OstaliListFormatedWithAdressOIB>
  <DomainObject.Predmet.OstaliListNazivFormated>
    <izvorni_sadrzaj>
      <item>ZOU Marko Praljak &amp; Marin Svić</item>
      <item>ZOU Goran Pajić i Nikola Pajić</item>
    </izvorni_sadrzaj>
    <derivirana_varijabla naziv="DomainObject.Predmet.OstaliListNazivFormated_1">
      <item>ZOU Marko Praljak &amp; Marin Svić</item>
      <item>ZOU Goran Pajić i Nikola Pajić</item>
    </derivirana_varijabla>
  </DomainObject.Predmet.OstaliListNazivFormated>
  <DomainObject.Predmet.OstaliListNazivFormatedOIB>
    <izvorni_sadrzaj>
      <item>ZOU Marko Praljak &amp; Marin Svić</item>
      <item>ZOU Goran Pajić i Nikola Pajić</item>
    </izvorni_sadrzaj>
    <derivirana_varijabla naziv="DomainObject.Predmet.OstaliListNazivFormatedOIB_1">
      <item>ZOU Marko Praljak &amp; Marin Svić</item>
      <item>ZOU Goran Pajić i Nikola Pajić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svibnja 2018.</izvorni_sadrzaj>
    <derivirana_varijabla naziv="DomainObject.Datum_1">15. svibnja 2018.</derivirana_varijabla>
  </DomainObject.Datum>
  <DomainObject.PoslovniBrojDokumenta>
    <izvorni_sadrzaj/>
    <derivirana_varijabla naziv="DomainObject.PoslovniBrojDokumenta_1"/>
  </DomainObject.PoslovniBrojDokumenta>
  <DomainObject.Predmet.StrankaIDrugi>
    <izvorni_sadrzaj>Ana Bodetić, Pula i dr.</izvorni_sadrzaj>
    <derivirana_varijabla naziv="DomainObject.Predmet.StrankaIDrugi_1">Ana Bodetić, Pula i dr.</derivirana_varijabla>
  </DomainObject.Predmet.StrankaIDrugi>
  <DomainObject.Predmet.ProtustrankaIDrugi>
    <izvorni_sadrzaj>BETOVEN d. o. o. PULA</izvorni_sadrzaj>
    <derivirana_varijabla naziv="DomainObject.Predmet.ProtustrankaIDrugi_1">BETOVEN d. o. o. PULA</derivirana_varijabla>
  </DomainObject.Predmet.ProtustrankaIDrugi>
  <DomainObject.Predmet.StrankaIDrugiAdressOIB>
    <izvorni_sadrzaj>Ana Bodetić, Pula, OIB 41948830034, Kašićeva 5, 52100 Pula i dr.</izvorni_sadrzaj>
    <derivirana_varijabla naziv="DomainObject.Predmet.StrankaIDrugiAdressOIB_1">Ana Bodetić, Pula, OIB 41948830034, Kašićeva 5, 52100 Pula i dr.</derivirana_varijabla>
  </DomainObject.Predmet.StrankaIDrugiAdressOIB>
  <DomainObject.Predmet.ProtustrankaIDrugiAdressOIB>
    <izvorni_sadrzaj>BETOVEN d. o. o. PULA, OIB 61265106301, Šišanska cesta 189, 52100 Pula</izvorni_sadrzaj>
    <derivirana_varijabla naziv="DomainObject.Predmet.ProtustrankaIDrugiAdressOIB_1">BETOVEN d. o. o. PULA, OIB 61265106301, Šišanska cesta 189,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BETOVEN d. o. o. PULA</item>
      <item>Ana Bodetić, Pula</item>
      <item>Željko Sušilović, Pula</item>
      <item>Silva Tkalčič, Banjole</item>
      <item>Vera Đorić, Pula</item>
      <item>Zoran Pavković, Pula</item>
      <item>Dražen Pavičić, Pula</item>
      <item>Igor Vinduška, Pula</item>
      <item>Svjetlana Borojević Kelbashi, Ližnjan</item>
      <item>Ivan Durbas, Ližnjan</item>
      <item>Zoran Kaurin, Zagreb</item>
      <item>Anto Zečević, Zagreb</item>
      <item>Zagrebačka banka d.d. Zagreb</item>
      <item>ZOU Marko Praljak &amp; Marin Svić</item>
      <item>ZOU Goran Pajić i Nikola Pajić</item>
    </izvorni_sadrzaj>
    <derivirana_varijabla naziv="DomainObject.Predmet.SudioniciListNaziv_1">
      <item>BETOVEN d. o. o. PULA</item>
      <item>Ana Bodetić, Pula</item>
      <item>Željko Sušilović, Pula</item>
      <item>Silva Tkalčič, Banjole</item>
      <item>Vera Đorić, Pula</item>
      <item>Zoran Pavković, Pula</item>
      <item>Dražen Pavičić, Pula</item>
      <item>Igor Vinduška, Pula</item>
      <item>Svjetlana Borojević Kelbashi, Ližnjan</item>
      <item>Ivan Durbas, Ližnjan</item>
      <item>Zoran Kaurin, Zagreb</item>
      <item>Anto Zečević, Zagreb</item>
      <item>Zagrebačka banka d.d. Zagreb</item>
      <item>ZOU Marko Praljak &amp; Marin Svić</item>
      <item>ZOU Goran Pajić i Nikola Pajić</item>
    </derivirana_varijabla>
  </DomainObject.Predmet.SudioniciListNaziv>
  <DomainObject.Predmet.SudioniciListAdressOIB>
    <izvorni_sadrzaj>
      <item>BETOVEN d. o. o. PULA, OIB 61265106301, Šišanska cesta 189,52100 Pula</item>
      <item>Ana Bodetić, Pula, OIB 41948830034, Kašićeva 5,52100 Pula</item>
      <item>Željko Sušilović, Pula, OIB 84871037485, Lakvere 40c,52100 Pula</item>
      <item>Silva Tkalčič, Banjole, OIB 41948060409, Indije 37,52100 Banjole</item>
      <item>Vera Đorić, Pula, OIB 72556884876, Ljudevita Posavskog 25,52100 Pula</item>
      <item>Zoran Pavković, Pula, OIB 37236831730, Montiron 65,52100 Šišan</item>
      <item>Dražen Pavičić, Pula, OIB 63815838270, Centar 41b,52100 Šišan</item>
      <item>Igor Vinduška, Pula, OIB 16125708931, Valtura 115c,52100 Valtura</item>
      <item>Svjetlana Borojević Kelbashi, Ližnjan, OIB 50623486301, Montiron 24,52100 Šišan</item>
      <item>Ivan Durbas, Ližnjan, OIB 13831747786, Centar 5b,52100 Šišan</item>
      <item>Zoran Kaurin, Zagreb, OIB 13223363328, I. Petruševec Iii. Odvojak 151,10000 Zagreb</item>
      <item>Anto Zečević, Zagreb, OIB 68318370949, I.petruševec V.odvojak 94,10000 Zagreb</item>
      <item>Zagrebačka banka d.d. Zagreb, OIB 92963223473, Trg bana Josipa Jelačića 10,10000 Zagreb</item>
      <item>ZOU Marko Praljak &amp; Marin Svić, Radnička cesta 37b,10000 Zagreb</item>
      <item>ZOU Goran Pajić i Nikola Pajić, Flanatička 25/II,52100 Pula</item>
    </izvorni_sadrzaj>
    <derivirana_varijabla naziv="DomainObject.Predmet.SudioniciListAdressOIB_1">
      <item>BETOVEN d. o. o. PULA, OIB 61265106301, Šišanska cesta 189,52100 Pula</item>
      <item>Ana Bodetić, Pula, OIB 41948830034, Kašićeva 5,52100 Pula</item>
      <item>Željko Sušilović, Pula, OIB 84871037485, Lakvere 40c,52100 Pula</item>
      <item>Silva Tkalčič, Banjole, OIB 41948060409, Indije 37,52100 Banjole</item>
      <item>Vera Đorić, Pula, OIB 72556884876, Ljudevita Posavskog 25,52100 Pula</item>
      <item>Zoran Pavković, Pula, OIB 37236831730, Montiron 65,52100 Šišan</item>
      <item>Dražen Pavičić, Pula, OIB 63815838270, Centar 41b,52100 Šišan</item>
      <item>Igor Vinduška, Pula, OIB 16125708931, Valtura 115c,52100 Valtura</item>
      <item>Svjetlana Borojević Kelbashi, Ližnjan, OIB 50623486301, Montiron 24,52100 Šišan</item>
      <item>Ivan Durbas, Ližnjan, OIB 13831747786, Centar 5b,52100 Šišan</item>
      <item>Zoran Kaurin, Zagreb, OIB 13223363328, I. Petruševec Iii. Odvojak 151,10000 Zagreb</item>
      <item>Anto Zečević, Zagreb, OIB 68318370949, I.petruševec V.odvojak 94,10000 Zagreb</item>
      <item>Zagrebačka banka d.d. Zagreb, OIB 92963223473, Trg bana Josipa Jelačića 10,10000 Zagreb</item>
      <item>ZOU Marko Praljak &amp; Marin Svić, Radnička cesta 37b,10000 Zagreb</item>
      <item>ZOU Goran Pajić i Nikola Pajić, Flanatička 25/II,52100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61265106301</item>
      <item>, OIB 41948830034</item>
      <item>, OIB 84871037485</item>
      <item>, OIB 41948060409</item>
      <item>, OIB 72556884876</item>
      <item>, OIB 37236831730</item>
      <item>, OIB 63815838270</item>
      <item>, OIB 16125708931</item>
      <item>, OIB 50623486301</item>
      <item>, OIB 13831747786</item>
      <item>, OIB 13223363328</item>
      <item>, OIB 68318370949</item>
      <item>, OIB 92963223473</item>
      <item>, OIB null</item>
      <item>, OIB null</item>
    </izvorni_sadrzaj>
    <derivirana_varijabla naziv="DomainObject.Predmet.SudioniciListNazivOIB_1">
      <item>, OIB 61265106301</item>
      <item>, OIB 41948830034</item>
      <item>, OIB 84871037485</item>
      <item>, OIB 41948060409</item>
      <item>, OIB 72556884876</item>
      <item>, OIB 37236831730</item>
      <item>, OIB 63815838270</item>
      <item>, OIB 16125708931</item>
      <item>, OIB 50623486301</item>
      <item>, OIB 13831747786</item>
      <item>, OIB 13223363328</item>
      <item>, OIB 68318370949</item>
      <item>, OIB 92963223473</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Jasmina Lichtenberg, OIB 26338581935, Ravenska 8 Pula</item>
    </izvorni_sadrzaj>
    <derivirana_varijabla naziv="DomainObject.Predmet.StecajniUpraviteljiListAddressOIB_1">
      <item>Jasmina Lichtenberg, OIB 26338581935, Ravenska 8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1</properties:Pages>
  <properties:Words>168</properties:Words>
  <properties:Characters>871</properties:Characters>
  <properties:Lines>40</properties:Lines>
  <properties:Paragraphs>18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2018-05-15T08:38:00Z</dcterms:created>
  <dc:creator>sblazevic</dc:creator>
  <cp:lastModifiedBy>Sanja Lakošeljac</cp:lastModifiedBy>
  <cp:lastPrinted>2018-05-15T10:01:00Z</cp:lastPrinted>
  <dcterms:modified xmlns:xsi="http://www.w3.org/2001/XMLSchema-instance" xsi:type="dcterms:W3CDTF">2018-05-15T10:01:00Z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suglasnost na diobu (Zaklljučak St-251-17 - suglasnost za djelomičnu diobu.docx)</vt:lpwstr>
  </prop:property>
  <prop:property name="CC_coloring" pid="4" fmtid="{D5CDD505-2E9C-101B-9397-08002B2CF9AE}">
    <vt:bool>false</vt:bool>
  </prop:property>
  <prop:property name="BrojStranica" pid="5" fmtid="{D5CDD505-2E9C-101B-9397-08002B2CF9AE}">
    <vt:i4>1</vt:i4>
  </prop:property>
</prop:Properties>
</file>