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94bf0" w14:paraId="4194bf0" w:rsidRDefault="007755BF" w:rsidP="007755BF" w:rsidR="007755BF">
      <w:pPr>
        <w15:collapsed w:val="false"/>
        <w:rPr>
          <w:b/>
        </w:rPr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="004B4B1F">
        <w:rPr>
          <w:b/>
          <w:sz w:val="16"/>
          <w:szCs w:val="16"/>
        </w:rPr>
        <w:t xml:space="preserve">    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4B4B1F" w:rsidP="007755BF" w:rsidR="007755BF" w:rsidRPr="004D3099">
      <w:r>
        <w:t xml:space="preserve">    </w:t>
      </w:r>
      <w:r w:rsidR="007755BF" w:rsidRPr="004D3099">
        <w:t xml:space="preserve">REPUBLIKA HRVATSKA </w:t>
      </w:r>
      <w:r w:rsidR="007755BF" w:rsidRPr="004D3099">
        <w:tab/>
      </w:r>
      <w:r w:rsidR="007755BF" w:rsidRPr="004D3099">
        <w:tab/>
      </w:r>
      <w:r w:rsidR="007755BF" w:rsidRPr="004D3099">
        <w:tab/>
      </w:r>
      <w:r w:rsidR="007755BF" w:rsidRPr="004D3099">
        <w:tab/>
      </w:r>
      <w:r w:rsidR="007755BF" w:rsidRPr="004D3099">
        <w:tab/>
      </w:r>
    </w:p>
    <w:p w:rsidRDefault="007755BF" w:rsidP="007755BF" w:rsidR="007755BF" w:rsidRPr="004D3099">
      <w:r w:rsidRPr="004D3099">
        <w:t>TRGOVAČKI SUD U PAZINU</w:t>
      </w:r>
    </w:p>
    <w:p w:rsidRDefault="004B4B1F" w:rsidP="007755BF" w:rsidR="004B4B1F">
      <w:r>
        <w:t xml:space="preserve">     </w:t>
      </w:r>
      <w:r w:rsidR="0048065A" w:rsidRPr="004D3099">
        <w:t>Dršćevk</w:t>
      </w:r>
      <w:r w:rsidR="0048065A">
        <w:t>a 1,</w:t>
      </w:r>
      <w:r w:rsidR="007755BF" w:rsidRPr="004D3099">
        <w:t xml:space="preserve"> </w:t>
      </w:r>
      <w:r w:rsidR="0048065A">
        <w:t>52000 Pazin</w:t>
      </w:r>
      <w:r w:rsidR="007755BF">
        <w:tab/>
      </w:r>
      <w:r w:rsidR="007755BF">
        <w:tab/>
      </w:r>
    </w:p>
    <w:p w:rsidRDefault="007755BF" w:rsidP="007755BF" w:rsidR="007755BF" w:rsidRPr="004D3099">
      <w:r>
        <w:tab/>
      </w:r>
      <w:r>
        <w:tab/>
        <w:t xml:space="preserve">      </w:t>
      </w:r>
    </w:p>
    <w:p w:rsidRDefault="007755BF" w:rsidP="007755BF" w:rsidR="007755BF">
      <w:pPr>
        <w:jc w:val="center"/>
      </w:pPr>
      <w:r w:rsidRPr="004D3099">
        <w:t>R E P U B L I K A   H R V A T S K A</w:t>
      </w:r>
    </w:p>
    <w:p w:rsidRDefault="00D2107D" w:rsidP="007755BF" w:rsidR="00D2107D" w:rsidRPr="004D3099">
      <w:pPr>
        <w:jc w:val="center"/>
      </w:pPr>
    </w:p>
    <w:p w:rsidRDefault="007755BF" w:rsidP="007755BF" w:rsidR="007755BF">
      <w:pPr>
        <w:jc w:val="center"/>
      </w:pPr>
      <w:r w:rsidRPr="004D3099">
        <w:t>R J E Š E N J E</w:t>
      </w:r>
    </w:p>
    <w:p w:rsidRDefault="0048065A" w:rsidP="007755BF" w:rsidR="0048065A" w:rsidRPr="004D3099">
      <w:pPr>
        <w:jc w:val="center"/>
      </w:pPr>
    </w:p>
    <w:p w:rsidRDefault="0048065A" w:rsidP="007755BF" w:rsidR="00913164">
      <w:pPr>
        <w:jc w:val="both"/>
      </w:pPr>
      <w:r>
        <w:tab/>
      </w:r>
      <w:r w:rsidR="00AD61ED" w:rsidRPr="00AD61ED">
        <w:t xml:space="preserve">Trgovački sud u Pazinu, po sucu Ivanu Dujiću, u stečajnom postupku nad Stečajnom masom iza MAGUS d.o.o. u stečaju Rijeka, Marijana Stepčića 34, OIB 94295814368, </w:t>
      </w:r>
      <w:r w:rsidR="00AD61ED">
        <w:t>18</w:t>
      </w:r>
      <w:r w:rsidR="00AD61ED" w:rsidRPr="00AD61ED">
        <w:t xml:space="preserve">. </w:t>
      </w:r>
      <w:r w:rsidR="00AD61ED">
        <w:t>srp</w:t>
      </w:r>
      <w:r w:rsidR="00AD61ED" w:rsidRPr="00AD61ED">
        <w:t>nja 2018.</w:t>
      </w:r>
    </w:p>
    <w:p w:rsidRDefault="004B4B1F" w:rsidP="007755BF" w:rsidR="004B4B1F" w:rsidRPr="00294B6C">
      <w:pPr>
        <w:jc w:val="both"/>
      </w:pPr>
    </w:p>
    <w:p w:rsidRDefault="007755BF" w:rsidP="007755BF" w:rsidR="007755BF" w:rsidRPr="004D3099">
      <w:pPr>
        <w:jc w:val="center"/>
      </w:pPr>
      <w:r w:rsidRPr="004D3099">
        <w:t>r i j e š i o  j e</w:t>
      </w:r>
    </w:p>
    <w:p w:rsidRDefault="007755BF" w:rsidP="007755BF" w:rsidR="007755BF" w:rsidRPr="004D3099">
      <w:pPr>
        <w:jc w:val="both"/>
      </w:pPr>
    </w:p>
    <w:p w:rsidRDefault="007755BF" w:rsidP="007755BF" w:rsidR="007755BF" w:rsidRPr="004D3099">
      <w:pPr>
        <w:jc w:val="both"/>
      </w:pPr>
      <w:r>
        <w:tab/>
        <w:t>I</w:t>
      </w:r>
      <w:r w:rsidRPr="004D3099">
        <w:t>.</w:t>
      </w:r>
      <w:r w:rsidRPr="004D3099">
        <w:tab/>
        <w:t>Poziv</w:t>
      </w:r>
      <w:r>
        <w:t xml:space="preserve">aju se vjerovnici nižih isplatnih redova </w:t>
      </w:r>
      <w:r w:rsidR="00200D44" w:rsidRPr="00200D44">
        <w:t>Stečajn</w:t>
      </w:r>
      <w:r w:rsidR="00200D44">
        <w:t>e</w:t>
      </w:r>
      <w:r w:rsidR="00200D44" w:rsidRPr="00200D44">
        <w:t xml:space="preserve"> mas</w:t>
      </w:r>
      <w:r w:rsidR="00200D44">
        <w:t>e</w:t>
      </w:r>
      <w:r w:rsidR="00200D44" w:rsidRPr="00200D44">
        <w:t xml:space="preserve"> iza </w:t>
      </w:r>
      <w:r w:rsidR="00AD61ED" w:rsidRPr="00AD61ED">
        <w:t>MAGUS d.o.o. u stečaju Rijeka, Marijana Stepčića 34, OIB 94295814368</w:t>
      </w:r>
      <w:r w:rsidR="00D2107D">
        <w:t xml:space="preserve">, </w:t>
      </w:r>
      <w:r>
        <w:t>da u roku od 3</w:t>
      </w:r>
      <w:r w:rsidRPr="004D3099">
        <w:t xml:space="preserve">0 dana od dana objave ovog rješenja na mrežnoj stranici e-Oglasna ploča Trgovačkog suda u Pazinu, prijave svoje tražbine na adresu stečajnog upravitelja </w:t>
      </w:r>
      <w:r w:rsidR="00AD61ED">
        <w:t>Bogdana</w:t>
      </w:r>
      <w:r w:rsidR="00AD61ED" w:rsidRPr="00AD61ED">
        <w:t xml:space="preserve"> Veselinović</w:t>
      </w:r>
      <w:r w:rsidR="00AD61ED">
        <w:t>a</w:t>
      </w:r>
      <w:r w:rsidR="00AD61ED" w:rsidRPr="00AD61ED">
        <w:t xml:space="preserve"> iz Rijeke,  Marijana Stepčića 34</w:t>
      </w:r>
      <w:r>
        <w:t xml:space="preserve">, </w:t>
      </w:r>
      <w:r w:rsidRPr="004D3099">
        <w:t xml:space="preserve">u dva primjerka, sa sadržajem prijave propisanim odredbom čl. 257. st. </w:t>
      </w:r>
      <w:r>
        <w:t>5</w:t>
      </w:r>
      <w:r w:rsidRPr="004D3099">
        <w:t>. Stečajnog zakona (dalje: SZ)</w:t>
      </w:r>
      <w:r>
        <w:t>, u kojoj treba naznačiti da se radi o tražbini nižeg isplatnog reda i redno mjesto na koje vjerovnik ima pravo</w:t>
      </w:r>
      <w:r w:rsidRPr="004D3099">
        <w:t>.</w:t>
      </w:r>
    </w:p>
    <w:p w:rsidRDefault="007755BF" w:rsidP="007755BF" w:rsidR="007755BF">
      <w:pPr>
        <w:jc w:val="both"/>
      </w:pPr>
      <w:r w:rsidRPr="004D3099">
        <w:tab/>
        <w:t xml:space="preserve">Prijavi treba priložiti dokaz o plaćanju pristojbe u visini od 2% prijavljene tražbine, ali ne više od 500,00 kn i to u korist Državnog proračuna </w:t>
      </w:r>
      <w:r w:rsidRPr="004D3099">
        <w:rPr>
          <w:bCs/>
        </w:rPr>
        <w:t>HR12 1001005 1863000160</w:t>
      </w:r>
      <w:r>
        <w:t xml:space="preserve"> poziv na broj 64 5045-48752-</w:t>
      </w:r>
      <w:r w:rsidR="00AD61ED">
        <w:t>540</w:t>
      </w:r>
      <w:r w:rsidR="00B24413">
        <w:t>-1</w:t>
      </w:r>
      <w:r w:rsidR="00AD61ED">
        <w:t>7</w:t>
      </w:r>
      <w:r w:rsidRPr="00DA176A">
        <w:t>.</w:t>
      </w:r>
    </w:p>
    <w:p w:rsidRDefault="007755BF" w:rsidP="007755BF" w:rsidR="007755BF" w:rsidRPr="004D3099">
      <w:pPr>
        <w:jc w:val="both"/>
      </w:pPr>
      <w:r w:rsidRPr="004D3099">
        <w:t xml:space="preserve"> </w:t>
      </w:r>
    </w:p>
    <w:p w:rsidRDefault="007755BF" w:rsidP="007755BF" w:rsidR="007755BF" w:rsidRPr="004D3099">
      <w:pPr>
        <w:jc w:val="both"/>
      </w:pPr>
      <w:r>
        <w:tab/>
        <w:t>II</w:t>
      </w:r>
      <w:r w:rsidRPr="004D3099">
        <w:t>.</w:t>
      </w:r>
      <w:r w:rsidRPr="004D3099">
        <w:tab/>
        <w:t>Prijavu tražbine podnesenu nakon isteka roka za prijavljivanje sud će odbaciti rješenjem (čl. 257. st. 6. SZ-a).</w:t>
      </w:r>
    </w:p>
    <w:p w:rsidRDefault="007755BF" w:rsidP="007755BF" w:rsidR="007755BF" w:rsidRPr="004D3099">
      <w:pPr>
        <w:jc w:val="both"/>
      </w:pPr>
      <w:r w:rsidRPr="004D3099">
        <w:tab/>
        <w:t xml:space="preserve">Samo prijave dostavljene na način koji je naveden u točki I. ovog rješenja smatraju se urednima i pravovremenima. </w:t>
      </w:r>
    </w:p>
    <w:p w:rsidRDefault="007755BF" w:rsidP="007755BF" w:rsidR="007755BF">
      <w:pPr>
        <w:jc w:val="both"/>
      </w:pPr>
      <w:r w:rsidRPr="004D3099">
        <w:tab/>
      </w:r>
      <w:r>
        <w:tab/>
      </w:r>
    </w:p>
    <w:p w:rsidRDefault="007755BF" w:rsidP="007755BF" w:rsidR="007755BF" w:rsidRPr="008B2467">
      <w:pPr>
        <w:jc w:val="both"/>
      </w:pPr>
      <w:r>
        <w:tab/>
        <w:t>III</w:t>
      </w:r>
      <w:r w:rsidRPr="008B2467">
        <w:t>.</w:t>
      </w:r>
      <w:r w:rsidRPr="008B2467">
        <w:tab/>
        <w:t xml:space="preserve">Ispitno ročište na kojem će se ispitivati prijavljene tražbine određuje se za dan </w:t>
      </w:r>
    </w:p>
    <w:p w:rsidRDefault="007755BF" w:rsidP="007755BF" w:rsidR="007755BF" w:rsidRPr="008B2467">
      <w:pPr>
        <w:jc w:val="center"/>
      </w:pPr>
    </w:p>
    <w:p w:rsidRDefault="00AD61ED" w:rsidP="007755BF" w:rsidR="007755BF" w:rsidRPr="00E25754">
      <w:pPr>
        <w:jc w:val="center"/>
      </w:pPr>
      <w:r>
        <w:t>21</w:t>
      </w:r>
      <w:r w:rsidR="001B037E">
        <w:t xml:space="preserve">. </w:t>
      </w:r>
      <w:r>
        <w:t>rujna</w:t>
      </w:r>
      <w:r w:rsidR="007755BF">
        <w:t xml:space="preserve"> 201</w:t>
      </w:r>
      <w:r>
        <w:t>8</w:t>
      </w:r>
      <w:r w:rsidR="0048065A">
        <w:t xml:space="preserve">. u </w:t>
      </w:r>
      <w:r>
        <w:t>9</w:t>
      </w:r>
      <w:r w:rsidR="007755BF" w:rsidRPr="00E25754">
        <w:t>:</w:t>
      </w:r>
      <w:r>
        <w:t>0</w:t>
      </w:r>
      <w:r w:rsidR="0048065A">
        <w:t>0</w:t>
      </w:r>
      <w:r w:rsidR="007755BF" w:rsidRPr="00E25754">
        <w:t xml:space="preserve"> sati,</w:t>
      </w:r>
    </w:p>
    <w:p w:rsidRDefault="007755BF" w:rsidP="007755BF" w:rsidR="007755BF" w:rsidRPr="00E25754">
      <w:pPr>
        <w:jc w:val="center"/>
      </w:pPr>
      <w:r w:rsidRPr="00E25754">
        <w:t xml:space="preserve">sudnica broj </w:t>
      </w:r>
      <w:r w:rsidR="0048065A">
        <w:t>1</w:t>
      </w:r>
      <w:r w:rsidRPr="00E25754">
        <w:t>,</w:t>
      </w:r>
    </w:p>
    <w:p w:rsidRDefault="007755BF" w:rsidP="007755BF" w:rsidR="007755BF" w:rsidRPr="00E25754">
      <w:pPr>
        <w:jc w:val="center"/>
      </w:pPr>
      <w:r w:rsidRPr="00E25754">
        <w:t xml:space="preserve">u Trgovačkom sudu u Pazinu, Dršćevka 1. </w:t>
      </w:r>
    </w:p>
    <w:p w:rsidRDefault="007755BF" w:rsidP="007755BF" w:rsidR="007755BF" w:rsidRPr="004D3099">
      <w:pPr>
        <w:jc w:val="both"/>
      </w:pPr>
    </w:p>
    <w:p w:rsidRDefault="007755BF" w:rsidP="007755BF" w:rsidR="007755BF" w:rsidRPr="004D3099">
      <w:pPr>
        <w:jc w:val="center"/>
      </w:pPr>
      <w:r w:rsidRPr="004D3099">
        <w:t>Obrazloženje</w:t>
      </w:r>
    </w:p>
    <w:p w:rsidRDefault="007755BF" w:rsidP="007755BF" w:rsidR="007755BF" w:rsidRPr="004D3099">
      <w:pPr>
        <w:jc w:val="both"/>
      </w:pPr>
    </w:p>
    <w:p w:rsidRDefault="007755BF" w:rsidP="007755BF" w:rsidR="005A454D">
      <w:pPr>
        <w:jc w:val="both"/>
      </w:pPr>
      <w:r>
        <w:tab/>
      </w:r>
      <w:r w:rsidR="00AD61ED">
        <w:t>Na prijedlog stečajnog upravitelja, a t</w:t>
      </w:r>
      <w:r>
        <w:t>emeljem odredbe čl. 257. st. 5. i 6. S</w:t>
      </w:r>
      <w:r w:rsidR="005A454D">
        <w:t>tečajnog zakona</w:t>
      </w:r>
      <w:r w:rsidR="00AD61ED">
        <w:t>,</w:t>
      </w:r>
      <w:r>
        <w:t xml:space="preserve"> pozvani su vjerovnici nižih isplatnih redova prijaviti tražbine.</w:t>
      </w:r>
    </w:p>
    <w:p w:rsidRDefault="007755BF" w:rsidP="007755BF" w:rsidR="007755BF">
      <w:pPr>
        <w:jc w:val="both"/>
      </w:pPr>
      <w:r w:rsidRPr="004D3099">
        <w:tab/>
      </w:r>
    </w:p>
    <w:p w:rsidRDefault="007755BF" w:rsidP="007755BF" w:rsidR="007755BF">
      <w:pPr>
        <w:jc w:val="center"/>
      </w:pPr>
      <w:r w:rsidRPr="004D3099">
        <w:t>U Pazi</w:t>
      </w:r>
      <w:r>
        <w:t>nu</w:t>
      </w:r>
      <w:r w:rsidR="0048065A">
        <w:t>,</w:t>
      </w:r>
      <w:r w:rsidR="00B24413">
        <w:t xml:space="preserve"> </w:t>
      </w:r>
      <w:r w:rsidR="00AD61ED" w:rsidRPr="00AD61ED">
        <w:t>18. srpnja 2018.</w:t>
      </w:r>
    </w:p>
    <w:p w:rsidRDefault="005A454D" w:rsidP="007755BF" w:rsidR="005A454D" w:rsidRPr="004D3099">
      <w:pPr>
        <w:jc w:val="center"/>
      </w:pPr>
    </w:p>
    <w:p w:rsidRDefault="007755BF" w:rsidP="004B4B1F" w:rsidR="007755BF" w:rsidRPr="004D3099">
      <w:pPr>
        <w:ind w:left="5664"/>
        <w:jc w:val="center"/>
      </w:pPr>
      <w:r w:rsidRPr="004D3099">
        <w:t>Stečajni sudac</w:t>
      </w:r>
    </w:p>
    <w:p w:rsidRDefault="0048065A" w:rsidP="004B4B1F" w:rsidR="007755BF">
      <w:pPr>
        <w:ind w:left="5664"/>
        <w:jc w:val="center"/>
      </w:pPr>
      <w:r w:rsidRPr="0048065A">
        <w:t>Ivan Dujić</w:t>
      </w:r>
      <w:r w:rsidR="00901C25">
        <w:t>, v.r.</w:t>
      </w:r>
    </w:p>
    <w:p w:rsidRDefault="007755BF" w:rsidP="007755BF" w:rsidR="007755BF">
      <w:pPr>
        <w:jc w:val="both"/>
      </w:pPr>
    </w:p>
    <w:p w:rsidRDefault="001B037E" w:rsidP="007755BF" w:rsidR="001B037E" w:rsidRPr="004D3099">
      <w:pPr>
        <w:jc w:val="both"/>
      </w:pPr>
    </w:p>
    <w:p w:rsidRDefault="007755BF" w:rsidP="007755BF" w:rsidR="007755BF">
      <w:r>
        <w:t>UPUTA O PRAVNOM LIJEKU:</w:t>
      </w:r>
    </w:p>
    <w:p w:rsidRDefault="007755BF" w:rsidP="007755BF" w:rsidR="007755BF" w:rsidRPr="004D457C">
      <w:pPr>
        <w:ind w:firstLine="720"/>
        <w:jc w:val="both"/>
      </w:pPr>
      <w:r>
        <w:t xml:space="preserve">Protiv ove odluke može </w:t>
      </w:r>
      <w:r w:rsidR="00AD61ED">
        <w:t xml:space="preserve">se </w:t>
      </w:r>
      <w:r>
        <w:t>podnijeti žalb</w:t>
      </w:r>
      <w:r w:rsidR="00AD61ED">
        <w:t>a</w:t>
      </w:r>
      <w:r>
        <w:t xml:space="preserve"> u roku od 8 dana od dana dostave iste</w:t>
      </w:r>
      <w:r w:rsidR="00A427F5">
        <w:t>,</w:t>
      </w:r>
      <w:r>
        <w:t xml:space="preserve"> </w:t>
      </w:r>
      <w:r w:rsidRPr="004D457C">
        <w:t xml:space="preserve">a dostava se smatra obavljenom istekom osmog dana od dana objave rješenja na mrežnoj stranici e-Oglasna ploča sudova (čl. 12. st. 1. i 2. SZ-a). Žalba se podnosi putem ovog suda u </w:t>
      </w:r>
      <w:r>
        <w:t>tri</w:t>
      </w:r>
      <w:r w:rsidRPr="004D457C">
        <w:t xml:space="preserve"> istovjetna primjerka, a o žalbi odlučuje Visoki trgovački sud Republike Hrvatske.</w:t>
      </w:r>
    </w:p>
    <w:p w:rsidRDefault="007755BF" w:rsidP="007755BF" w:rsidR="007755BF" w:rsidRPr="00E605C9">
      <w:pPr>
        <w:jc w:val="both"/>
      </w:pPr>
    </w:p>
    <w:p w:rsidRDefault="007755BF" w:rsidP="007755BF" w:rsidR="007755BF" w:rsidRPr="004D3099">
      <w:pPr>
        <w:jc w:val="both"/>
      </w:pPr>
      <w:r w:rsidRPr="004D3099">
        <w:t>DNA:</w:t>
      </w:r>
    </w:p>
    <w:p w:rsidRDefault="00D2107D" w:rsidP="00D2107D" w:rsidR="00D2107D">
      <w:pPr>
        <w:jc w:val="both"/>
      </w:pPr>
      <w:r w:rsidRPr="004D3099">
        <w:t>- e-oglasna ploča 8 dana</w:t>
      </w:r>
    </w:p>
    <w:p w:rsidRDefault="007755BF" w:rsidP="00AD61ED" w:rsidR="00500701">
      <w:pPr>
        <w:jc w:val="both"/>
      </w:pPr>
      <w:r w:rsidRPr="00B61A0B">
        <w:t xml:space="preserve">- stečajnom upravitelju </w:t>
      </w:r>
      <w:r w:rsidR="00AD61ED" w:rsidRPr="00AD61ED">
        <w:t>Bogdan</w:t>
      </w:r>
      <w:r w:rsidR="00AD61ED">
        <w:t>u</w:t>
      </w:r>
      <w:r w:rsidR="00AD61ED" w:rsidRPr="00AD61ED">
        <w:t xml:space="preserve"> Veselinović</w:t>
      </w:r>
      <w:r w:rsidR="00AD61ED">
        <w:t>u</w:t>
      </w:r>
      <w:r w:rsidR="00AD61ED" w:rsidRPr="00AD61ED">
        <w:t xml:space="preserve"> iz Rijeke,  Marijana Stepčića 34</w:t>
      </w:r>
    </w:p>
    <w:sectPr w:rsidSect="001A1476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8398D" w:rsidP="007755BF" w:rsidR="0008398D">
      <w:r>
        <w:separator/>
      </w:r>
    </w:p>
  </w:endnote>
  <w:endnote w:id="0" w:type="continuationSeparator">
    <w:p w:rsidRDefault="0008398D" w:rsidP="007755BF" w:rsidR="0008398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8398D" w:rsidP="007755BF" w:rsidR="0008398D">
      <w:r>
        <w:separator/>
      </w:r>
    </w:p>
  </w:footnote>
  <w:footnote w:id="0" w:type="continuationSeparator">
    <w:p w:rsidRDefault="0008398D" w:rsidP="007755BF" w:rsidR="0008398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037E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01C25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037E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01C2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B037E" w:rsidP="004B4B1F" w:rsidR="008A4163" w:rsidRPr="008B2467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="004B4B1F">
      <w:t>10 St-540/2017-26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B037E" w:rsidR="00E84C66">
    <w:pPr>
      <w:pStyle w:val="Zaglavlje"/>
    </w:pPr>
    <w:r>
      <w:tab/>
    </w:r>
    <w:r>
      <w:tab/>
    </w:r>
    <w:r w:rsidR="004B4B1F">
      <w:t>10 St-540/2017-26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55BF"/>
    <w:rsid w:val="0008398D"/>
    <w:rsid w:val="00136270"/>
    <w:rsid w:val="001A3C54"/>
    <w:rsid w:val="001B037E"/>
    <w:rsid w:val="00200D44"/>
    <w:rsid w:val="00211318"/>
    <w:rsid w:val="003642F5"/>
    <w:rsid w:val="003E3795"/>
    <w:rsid w:val="0048065A"/>
    <w:rsid w:val="004B4B1F"/>
    <w:rsid w:val="00554328"/>
    <w:rsid w:val="005A454D"/>
    <w:rsid w:val="006206FF"/>
    <w:rsid w:val="00647441"/>
    <w:rsid w:val="007755BF"/>
    <w:rsid w:val="007E0595"/>
    <w:rsid w:val="00901C25"/>
    <w:rsid w:val="00913164"/>
    <w:rsid w:val="00985388"/>
    <w:rsid w:val="009C1C85"/>
    <w:rsid w:val="00A427F5"/>
    <w:rsid w:val="00A94F9A"/>
    <w:rsid w:val="00AD61ED"/>
    <w:rsid w:val="00B01642"/>
    <w:rsid w:val="00B24413"/>
    <w:rsid w:val="00C43056"/>
    <w:rsid w:val="00C91F89"/>
    <w:rsid w:val="00CE1FEB"/>
    <w:rsid w:val="00D2107D"/>
    <w:rsid w:val="00D81B9F"/>
    <w:rsid w:val="00F32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755B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755B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7755BF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7755BF"/>
  </w:style>
  <w:style w:styleId="Tekstbalonia" w:type="paragraph">
    <w:name w:val="Balloon Text"/>
    <w:basedOn w:val="Normal"/>
    <w:link w:val="TekstbaloniaChar"/>
    <w:uiPriority w:val="99"/>
    <w:semiHidden/>
    <w:unhideWhenUsed/>
    <w:rsid w:val="007755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755BF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55B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755BF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1C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1C25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1C25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1C25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1C25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755B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7755B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7755BF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7755BF"/>
  </w:style>
  <w:style w:styleId="Tekstbalonia" w:type="paragraph">
    <w:name w:val="Balloon Text"/>
    <w:basedOn w:val="Normal"/>
    <w:link w:val="TekstbaloniaChar"/>
    <w:uiPriority w:val="99"/>
    <w:semiHidden/>
    <w:unhideWhenUsed/>
    <w:rsid w:val="007755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55BF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755B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755BF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01C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1C25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1C25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1C25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1C25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2018.</izvorni_sadrzaj>
    <derivirana_varijabla naziv="DomainObject.DatumDonosenjaOdluke_1">18.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540</izvorni_sadrzaj>
    <derivirana_varijabla naziv="DomainObject.Predmet.Broj_1">540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rujna 2017.</izvorni_sadrzaj>
    <derivirana_varijabla naziv="DomainObject.Predmet.DatumOsnivanja_1">28.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St-540/2017</izvorni_sadrzaj>
    <derivirana_varijabla naziv="DomainObject.Predmet.OznakaBroj_1">St-540/2017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MAGUS d.o.o. u stečaju</izvorni_sadrzaj>
    <derivirana_varijabla naziv="DomainObject.Predmet.ProtustrankaFormated_1">  Stečajna masa iza MAGUS d.o.o. u stečaju</derivirana_varijabla>
  </DomainObject.Predmet.ProtustrankaFormated>
  <DomainObject.Predmet.ProtustrankaFormatedOIB>
    <izvorni_sadrzaj>  Stečajna masa iza MAGUS d.o.o. u stečaju, OIB 94295814368</izvorni_sadrzaj>
    <derivirana_varijabla naziv="DomainObject.Predmet.ProtustrankaFormatedOIB_1">  Stečajna masa iza MAGUS d.o.o. u stečaju, OIB 94295814368</derivirana_varijabla>
  </DomainObject.Predmet.ProtustrankaFormatedOIB>
  <DomainObject.Predmet.ProtustrankaFormatedWithAdress>
    <izvorni_sadrzaj> Stečajna masa iza MAGUS d.o.o. u stečaju, Marijana Stepčića 34, 51000 Rijeka</izvorni_sadrzaj>
    <derivirana_varijabla naziv="DomainObject.Predmet.ProtustrankaFormatedWithAdress_1"> Stečajna masa iza MAGUS d.o.o. u stečaju, Marijana Stepčića 34, 51000 Rijeka</derivirana_varijabla>
  </DomainObject.Predmet.ProtustrankaFormatedWithAdress>
  <DomainObject.Predmet.ProtustrankaFormatedWithAdressOIB>
    <izvorni_sadrzaj> Stečajna masa iza MAGUS d.o.o. u stečaju, OIB 94295814368, Marijana Stepčića 34, 51000 Rijeka</izvorni_sadrzaj>
    <derivirana_varijabla naziv="DomainObject.Predmet.ProtustrankaFormatedWithAdressOIB_1"> Stečajna masa iza MAGUS d.o.o. u stečaju, OIB 94295814368, Marijana Stepčića 34, 51000 Rijeka</derivirana_varijabla>
  </DomainObject.Predmet.ProtustrankaFormatedWithAdressOIB>
  <DomainObject.Predmet.ProtustrankaWithAdress>
    <izvorni_sadrzaj>Stečajna masa iza MAGUS d.o.o. u stečaju Marijana Stepčića 34, 51000 Rijeka</izvorni_sadrzaj>
    <derivirana_varijabla naziv="DomainObject.Predmet.ProtustrankaWithAdress_1">Stečajna masa iza MAGUS d.o.o. u stečaju Marijana Stepčića 34, 51000 Rijeka</derivirana_varijabla>
  </DomainObject.Predmet.ProtustrankaWithAdress>
  <DomainObject.Predmet.ProtustrankaWithAdressOIB>
    <izvorni_sadrzaj>Stečajna masa iza MAGUS d.o.o. u stečaju, OIB 94295814368, Marijana Stepčića 34, 51000 Rijeka</izvorni_sadrzaj>
    <derivirana_varijabla naziv="DomainObject.Predmet.ProtustrankaWithAdressOIB_1">Stečajna masa iza MAGUS d.o.o. u stečaju, OIB 94295814368, Marijana Stepčića 34, 51000 Rijeka</derivirana_varijabla>
  </DomainObject.Predmet.ProtustrankaWithAdressOIB>
  <DomainObject.Predmet.ProtustrankaNazivFormated>
    <izvorni_sadrzaj>Stečajna masa iza MAGUS d.o.o. u stečaju</izvorni_sadrzaj>
    <derivirana_varijabla naziv="DomainObject.Predmet.ProtustrankaNazivFormated_1">Stečajna masa iza MAGUS d.o.o. u stečaju</derivirana_varijabla>
  </DomainObject.Predmet.ProtustrankaNazivFormated>
  <DomainObject.Predmet.ProtustrankaNazivFormatedOIB>
    <izvorni_sadrzaj>Stečajna masa iza MAGUS d.o.o. u stečaju, OIB 94295814368</izvorni_sadrzaj>
    <derivirana_varijabla naziv="DomainObject.Predmet.ProtustrankaNazivFormatedOIB_1">Stečajna masa iza MAGUS d.o.o. u stečaju, OIB 94295814368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Stečajni upravitelj Igor Lukačić</izvorni_sadrzaj>
    <derivirana_varijabla naziv="DomainObject.Predmet.StrankaFormated_1">  Stečajni upravitelj Igor Lukačić</derivirana_varijabla>
  </DomainObject.Predmet.StrankaFormated>
  <DomainObject.Predmet.StrankaFormatedOIB>
    <izvorni_sadrzaj>  Stečajni upravitelj Igor Lukačić, OIB 30664221643</izvorni_sadrzaj>
    <derivirana_varijabla naziv="DomainObject.Predmet.StrankaFormatedOIB_1">  Stečajni upravitelj Igor Lukačić, OIB 30664221643</derivirana_varijabla>
  </DomainObject.Predmet.StrankaFormatedOIB>
  <DomainObject.Predmet.StrankaFormatedWithAdress>
    <izvorni_sadrzaj> Stečajni upravitelj Igor Lukačić, 7. Požarinje 2A, 10000 Zagreb</izvorni_sadrzaj>
    <derivirana_varijabla naziv="DomainObject.Predmet.StrankaFormatedWithAdress_1"> Stečajni upravitelj Igor Lukačić, 7. Požarinje 2A, 10000 Zagreb</derivirana_varijabla>
  </DomainObject.Predmet.StrankaFormatedWithAdress>
  <DomainObject.Predmet.StrankaFormatedWithAdressOIB>
    <izvorni_sadrzaj> Stečajni upravitelj Igor Lukačić, OIB 30664221643, 7. Požarinje 2A, 10000 Zagreb</izvorni_sadrzaj>
    <derivirana_varijabla naziv="DomainObject.Predmet.StrankaFormatedWithAdressOIB_1"> Stečajni upravitelj Igor Lukačić, OIB 30664221643, 7. Požarinje 2A, 10000 Zagreb</derivirana_varijabla>
  </DomainObject.Predmet.StrankaFormatedWithAdressOIB>
  <DomainObject.Predmet.StrankaWithAdress>
    <izvorni_sadrzaj>Stečajni upravitelj Igor Lukačić 7. Požarinje 2A,10000 Zagreb</izvorni_sadrzaj>
    <derivirana_varijabla naziv="DomainObject.Predmet.StrankaWithAdress_1">Stečajni upravitelj Igor Lukačić 7. Požarinje 2A,10000 Zagreb</derivirana_varijabla>
  </DomainObject.Predmet.StrankaWithAdress>
  <DomainObject.Predmet.StrankaWithAdressOIB>
    <izvorni_sadrzaj>Stečajni upravitelj Igor Lukačić, OIB 30664221643, 7. Požarinje 2A,10000 Zagreb</izvorni_sadrzaj>
    <derivirana_varijabla naziv="DomainObject.Predmet.StrankaWithAdressOIB_1">Stečajni upravitelj Igor Lukačić, OIB 30664221643, 7. Požarinje 2A,10000 Zagreb</derivirana_varijabla>
  </DomainObject.Predmet.StrankaWithAdressOIB>
  <DomainObject.Predmet.StrankaNazivFormated>
    <izvorni_sadrzaj>Stečajni upravitelj Igor Lukačić</izvorni_sadrzaj>
    <derivirana_varijabla naziv="DomainObject.Predmet.StrankaNazivFormated_1">Stečajni upravitelj Igor Lukačić</derivirana_varijabla>
  </DomainObject.Predmet.StrankaNazivFormated>
  <DomainObject.Predmet.StrankaNazivFormatedOIB>
    <izvorni_sadrzaj>Stečajni upravitelj Igor Lukačić, OIB 30664221643</izvorni_sadrzaj>
    <derivirana_varijabla naziv="DomainObject.Predmet.StrankaNazivFormatedOIB_1">Stečajni upravitelj Igor Lukačić, OIB 30664221643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6283.39</izvorni_sadrzaj>
    <derivirana_varijabla naziv="DomainObject.Predmet.TrenutnaVrijednost_1">6283.39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Stečajni upravitelj Igor Lukačić</item>
    </izvorni_sadrzaj>
    <derivirana_varijabla naziv="DomainObject.Predmet.StrankaListFormated_1">
      <item>Stečajni upravitelj Igor Lukačić</item>
    </derivirana_varijabla>
  </DomainObject.Predmet.StrankaListFormated>
  <DomainObject.Predmet.StrankaListFormatedOIB>
    <izvorni_sadrzaj>
      <item>Stečajni upravitelj Igor Lukačić, OIB 30664221643</item>
    </izvorni_sadrzaj>
    <derivirana_varijabla naziv="DomainObject.Predmet.StrankaListFormatedOIB_1">
      <item>Stečajni upravitelj Igor Lukačić, OIB 30664221643</item>
    </derivirana_varijabla>
  </DomainObject.Predmet.StrankaListFormatedOIB>
  <DomainObject.Predmet.StrankaListFormatedWithAdress>
    <izvorni_sadrzaj>
      <item>Stečajni upravitelj Igor Lukačić, 7. Požarinje 2A, 10000 Zagreb</item>
    </izvorni_sadrzaj>
    <derivirana_varijabla naziv="DomainObject.Predmet.StrankaListFormatedWithAdress_1">
      <item>Stečajni upravitelj Igor Lukačić, 7. Požarinje 2A, 10000 Zagreb</item>
    </derivirana_varijabla>
  </DomainObject.Predmet.StrankaListFormatedWithAdress>
  <DomainObject.Predmet.StrankaListFormatedWithAdressOIB>
    <izvorni_sadrzaj>
      <item>Stečajni upravitelj Igor Lukačić, OIB 30664221643, 7. Požarinje 2A, 10000 Zagreb</item>
    </izvorni_sadrzaj>
    <derivirana_varijabla naziv="DomainObject.Predmet.StrankaListFormatedWithAdressOIB_1">
      <item>Stečajni upravitelj Igor Lukačić, OIB 30664221643, 7. Požarinje 2A, 10000 Zagreb</item>
    </derivirana_varijabla>
  </DomainObject.Predmet.StrankaListFormatedWithAdressOIB>
  <DomainObject.Predmet.StrankaListNazivFormated>
    <izvorni_sadrzaj>
      <item>Stečajni upravitelj Igor Lukačić</item>
    </izvorni_sadrzaj>
    <derivirana_varijabla naziv="DomainObject.Predmet.StrankaListNazivFormated_1">
      <item>Stečajni upravitelj Igor Lukačić</item>
    </derivirana_varijabla>
  </DomainObject.Predmet.StrankaListNazivFormated>
  <DomainObject.Predmet.StrankaListNazivFormatedOIB>
    <izvorni_sadrzaj>
      <item>Stečajni upravitelj Igor Lukačić, OIB 30664221643</item>
    </izvorni_sadrzaj>
    <derivirana_varijabla naziv="DomainObject.Predmet.StrankaListNazivFormatedOIB_1">
      <item>Stečajni upravitelj Igor Lukačić, OIB 30664221643</item>
    </derivirana_varijabla>
  </DomainObject.Predmet.StrankaListNazivFormatedOIB>
  <DomainObject.Predmet.ProtuStrankaListFormated>
    <izvorni_sadrzaj>
      <item>Stečajna masa iza MAGUS d.o.o. u stečaju</item>
    </izvorni_sadrzaj>
    <derivirana_varijabla naziv="DomainObject.Predmet.ProtuStrankaListFormated_1">
      <item>Stečajna masa iza MAGUS d.o.o. u stečaju</item>
    </derivirana_varijabla>
  </DomainObject.Predmet.ProtuStrankaListFormated>
  <DomainObject.Predmet.ProtuStrankaListFormatedOIB>
    <izvorni_sadrzaj>
      <item>Stečajna masa iza MAGUS d.o.o. u stečaju, OIB 94295814368</item>
    </izvorni_sadrzaj>
    <derivirana_varijabla naziv="DomainObject.Predmet.ProtuStrankaListFormatedOIB_1">
      <item>Stečajna masa iza MAGUS d.o.o. u stečaju, OIB 94295814368</item>
    </derivirana_varijabla>
  </DomainObject.Predmet.ProtuStrankaListFormatedOIB>
  <DomainObject.Predmet.ProtuStrankaListFormatedWithAdress>
    <izvorni_sadrzaj>
      <item>Stečajna masa iza MAGUS d.o.o. u stečaju, Marijana Stepčića 34, 51000 Rijeka</item>
    </izvorni_sadrzaj>
    <derivirana_varijabla naziv="DomainObject.Predmet.ProtuStrankaListFormatedWithAdress_1">
      <item>Stečajna masa iza MAGUS d.o.o. u stečaju, Marijana Stepčića 34, 51000 Rijeka</item>
    </derivirana_varijabla>
  </DomainObject.Predmet.ProtuStrankaListFormatedWithAdress>
  <DomainObject.Predmet.ProtuStrankaListFormatedWithAdressOIB>
    <izvorni_sadrzaj>
      <item>Stečajna masa iza MAGUS d.o.o. u stečaju, OIB 94295814368, Marijana Stepčića 34, 51000 Rijeka</item>
    </izvorni_sadrzaj>
    <derivirana_varijabla naziv="DomainObject.Predmet.ProtuStrankaListFormatedWithAdressOIB_1">
      <item>Stečajna masa iza MAGUS d.o.o. u stečaju, OIB 94295814368, Marijana Stepčića 34, 51000 Rijeka</item>
    </derivirana_varijabla>
  </DomainObject.Predmet.ProtuStrankaListFormatedWithAdressOIB>
  <DomainObject.Predmet.ProtuStrankaListNazivFormated>
    <izvorni_sadrzaj>
      <item>Stečajna masa iza MAGUS d.o.o. u stečaju</item>
    </izvorni_sadrzaj>
    <derivirana_varijabla naziv="DomainObject.Predmet.ProtuStrankaListNazivFormated_1">
      <item>Stečajna masa iza MAGUS d.o.o. u stečaju</item>
    </derivirana_varijabla>
  </DomainObject.Predmet.ProtuStrankaListNazivFormated>
  <DomainObject.Predmet.ProtuStrankaListNazivFormatedOIB>
    <izvorni_sadrzaj>
      <item>Stečajna masa iza MAGUS d.o.o. u stečaju, OIB 94295814368</item>
    </izvorni_sadrzaj>
    <derivirana_varijabla naziv="DomainObject.Predmet.ProtuStrankaListNazivFormatedOIB_1">
      <item>Stečajna masa iza MAGUS d.o.o. u stečaju, OIB 94295814368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2018.</izvorni_sadrzaj>
    <derivirana_varijabla naziv="DomainObject.Datum_1">18.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Stečajni upravitelj Igor Lukačić</izvorni_sadrzaj>
    <derivirana_varijabla naziv="DomainObject.Predmet.StrankaIDrugi_1">Stečajni upravitelj Igor Lukačić</derivirana_varijabla>
  </DomainObject.Predmet.StrankaIDrugi>
  <DomainObject.Predmet.ProtustrankaIDrugi>
    <izvorni_sadrzaj>Stečajna masa iza MAGUS d.o.o. u stečaju</izvorni_sadrzaj>
    <derivirana_varijabla naziv="DomainObject.Predmet.ProtustrankaIDrugi_1">Stečajna masa iza MAGUS d.o.o. u stečaju</derivirana_varijabla>
  </DomainObject.Predmet.ProtustrankaIDrugi>
  <DomainObject.Predmet.StrankaIDrugiAdressOIB>
    <izvorni_sadrzaj>Stečajni upravitelj Igor Lukačić, OIB 30664221643, 7. Požarinje 2A, 10000 Zagreb</izvorni_sadrzaj>
    <derivirana_varijabla naziv="DomainObject.Predmet.StrankaIDrugiAdressOIB_1">Stečajni upravitelj Igor Lukačić, OIB 30664221643, 7. Požarinje 2A, 10000 Zagreb</derivirana_varijabla>
  </DomainObject.Predmet.StrankaIDrugiAdressOIB>
  <DomainObject.Predmet.ProtustrankaIDrugiAdressOIB>
    <izvorni_sadrzaj>Stečajna masa iza MAGUS d.o.o. u stečaju, OIB 94295814368, Marijana Stepčića 34, 51000 Rijeka</izvorni_sadrzaj>
    <derivirana_varijabla naziv="DomainObject.Predmet.ProtustrankaIDrugiAdressOIB_1">Stečajna masa iza MAGUS d.o.o. u stečaju, OIB 94295814368, Marijana Stepčića 34,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MAGUS d.o.o. u stečaju</item>
      <item>Stečajni upravitelj Igor Lukačić</item>
    </izvorni_sadrzaj>
    <derivirana_varijabla naziv="DomainObject.Predmet.SudioniciListNaziv_1">
      <item>Stečajna masa iza MAGUS d.o.o. u stečaju</item>
      <item>Stečajni upravitelj Igor Lukačić</item>
    </derivirana_varijabla>
  </DomainObject.Predmet.SudioniciListNaziv>
  <DomainObject.Predmet.SudioniciListAdressOIB>
    <izvorni_sadrzaj>
      <item>Stečajna masa iza MAGUS d.o.o. u stečaju, OIB 94295814368, Marijana Stepčića 34,51000 Rijeka</item>
      <item>Stečajni upravitelj Igor Lukačić, OIB 30664221643, 7. Požarinje 2A,10000 Zagreb</item>
    </izvorni_sadrzaj>
    <derivirana_varijabla naziv="DomainObject.Predmet.SudioniciListAdressOIB_1">
      <item>Stečajna masa iza MAGUS d.o.o. u stečaju, OIB 94295814368, Marijana Stepčića 34,51000 Rijeka</item>
      <item>Stečajni upravitelj Igor Lukačić, OIB 30664221643, 7. Požarinje 2A,10000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94295814368</item>
      <item>, OIB 30664221643</item>
    </izvorni_sadrzaj>
    <derivirana_varijabla naziv="DomainObject.Predmet.SudioniciListNazivOIB_1">
      <item>, OIB 94295814368</item>
      <item>, OIB 30664221643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375</properties:Words>
  <properties:Characters>1828</properties:Characters>
  <properties:Lines>57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2018-07-18T12:39:00Z</dcterms:created>
  <dc:creator>Jasmina Matika</dc:creator>
  <cp:lastModifiedBy>Sanja Lakošeljac</cp:lastModifiedBy>
  <dcterms:modified xmlns:xsi="http://www.w3.org/2001/XMLSchema-instance" xsi:type="dcterms:W3CDTF">2018-07-18T12:41:00Z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(St-540-16 - RJEŠENJE - POZIV VJEROVNICIMA NIŽIH ISPLATNIH REDOVA.docx)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