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57cb" w14:paraId="b4557cb" w:rsidRDefault="003D0CC5" w:rsidP="003D0CC5" w:rsidR="003D0CC5" w:rsidRPr="003D45D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REPUBLIKA HRVATSKA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TRGOVAČKI SUD U ZAGREBU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Zagreb, Amruševa 2/II 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  <w:t>85. St-</w:t>
      </w:r>
      <w:r w:rsidR="007C2AB3">
        <w:rPr>
          <w:sz w:val="22"/>
          <w:szCs w:val="22"/>
        </w:rPr>
        <w:t>915</w:t>
      </w:r>
      <w:r w:rsidR="0020582E">
        <w:rPr>
          <w:sz w:val="22"/>
          <w:szCs w:val="22"/>
        </w:rPr>
        <w:t>/18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Z A P I S N I K</w:t>
      </w: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sastavljen pri Trgovačkom sudu u Zagrebu </w:t>
      </w:r>
      <w:r w:rsidR="00A31B09">
        <w:rPr>
          <w:sz w:val="22"/>
          <w:szCs w:val="22"/>
        </w:rPr>
        <w:t>3</w:t>
      </w:r>
      <w:r w:rsidR="00AC430A" w:rsidRPr="003D45DA">
        <w:rPr>
          <w:sz w:val="22"/>
          <w:szCs w:val="22"/>
        </w:rPr>
        <w:t xml:space="preserve">. </w:t>
      </w:r>
      <w:r w:rsidR="00A31B09">
        <w:rPr>
          <w:sz w:val="22"/>
          <w:szCs w:val="22"/>
        </w:rPr>
        <w:t>srpnja</w:t>
      </w:r>
      <w:r w:rsidR="00F55D73">
        <w:rPr>
          <w:sz w:val="22"/>
          <w:szCs w:val="22"/>
        </w:rPr>
        <w:t xml:space="preserve"> </w:t>
      </w:r>
      <w:r w:rsidR="00AC430A" w:rsidRPr="003D45DA">
        <w:rPr>
          <w:sz w:val="22"/>
          <w:szCs w:val="22"/>
        </w:rPr>
        <w:t>2018</w:t>
      </w:r>
      <w:r w:rsidRPr="003D45DA">
        <w:rPr>
          <w:sz w:val="22"/>
          <w:szCs w:val="22"/>
        </w:rPr>
        <w:t xml:space="preserve">. u stečajnom postupku nad dužnikom </w:t>
      </w:r>
      <w:r w:rsidR="00F55D73">
        <w:rPr>
          <w:sz w:val="22"/>
          <w:szCs w:val="22"/>
          <w:lang w:val="pt-BR"/>
        </w:rPr>
        <w:t>ODMATO j.</w:t>
      </w:r>
      <w:r w:rsidR="00AC430A" w:rsidRPr="003D45DA">
        <w:rPr>
          <w:sz w:val="22"/>
          <w:szCs w:val="22"/>
          <w:lang w:val="pt-BR"/>
        </w:rPr>
        <w:t xml:space="preserve">d.o.o., Zagreb, </w:t>
      </w:r>
      <w:r w:rsidR="00CA1C49">
        <w:rPr>
          <w:sz w:val="22"/>
          <w:szCs w:val="22"/>
          <w:lang w:val="pt-BR"/>
        </w:rPr>
        <w:t>Zvonimira Rogoza 7</w:t>
      </w:r>
      <w:r w:rsidR="00AC430A" w:rsidRPr="003D45DA">
        <w:rPr>
          <w:sz w:val="22"/>
          <w:szCs w:val="22"/>
          <w:lang w:val="pt-BR"/>
        </w:rPr>
        <w:t xml:space="preserve">, OIB: </w:t>
      </w:r>
      <w:r w:rsidR="00CA1C49">
        <w:rPr>
          <w:sz w:val="22"/>
          <w:szCs w:val="22"/>
        </w:rPr>
        <w:t>03464414460</w:t>
      </w:r>
      <w:r w:rsidRPr="003D45DA">
        <w:rPr>
          <w:sz w:val="22"/>
          <w:szCs w:val="22"/>
          <w:lang w:val="pt-BR"/>
        </w:rPr>
        <w:t>,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NAZOČNI OD SUDA: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SUDAC: Ivana Koštarić Fegeš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ZAPISNIČAR:</w:t>
      </w:r>
      <w:r w:rsidRPr="003D45DA">
        <w:rPr>
          <w:color w:val="FF0000"/>
          <w:sz w:val="22"/>
          <w:szCs w:val="22"/>
        </w:rPr>
        <w:t xml:space="preserve"> </w:t>
      </w:r>
      <w:r w:rsidR="00CA1C49" w:rsidRPr="00CA1C49">
        <w:rPr>
          <w:sz w:val="22"/>
          <w:szCs w:val="22"/>
        </w:rPr>
        <w:t>Natalija Perković</w:t>
      </w:r>
    </w:p>
    <w:p w:rsidRDefault="003D0CC5" w:rsidP="003D0CC5" w:rsidR="003D0CC5" w:rsidRPr="003D45DA">
      <w:pPr>
        <w:jc w:val="both"/>
        <w:rPr>
          <w:sz w:val="22"/>
          <w:szCs w:val="22"/>
        </w:rPr>
      </w:pPr>
    </w:p>
    <w:p w:rsidRDefault="00AC430A" w:rsidP="003D0CC5" w:rsidR="003D0CC5" w:rsidRPr="003D45DA">
      <w:pPr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Sudac otvara ročište u </w:t>
      </w:r>
      <w:r w:rsidR="00CA1C49">
        <w:rPr>
          <w:sz w:val="22"/>
          <w:szCs w:val="22"/>
        </w:rPr>
        <w:t>09</w:t>
      </w:r>
      <w:r w:rsidR="003D0CC5" w:rsidRPr="003D45DA">
        <w:rPr>
          <w:sz w:val="22"/>
          <w:szCs w:val="22"/>
        </w:rPr>
        <w:t>:</w:t>
      </w:r>
      <w:r w:rsidR="00A31B09">
        <w:rPr>
          <w:sz w:val="22"/>
          <w:szCs w:val="22"/>
        </w:rPr>
        <w:t>15</w:t>
      </w:r>
      <w:r w:rsidR="003D0CC5" w:rsidRPr="003D45DA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Predlagatelj: nitko, dostava poziva uredno iskazana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Dužnik: </w:t>
      </w:r>
      <w:r w:rsidR="00CA1C49">
        <w:rPr>
          <w:sz w:val="22"/>
          <w:szCs w:val="22"/>
        </w:rPr>
        <w:t>Dragica Rončević</w:t>
      </w:r>
      <w:r w:rsidR="00AC430A" w:rsidRPr="003D45DA">
        <w:rPr>
          <w:sz w:val="22"/>
          <w:szCs w:val="22"/>
        </w:rPr>
        <w:t>, zastupnik po zakonu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Zastupnik po zakonu dužnika: </w:t>
      </w:r>
      <w:r w:rsidR="00CA1C49">
        <w:rPr>
          <w:sz w:val="22"/>
          <w:szCs w:val="22"/>
        </w:rPr>
        <w:t>Dragica Rončević</w:t>
      </w:r>
    </w:p>
    <w:p w:rsidRDefault="003D0CC5" w:rsidP="003D0CC5" w:rsidR="003D0CC5" w:rsidRPr="003D45DA">
      <w:pPr>
        <w:rPr>
          <w:color w:val="FF0000"/>
          <w:sz w:val="22"/>
          <w:szCs w:val="22"/>
        </w:rPr>
      </w:pPr>
      <w:r w:rsidRPr="003D45DA">
        <w:rPr>
          <w:color w:val="FF0000"/>
          <w:sz w:val="22"/>
          <w:szCs w:val="22"/>
        </w:rPr>
        <w:t xml:space="preserve"> </w:t>
      </w:r>
    </w:p>
    <w:p w:rsidRDefault="003D0CC5" w:rsidP="003D0CC5" w:rsidR="003D0CC5">
      <w:pPr>
        <w:ind w:firstLine="708"/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Utvrđuje se da je u spis dostavljen podnesak FINA-e od </w:t>
      </w:r>
      <w:r w:rsidR="00A31B09">
        <w:rPr>
          <w:sz w:val="22"/>
          <w:szCs w:val="22"/>
        </w:rPr>
        <w:t>30</w:t>
      </w:r>
      <w:r w:rsidR="00B355AE" w:rsidRPr="003D45DA">
        <w:rPr>
          <w:sz w:val="22"/>
          <w:szCs w:val="22"/>
        </w:rPr>
        <w:t xml:space="preserve">. </w:t>
      </w:r>
      <w:r w:rsidR="00A31B09">
        <w:rPr>
          <w:sz w:val="22"/>
          <w:szCs w:val="22"/>
        </w:rPr>
        <w:t>svibnja</w:t>
      </w:r>
      <w:r w:rsidR="00B355AE" w:rsidRPr="003D45DA">
        <w:rPr>
          <w:sz w:val="22"/>
          <w:szCs w:val="22"/>
        </w:rPr>
        <w:t xml:space="preserve"> 2018</w:t>
      </w:r>
      <w:r w:rsidRPr="003D45DA">
        <w:rPr>
          <w:sz w:val="22"/>
          <w:szCs w:val="22"/>
        </w:rPr>
        <w:t>. kojim ispričava nedolazak na današnje ročište i u cijelosti ostaje kod navoda iz prijedloga za otvar</w:t>
      </w:r>
      <w:r w:rsidR="00B355AE" w:rsidRPr="003D45DA">
        <w:rPr>
          <w:sz w:val="22"/>
          <w:szCs w:val="22"/>
        </w:rPr>
        <w:t xml:space="preserve">anje stečajnog postupka (list </w:t>
      </w:r>
      <w:r w:rsidR="00A31B09">
        <w:rPr>
          <w:sz w:val="22"/>
          <w:szCs w:val="22"/>
        </w:rPr>
        <w:t>27</w:t>
      </w:r>
      <w:r w:rsidRPr="003D45DA">
        <w:rPr>
          <w:sz w:val="22"/>
          <w:szCs w:val="22"/>
        </w:rPr>
        <w:t xml:space="preserve"> spisa).</w:t>
      </w:r>
    </w:p>
    <w:p w:rsidRDefault="008C5C51" w:rsidP="003D0CC5" w:rsidR="008C5C51" w:rsidRPr="003D45DA">
      <w:pPr>
        <w:ind w:firstLine="708"/>
        <w:jc w:val="both"/>
        <w:rPr>
          <w:sz w:val="22"/>
          <w:szCs w:val="22"/>
        </w:rPr>
      </w:pPr>
    </w:p>
    <w:p w:rsidRDefault="00850F89" w:rsidP="003D0CC5" w:rsidR="003D0CC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Zastupnica</w:t>
      </w:r>
      <w:r w:rsidR="00CA730F" w:rsidRPr="003D45DA">
        <w:rPr>
          <w:sz w:val="22"/>
          <w:szCs w:val="22"/>
        </w:rPr>
        <w:t xml:space="preserve"> po zak</w:t>
      </w:r>
      <w:r w:rsidR="00CA730F">
        <w:rPr>
          <w:sz w:val="22"/>
          <w:szCs w:val="22"/>
        </w:rPr>
        <w:t xml:space="preserve">onu dužnika izjavljuje da se </w:t>
      </w:r>
      <w:r w:rsidR="00CA730F" w:rsidRPr="003D45DA">
        <w:rPr>
          <w:sz w:val="22"/>
          <w:szCs w:val="22"/>
        </w:rPr>
        <w:t xml:space="preserve">protivi prijedlogu </w:t>
      </w:r>
      <w:r w:rsidR="00CA730F">
        <w:rPr>
          <w:sz w:val="22"/>
          <w:szCs w:val="22"/>
        </w:rPr>
        <w:t xml:space="preserve">za otvaranje stečajnog postupka nad dužnikom. To iz razloga što </w:t>
      </w:r>
      <w:r>
        <w:rPr>
          <w:sz w:val="22"/>
          <w:szCs w:val="22"/>
        </w:rPr>
        <w:t>je dužnik podmirio sva dugovanja iz očevidnika. Međutim do danas nije pribavljena potvrda FINA-e o blokadi računa</w:t>
      </w:r>
      <w:r w:rsidR="005B3056">
        <w:rPr>
          <w:sz w:val="22"/>
          <w:szCs w:val="22"/>
        </w:rPr>
        <w:t xml:space="preserve">. </w:t>
      </w:r>
    </w:p>
    <w:p w:rsidRDefault="005B3056" w:rsidP="003D0CC5" w:rsidR="005B3056">
      <w:pPr>
        <w:ind w:firstLine="708"/>
        <w:jc w:val="both"/>
        <w:rPr>
          <w:sz w:val="22"/>
          <w:szCs w:val="22"/>
        </w:rPr>
      </w:pPr>
    </w:p>
    <w:p w:rsidRDefault="005B3056" w:rsidP="005B3056" w:rsidR="005B3056">
      <w:pPr>
        <w:ind w:firstLine="708"/>
        <w:rPr>
          <w:sz w:val="22"/>
          <w:szCs w:val="22"/>
        </w:rPr>
      </w:pPr>
      <w:r>
        <w:rPr>
          <w:sz w:val="22"/>
          <w:szCs w:val="22"/>
        </w:rPr>
        <w:tab/>
        <w:t xml:space="preserve">Sud donosi </w:t>
      </w:r>
    </w:p>
    <w:p w:rsidRDefault="005B3056" w:rsidP="003D0CC5" w:rsidR="005B3056">
      <w:pPr>
        <w:ind w:firstLine="708"/>
        <w:jc w:val="both"/>
        <w:rPr>
          <w:sz w:val="22"/>
          <w:szCs w:val="22"/>
        </w:rPr>
      </w:pPr>
    </w:p>
    <w:p w:rsidRDefault="005B3056" w:rsidP="005B3056" w:rsidR="005B3056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5B3056" w:rsidP="003D0CC5" w:rsidR="005B3056">
      <w:pPr>
        <w:ind w:firstLine="708"/>
        <w:jc w:val="both"/>
        <w:rPr>
          <w:sz w:val="22"/>
          <w:szCs w:val="22"/>
        </w:rPr>
      </w:pPr>
    </w:p>
    <w:p w:rsidRDefault="005B3056" w:rsidP="003D0CC5" w:rsidR="005B305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u roku tri dana dostaviti podatke iz očevidnika redoslijeda osnova za plaćanje, odnosno potvrdu iz čl. 6 st. 4 u vezi s čl. 6 st. 2 Stečajnog zakona za dužnika </w:t>
      </w:r>
      <w:r>
        <w:rPr>
          <w:sz w:val="22"/>
          <w:szCs w:val="22"/>
          <w:lang w:val="pt-BR"/>
        </w:rPr>
        <w:t>ODMATO j.</w:t>
      </w:r>
      <w:r w:rsidRPr="003D45DA">
        <w:rPr>
          <w:sz w:val="22"/>
          <w:szCs w:val="22"/>
          <w:lang w:val="pt-BR"/>
        </w:rPr>
        <w:t xml:space="preserve">d.o.o., Zagreb, </w:t>
      </w:r>
      <w:r>
        <w:rPr>
          <w:sz w:val="22"/>
          <w:szCs w:val="22"/>
          <w:lang w:val="pt-BR"/>
        </w:rPr>
        <w:t>Zvonimira Rogoza 7</w:t>
      </w:r>
      <w:r w:rsidRPr="003D45DA">
        <w:rPr>
          <w:sz w:val="22"/>
          <w:szCs w:val="22"/>
          <w:lang w:val="pt-BR"/>
        </w:rPr>
        <w:t xml:space="preserve">, OIB: </w:t>
      </w:r>
      <w:r>
        <w:rPr>
          <w:sz w:val="22"/>
          <w:szCs w:val="22"/>
        </w:rPr>
        <w:t>03464414460.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 xml:space="preserve">Dovršeno </w:t>
      </w:r>
      <w:r w:rsidR="005B3056">
        <w:rPr>
          <w:sz w:val="22"/>
          <w:szCs w:val="22"/>
        </w:rPr>
        <w:t>09</w:t>
      </w:r>
      <w:r w:rsidRPr="003D45DA">
        <w:rPr>
          <w:sz w:val="22"/>
          <w:szCs w:val="22"/>
        </w:rPr>
        <w:t>:</w:t>
      </w:r>
      <w:r w:rsidR="005B3056">
        <w:rPr>
          <w:sz w:val="22"/>
          <w:szCs w:val="22"/>
        </w:rPr>
        <w:t>27</w:t>
      </w:r>
      <w:r w:rsidRPr="003D45DA">
        <w:rPr>
          <w:sz w:val="22"/>
          <w:szCs w:val="22"/>
        </w:rPr>
        <w:t xml:space="preserve"> sati.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SUDAC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ZAPISNIČAR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  <w:t>PREDLAGATELJ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ind w:left="4956"/>
        <w:rPr>
          <w:sz w:val="22"/>
          <w:szCs w:val="22"/>
        </w:rPr>
      </w:pPr>
      <w:r w:rsidRPr="003D45DA">
        <w:rPr>
          <w:sz w:val="22"/>
          <w:szCs w:val="22"/>
        </w:rPr>
        <w:t>ZASTUPNIK PO ZAKONU DUŽNIKA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ind w:firstLine="708" w:left="4956"/>
        <w:rPr>
          <w:sz w:val="22"/>
          <w:szCs w:val="22"/>
        </w:rPr>
      </w:pPr>
      <w:r w:rsidRPr="003D45DA">
        <w:rPr>
          <w:sz w:val="22"/>
          <w:szCs w:val="22"/>
        </w:rPr>
        <w:t>DUŽNIK</w:t>
      </w:r>
    </w:p>
    <w:p w:rsidRDefault="001218BE" w:rsidR="001218BE" w:rsidRPr="003D45DA">
      <w:pPr>
        <w:rPr>
          <w:sz w:val="22"/>
          <w:szCs w:val="22"/>
        </w:rPr>
      </w:pPr>
    </w:p>
    <w:sectPr w:rsidSect="00851957" w:rsidR="001218BE" w:rsidRPr="003D45DA">
      <w:headerReference w:type="default" r:id="rId8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6925E5">
      <w:t>915/18</w:t>
    </w:r>
    <w:r>
      <w:ptab w:leader="none" w:relativeTo="margin" w:alignment="right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40D51"/>
    <w:rsid w:val="0004554A"/>
    <w:rsid w:val="00056BEB"/>
    <w:rsid w:val="000B3129"/>
    <w:rsid w:val="001218BE"/>
    <w:rsid w:val="0020582E"/>
    <w:rsid w:val="00334755"/>
    <w:rsid w:val="00361BA9"/>
    <w:rsid w:val="003A4CA2"/>
    <w:rsid w:val="003D0CC5"/>
    <w:rsid w:val="003D45DA"/>
    <w:rsid w:val="00403CD0"/>
    <w:rsid w:val="00500E43"/>
    <w:rsid w:val="0056062A"/>
    <w:rsid w:val="005A211C"/>
    <w:rsid w:val="005B3056"/>
    <w:rsid w:val="005C31C9"/>
    <w:rsid w:val="00672C85"/>
    <w:rsid w:val="00676456"/>
    <w:rsid w:val="006925E5"/>
    <w:rsid w:val="006D0E2A"/>
    <w:rsid w:val="00707B7C"/>
    <w:rsid w:val="007C2AB3"/>
    <w:rsid w:val="007F2460"/>
    <w:rsid w:val="00850F89"/>
    <w:rsid w:val="00851957"/>
    <w:rsid w:val="008B601A"/>
    <w:rsid w:val="008C5C51"/>
    <w:rsid w:val="00946B3B"/>
    <w:rsid w:val="00957CC2"/>
    <w:rsid w:val="00982B6A"/>
    <w:rsid w:val="009A1372"/>
    <w:rsid w:val="009C2554"/>
    <w:rsid w:val="00A31B09"/>
    <w:rsid w:val="00AB682A"/>
    <w:rsid w:val="00AC430A"/>
    <w:rsid w:val="00AE2131"/>
    <w:rsid w:val="00B355AE"/>
    <w:rsid w:val="00C30AC2"/>
    <w:rsid w:val="00CA1C49"/>
    <w:rsid w:val="00CA730F"/>
    <w:rsid w:val="00D53334"/>
    <w:rsid w:val="00D64849"/>
    <w:rsid w:val="00E02F83"/>
    <w:rsid w:val="00E12DCB"/>
    <w:rsid w:val="00E261C3"/>
    <w:rsid w:val="00E4002B"/>
    <w:rsid w:val="00F55D73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D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D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D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D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D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D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D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D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19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St-915/2018-20</izvorni_sadrzaj>
    <derivirana_varijabla naziv="DomainObject.Oznaka_1">St-915/2018-20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ODMATO j.d.o.o. za trgovinu i usluge</izvorni_sadrzaj>
    <derivirana_varijabla naziv="DomainObject.Predmet.ProtustrankaFormated_1">  ODMATO j.d.o.o. za trgovinu i usluge</derivirana_varijabla>
  </DomainObject.Predmet.ProtustrankaFormated>
  <DomainObject.Predmet.ProtustrankaFormatedOIB>
    <izvorni_sadrzaj>  ODMATO j.d.o.o. za trgovinu i usluge, OIB 03464414460</izvorni_sadrzaj>
    <derivirana_varijabla naziv="DomainObject.Predmet.ProtustrankaFormatedOIB_1">  ODMATO j.d.o.o. za trgovinu i usluge, OIB 03464414460</derivirana_varijabla>
  </DomainObject.Predmet.ProtustrankaFormatedOIB>
  <DomainObject.Predmet.ProtustrankaFormatedWithAdress>
    <izvorni_sadrzaj> ODMATO j.d.o.o. za trgovinu i usluge, Zvonimira Rogoza 7, 10000 Zagreb</izvorni_sadrzaj>
    <derivirana_varijabla naziv="DomainObject.Predmet.ProtustrankaFormatedWithAdress_1"> ODMATO j.d.o.o. za trgovinu i usluge, Zvonimira Rogoza 7, 10000 Zagreb</derivirana_varijabla>
  </DomainObject.Predmet.ProtustrankaFormatedWithAdress>
  <DomainObject.Predmet.ProtustrankaFormatedWithAdressOIB>
    <izvorni_sadrzaj> ODMATO j.d.o.o. za trgovinu i usluge, OIB 03464414460, Zvonimira Rogoza 7, 10000 Zagreb</izvorni_sadrzaj>
    <derivirana_varijabla naziv="DomainObject.Predmet.ProtustrankaFormatedWithAdressOIB_1"> ODMATO j.d.o.o. za trgovinu i usluge, OIB 03464414460, Zvonimira Rogoza 7, 10000 Zagreb</derivirana_varijabla>
  </DomainObject.Predmet.ProtustrankaFormatedWithAdressOIB>
  <DomainObject.Predmet.ProtustrankaWithAdress>
    <izvorni_sadrzaj>ODMATO j.d.o.o. za trgovinu i usluge Zvonimira Rogoza 7, 10000 Zagreb</izvorni_sadrzaj>
    <derivirana_varijabla naziv="DomainObject.Predmet.ProtustrankaWithAdress_1">ODMATO j.d.o.o. za trgovinu i usluge Zvonimira Rogoza 7, 10000 Zagreb</derivirana_varijabla>
  </DomainObject.Predmet.ProtustrankaWithAdress>
  <DomainObject.Predmet.ProtustrankaWithAdressOIB>
    <izvorni_sadrzaj>ODMATO j.d.o.o. za trgovinu i usluge, OIB 03464414460, Zvonimira Rogoza 7, 10000 Zagreb</izvorni_sadrzaj>
    <derivirana_varijabla naziv="DomainObject.Predmet.ProtustrankaWithAdressOIB_1">ODMATO j.d.o.o. za trgovinu i usluge, OIB 03464414460, Zvonimira Rogoza 7, 10000 Zagreb</derivirana_varijabla>
  </DomainObject.Predmet.ProtustrankaWithAdressOIB>
  <DomainObject.Predmet.ProtustrankaNazivFormated>
    <izvorni_sadrzaj>ODMATO j.d.o.o. za trgovinu i usluge</izvorni_sadrzaj>
    <derivirana_varijabla naziv="DomainObject.Predmet.ProtustrankaNazivFormated_1">ODMATO j.d.o.o. za trgovinu i usluge</derivirana_varijabla>
  </DomainObject.Predmet.ProtustrankaNazivFormated>
  <DomainObject.Predmet.ProtustrankaNazivFormatedOIB>
    <izvorni_sadrzaj>ODMATO j.d.o.o. za trgovinu i usluge, OIB 03464414460</izvorni_sadrzaj>
    <derivirana_varijabla naziv="DomainObject.Predmet.ProtustrankaNazivFormatedOIB_1">ODMATO j.d.o.o. za trgovinu i usluge, OIB 03464414460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ODMATO j.d.o.o. za trgovinu i usluge</item>
    </izvorni_sadrzaj>
    <derivirana_varijabla naziv="DomainObject.Predmet.ProtuStrankaListFormated_1">
      <item>ODMATO j.d.o.o. za trgovinu i usluge</item>
    </derivirana_varijabla>
  </DomainObject.Predmet.ProtuStrankaListFormated>
  <DomainObject.Predmet.ProtuStrankaListFormatedOIB>
    <izvorni_sadrzaj>
      <item>ODMATO j.d.o.o. za trgovinu i usluge, OIB 03464414460</item>
    </izvorni_sadrzaj>
    <derivirana_varijabla naziv="DomainObject.Predmet.ProtuStrankaListFormatedOIB_1">
      <item>ODMATO j.d.o.o. za trgovinu i usluge, OIB 03464414460</item>
    </derivirana_varijabla>
  </DomainObject.Predmet.ProtuStrankaListFormatedOIB>
  <DomainObject.Predmet.ProtuStrankaListFormatedWithAdress>
    <izvorni_sadrzaj>
      <item>ODMATO j.d.o.o. za trgovinu i usluge, Zvonimira Rogoza 7, 10000 Zagreb</item>
    </izvorni_sadrzaj>
    <derivirana_varijabla naziv="DomainObject.Predmet.ProtuStrankaListFormatedWithAdress_1">
      <item>ODMATO j.d.o.o. za trgovinu i usluge, Zvonimira Rogoza 7, 10000 Zagreb</item>
    </derivirana_varijabla>
  </DomainObject.Predmet.ProtuStrankaListFormatedWithAdress>
  <DomainObject.Predmet.ProtuStrankaListFormatedWithAdressOIB>
    <izvorni_sadrzaj>
      <item>ODMATO j.d.o.o. za trgovinu i usluge, OIB 03464414460, Zvonimira Rogoza 7, 10000 Zagreb</item>
    </izvorni_sadrzaj>
    <derivirana_varijabla naziv="DomainObject.Predmet.ProtuStrankaListFormatedWithAdressOIB_1">
      <item>ODMATO j.d.o.o. za trgovinu i usluge, OIB 03464414460, Zvonimira Rogoza 7, 10000 Zagreb</item>
    </derivirana_varijabla>
  </DomainObject.Predmet.ProtuStrankaListFormatedWithAdressOIB>
  <DomainObject.Predmet.ProtuStrankaListNazivFormated>
    <izvorni_sadrzaj>
      <item>ODMATO j.d.o.o. za trgovinu i usluge</item>
    </izvorni_sadrzaj>
    <derivirana_varijabla naziv="DomainObject.Predmet.ProtuStrankaListNazivFormated_1">
      <item>ODMATO j.d.o.o. za trgovinu i usluge</item>
    </derivirana_varijabla>
  </DomainObject.Predmet.ProtuStrankaListNazivFormated>
  <DomainObject.Predmet.ProtuStrankaListNazivFormatedOIB>
    <izvorni_sadrzaj>
      <item>ODMATO j.d.o.o. za trgovinu i usluge, OIB 03464414460</item>
    </izvorni_sadrzaj>
    <derivirana_varijabla naziv="DomainObject.Predmet.ProtuStrankaListNazivFormatedOIB_1">
      <item>ODMATO j.d.o.o. za trgovinu i usluge, OIB 03464414460</item>
    </derivirana_varijabla>
  </DomainObject.Predmet.ProtuStrankaListNazivFormatedOIB>
  <DomainObject.Predmet.OstaliListFormated>
    <izvorni_sadrzaj>
      <item>Dragica Rončević</item>
      <item>Splitska banka dioničko društvo</item>
    </izvorni_sadrzaj>
    <derivirana_varijabla naziv="DomainObject.Predmet.OstaliListFormated_1">
      <item>Dragica Rončević</item>
      <item>Splitska banka dioničko društvo</item>
    </derivirana_varijabla>
  </DomainObject.Predmet.OstaliListFormated>
  <DomainObject.Predmet.OstaliListFormatedOIB>
    <izvorni_sadrzaj>
      <item>Dragica Rončević, OIB 79188248246</item>
      <item>Splitska banka dioničko društvo, OIB 69326397242</item>
    </izvorni_sadrzaj>
    <derivirana_varijabla naziv="DomainObject.Predmet.OstaliListFormatedOIB_1">
      <item>Dragica Rončević, OIB 79188248246</item>
      <item>Splitska banka dioničko društvo, OIB 69326397242</item>
    </derivirana_varijabla>
  </DomainObject.Predmet.OstaliListFormatedOIB>
  <DomainObject.Predmet.OstaliListFormatedWithAdress>
    <izvorni_sadrzaj>
      <item>Dragica Rončević, Zvonimira Rogoza 7, 10000 Zagreb</item>
      <item>Splitska banka dioničko društvo, Domovinskog rata 61, 21000 Split</item>
    </izvorni_sadrzaj>
    <derivirana_varijabla naziv="DomainObject.Predmet.OstaliListFormatedWithAdress_1">
      <item>Dragica Rončević, Zvonimira Rogoza 7,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Dragica Rončević, OIB 79188248246, Zvonimira Rogoza 7, 10000 Zagreb</item>
      <item>Splitska banka dioničko društvo, OIB 69326397242, Domovinskog rata 61, 21000 Split</item>
    </izvorni_sadrzaj>
    <derivirana_varijabla naziv="DomainObject.Predmet.OstaliListFormatedWithAdressOIB_1">
      <item>Dragica Rončević, OIB 79188248246, Zvonimira Rogoza 7,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Dragica Rončević</item>
      <item>Splitska banka dioničko društvo</item>
    </izvorni_sadrzaj>
    <derivirana_varijabla naziv="DomainObject.Predmet.OstaliListNazivFormated_1">
      <item>Dragica Rončević</item>
      <item>Splitska banka dioničko društvo</item>
    </derivirana_varijabla>
  </DomainObject.Predmet.OstaliListNazivFormated>
  <DomainObject.Predmet.OstaliListNazivFormatedOIB>
    <izvorni_sadrzaj>
      <item>Dragica Rončević, OIB 79188248246</item>
      <item>Splitska banka dioničko društvo, OIB 69326397242</item>
    </izvorni_sadrzaj>
    <derivirana_varijabla naziv="DomainObject.Predmet.OstaliListNazivFormatedOIB_1">
      <item>Dragica Rončević, OIB 79188248246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St-915/2018-20</izvorni_sadrzaj>
    <derivirana_varijabla naziv="DomainObject.PoslovniBrojDokumenta_1">St-915/2018-20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ODMATO j.d.o.o. za trgovinu i usluge</izvorni_sadrzaj>
    <derivirana_varijabla naziv="DomainObject.Predmet.ProtustrankaIDrugi_1">ODMATO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ODMATO j.d.o.o. za trgovinu i usluge, OIB 03464414460, Zvonimira Rogoza 7, 10000 Zagreb</izvorni_sadrzaj>
    <derivirana_varijabla naziv="DomainObject.Predmet.ProtustrankaIDrugiAdressOIB_1">ODMATO j.d.o.o. za trgovinu i usluge, OIB 03464414460,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ODMATO j.d.o.o. za trgovinu i usluge</item>
      <item>Dragica Rončević</item>
      <item>Splitska banka dioničko društvo</item>
    </izvorni_sadrzaj>
    <derivirana_varijabla naziv="DomainObject.Predmet.SudioniciListNaziv_1">
      <item>FINA Regionalni centar Zagreb</item>
      <item>ODMATO j.d.o.o. za trgovinu i usluge</item>
      <item>Dragica Rončević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03464414460</item>
      <item>, OIB 79188248246</item>
      <item>, OIB 69326397242</item>
    </izvorni_sadrzaj>
    <derivirana_varijabla naziv="DomainObject.Predmet.SudioniciListNazivOIB_1">
      <item>, OIB 85821130368</item>
      <item>, OIB 03464414460</item>
      <item>, OIB 79188248246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1222</properties:Characters>
  <properties:Lines>52</properties:Lines>
  <properties:Paragraphs>23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2018-05-21T08:38:00Z</dcterms:created>
  <dc:creator>Petra Čiček</dc:creator>
  <cp:lastModifiedBy>Natalija Perković</cp:lastModifiedBy>
  <cp:lastPrinted>2018-07-03T12:03:00Z</cp:lastPrinted>
  <dcterms:modified xmlns:xsi="http://www.w3.org/2001/XMLSchema-instance" xsi:type="dcterms:W3CDTF">2018-07-03T12:03:00Z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St-915/2018-20 / Odluka - Zaključak (915-18_izjašnjenja.docx)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