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c0f0" w14:paraId="6c8c0f0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74047C" w:rsidP="00896538" w:rsidR="00871D16">
      <w:pPr>
        <w:ind w:left="6480"/>
        <w:jc w:val="right"/>
      </w:pPr>
      <w:r>
        <w:t>8. St- 176/14-95</w:t>
      </w:r>
    </w:p>
    <w:p w:rsidRDefault="00384899" w:rsidP="00384899" w:rsidR="00384899">
      <w:pPr>
        <w:ind w:firstLine="720" w:left="6480"/>
      </w:pPr>
    </w:p>
    <w:p w:rsidRDefault="00896538" w:rsidP="00384899" w:rsidR="00896538">
      <w:pPr>
        <w:rPr>
          <w:b/>
        </w:rPr>
      </w:pPr>
    </w:p>
    <w:p w:rsidRDefault="00384899" w:rsidP="00896538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896538" w:rsidR="00871D16" w:rsidRPr="00903C04">
      <w:pPr>
        <w:jc w:val="center"/>
        <w:rPr>
          <w:b/>
        </w:rPr>
      </w:pPr>
    </w:p>
    <w:p w:rsidRDefault="00871D16" w:rsidP="00896538" w:rsidR="00871D16" w:rsidRPr="00903C04">
      <w:pPr>
        <w:jc w:val="center"/>
        <w:rPr>
          <w:b/>
        </w:rPr>
      </w:pPr>
      <w:r>
        <w:rPr>
          <w:b/>
        </w:rPr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1547B4" w:rsidP="00896538" w:rsidR="001547B4">
      <w:pPr>
        <w:ind w:firstLine="720"/>
        <w:jc w:val="both"/>
      </w:pPr>
      <w:r w:rsidRPr="001547B4">
        <w:t>Trgovački sud u Rijeci, po sutkinji</w:t>
      </w:r>
      <w:r w:rsidR="00D47252">
        <w:t xml:space="preserve"> tog suda</w:t>
      </w:r>
      <w:r w:rsidRPr="001547B4">
        <w:t xml:space="preserve"> Emi Brdovčak, u stečajnom postupku nad dužnikom DOLINA PROJEKT d.o.o. u stečaju Pula, Ciscuttijeva 15, OIB:</w:t>
      </w:r>
      <w:r w:rsidR="008E2CCE">
        <w:t xml:space="preserve"> 21357449112, MBS: 130015635, kojeg zastupa stečajna upraviteljica Vlasta Majstorović iz Pu</w:t>
      </w:r>
      <w:r w:rsidR="00D47252">
        <w:t>l</w:t>
      </w:r>
      <w:r w:rsidR="0074047C">
        <w:t>e, Koparska 37, 12. siječnja 2017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896538" w:rsidR="00F86943" w:rsidRPr="00896538">
      <w:pPr>
        <w:jc w:val="center"/>
      </w:pPr>
      <w:r w:rsidRPr="00896538">
        <w:t>z a k  l j u č i o  j e</w:t>
      </w:r>
    </w:p>
    <w:p w:rsidRDefault="00896538" w:rsidP="008E2CCE" w:rsidR="00896538">
      <w:pPr>
        <w:jc w:val="both"/>
      </w:pPr>
    </w:p>
    <w:p w:rsidRDefault="008E2CCE" w:rsidP="008E2CCE" w:rsidR="001547B4">
      <w:pPr>
        <w:jc w:val="both"/>
      </w:pPr>
      <w:r>
        <w:t>I.</w:t>
      </w:r>
      <w:r w:rsidR="00896538">
        <w:tab/>
      </w:r>
      <w:r>
        <w:t xml:space="preserve"> </w:t>
      </w:r>
      <w:r w:rsidR="00F86943">
        <w:t>Utvrđuje se vrijednost nekretnin</w:t>
      </w:r>
      <w:r w:rsidR="001547B4">
        <w:t>a u vlasništvu stečajnog dužnika DOLINA PROJEKT d.o.o. u stečaju Pula, Ciscuttijeva 15, i to:</w:t>
      </w:r>
    </w:p>
    <w:p w:rsidRDefault="001547B4" w:rsidP="00384899" w:rsidR="001547B4">
      <w:pPr>
        <w:ind w:firstLine="720"/>
        <w:jc w:val="both"/>
      </w:pPr>
      <w:r>
        <w:t>-</w:t>
      </w:r>
      <w:r>
        <w:tab/>
        <w:t>k. č. br. 225/6 koja u naravi predstavlja šumu površine 7770 m2, upisana u zemljišnim knjigama Općinskog suda u Puli, z.k.ul.br. 1609, k.o. Štinjan</w:t>
      </w:r>
      <w:r w:rsidR="00410A48">
        <w:t xml:space="preserve"> </w:t>
      </w:r>
      <w:r w:rsidR="00716CA2" w:rsidRPr="00716CA2">
        <w:rPr>
          <w:b/>
        </w:rPr>
        <w:t>u iznosu od</w:t>
      </w:r>
      <w:r w:rsidR="00410A48" w:rsidRPr="00716CA2">
        <w:rPr>
          <w:b/>
        </w:rPr>
        <w:t xml:space="preserve"> </w:t>
      </w:r>
      <w:r w:rsidR="0074047C">
        <w:rPr>
          <w:b/>
        </w:rPr>
        <w:t xml:space="preserve">1.767.135,42 </w:t>
      </w:r>
      <w:r w:rsidR="00BD2E98">
        <w:rPr>
          <w:b/>
        </w:rPr>
        <w:t>kn</w:t>
      </w:r>
      <w:r w:rsidR="00A70122">
        <w:rPr>
          <w:b/>
        </w:rPr>
        <w:t xml:space="preserve"> </w:t>
      </w:r>
      <w:r w:rsidR="00410A48">
        <w:t>i</w:t>
      </w:r>
    </w:p>
    <w:p w:rsidRDefault="001547B4" w:rsidP="00384899" w:rsidR="00410A48">
      <w:pPr>
        <w:ind w:firstLine="720"/>
        <w:jc w:val="both"/>
      </w:pPr>
      <w:r>
        <w:t>-</w:t>
      </w:r>
      <w:r>
        <w:tab/>
        <w:t xml:space="preserve"> k. č. br. 225/7 koja u naravi predstavlja šumu površine 7777m2, upisana u zemljišnim knjigama Općinskog suda u Puli, u.k.ul.br. 1610, k.o. Štinjan.</w:t>
      </w:r>
      <w:r w:rsidR="00871D16">
        <w:t xml:space="preserve">, </w:t>
      </w:r>
    </w:p>
    <w:p w:rsidRDefault="00716CA2" w:rsidP="00384899" w:rsidR="00871D16" w:rsidRPr="00716CA2">
      <w:pPr>
        <w:jc w:val="both"/>
        <w:rPr>
          <w:b/>
        </w:rPr>
      </w:pPr>
      <w:r w:rsidRPr="00716CA2">
        <w:rPr>
          <w:b/>
        </w:rPr>
        <w:t>u iznosu od</w:t>
      </w:r>
      <w:r w:rsidR="00F24DF6">
        <w:rPr>
          <w:b/>
        </w:rPr>
        <w:t xml:space="preserve"> </w:t>
      </w:r>
      <w:r w:rsidR="0074047C">
        <w:rPr>
          <w:b/>
        </w:rPr>
        <w:t>2.080.053,45</w:t>
      </w:r>
      <w:r w:rsidR="00BD2E98">
        <w:rPr>
          <w:b/>
        </w:rPr>
        <w:t xml:space="preserve"> </w:t>
      </w:r>
      <w:r w:rsidR="00A70122">
        <w:rPr>
          <w:b/>
        </w:rPr>
        <w:t>kn</w:t>
      </w:r>
      <w:r w:rsidR="00F86943" w:rsidRPr="00716CA2">
        <w:rPr>
          <w:b/>
        </w:rPr>
        <w:t>.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74047C" w:rsidP="00896538" w:rsidR="008E2CCE" w:rsidRPr="00716CA2">
      <w:pPr>
        <w:jc w:val="center"/>
        <w:rPr>
          <w:b/>
        </w:rPr>
      </w:pPr>
      <w:r>
        <w:rPr>
          <w:b/>
        </w:rPr>
        <w:t>14. ožujka</w:t>
      </w:r>
      <w:r w:rsidR="00CB322D">
        <w:rPr>
          <w:b/>
        </w:rPr>
        <w:t xml:space="preserve"> 2017</w:t>
      </w:r>
      <w:r w:rsidR="0017176E">
        <w:rPr>
          <w:b/>
        </w:rPr>
        <w:t>. u 13</w:t>
      </w:r>
      <w:r w:rsidR="00CB322D">
        <w:rPr>
          <w:b/>
        </w:rPr>
        <w:t>,3</w:t>
      </w:r>
      <w:r w:rsidR="008E2CCE" w:rsidRPr="00716CA2">
        <w:rPr>
          <w:b/>
        </w:rPr>
        <w:t>0 sati.</w:t>
      </w:r>
    </w:p>
    <w:p w:rsidRDefault="008E2CCE" w:rsidP="00896538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74047C">
        <w:t>ke, koje su najkasnije na dan 13. ožujka</w:t>
      </w:r>
      <w:r w:rsidR="00CB322D">
        <w:t xml:space="preserve"> 2017</w:t>
      </w:r>
      <w:r>
        <w:t xml:space="preserve">. dale osiguranje za kupnju nekretnina opisanih pod točkom I. ovog zaključka u visini od 5% utvrđene vrijednosti. Osiguranje se uplaćuje na prolazni depozit ovog suda broj 2390001-1300002703, pozivom na broj  176/2014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896538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896538">
        <w:tab/>
      </w:r>
      <w:r>
        <w:t xml:space="preserve">Nekretnine se mogu  razgledati uz prethodni dogovor sa stečajnim upraviteljem na broj tel.  091-567-67-54.  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F86943" w:rsidP="00384899" w:rsidR="00F86943" w:rsidRPr="002048C5">
      <w:pPr>
        <w:jc w:val="both"/>
      </w:pPr>
    </w:p>
    <w:p w:rsidRDefault="00410A48" w:rsidP="00384899" w:rsidR="00F86943" w:rsidRPr="002048C5">
      <w:pPr>
        <w:jc w:val="both"/>
      </w:pPr>
      <w:r>
        <w:tab/>
        <w:t>Rješenjem ovog suda broj St-176/2014 od 11. studenoga</w:t>
      </w:r>
      <w:r w:rsidR="00A70122">
        <w:t xml:space="preserve"> 2</w:t>
      </w:r>
      <w:r w:rsidR="00871D16">
        <w:t>0</w:t>
      </w:r>
      <w:r>
        <w:t>1</w:t>
      </w:r>
      <w:r w:rsidR="00871D16">
        <w:t>4.</w:t>
      </w:r>
      <w:r w:rsidR="00F86943" w:rsidRPr="002048C5">
        <w:t xml:space="preserve"> otvoren je stečajni postupak nad gore n</w:t>
      </w:r>
      <w:r w:rsidR="008E2CCE">
        <w:t xml:space="preserve">avedenim stečajnim dužnikom čiju </w:t>
      </w:r>
      <w:r w:rsidR="00716CA2">
        <w:t xml:space="preserve">imovinu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Banke Celje d.d. Republika Slovenija, Valentina Kumera iz Austrije, Bleiburg/Pliberk, Moos/Blato 46, Republike Hrvatske i Grada Pule – Pola. </w:t>
      </w:r>
      <w:r w:rsidR="00F86943" w:rsidRPr="002048C5">
        <w:t xml:space="preserve"> </w:t>
      </w:r>
      <w:r w:rsidR="00871D16">
        <w:t xml:space="preserve"> </w:t>
      </w:r>
    </w:p>
    <w:p w:rsidRDefault="00F86943" w:rsidP="00384899" w:rsidR="00410A48">
      <w:pPr>
        <w:ind w:firstLine="720"/>
        <w:jc w:val="both"/>
      </w:pPr>
      <w:r w:rsidRPr="002048C5">
        <w:t>Stečajni je upravitelj podnio ovome</w:t>
      </w:r>
      <w:r>
        <w:t xml:space="preserve"> sudu prijedlog da se nekretnine opisane</w:t>
      </w:r>
      <w:r w:rsidRPr="002048C5">
        <w:t xml:space="preserve"> u </w:t>
      </w:r>
      <w:r>
        <w:t xml:space="preserve">izreci </w:t>
      </w:r>
      <w:r w:rsidRPr="002048C5">
        <w:t>ovog zaključka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672B61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716CA2">
        <w:t xml:space="preserve"> te je rješenjem od 9. lipnja 2015. određena prodaja nekretnina u stečajnom postupku.</w:t>
      </w:r>
    </w:p>
    <w:p w:rsidRDefault="00F73D76" w:rsidP="00F73D76" w:rsidR="0080681C">
      <w:pPr>
        <w:ind w:firstLine="720"/>
        <w:jc w:val="both"/>
      </w:pPr>
      <w:r>
        <w:t xml:space="preserve">S obzirom na to da se nekretnine koje su predmet ove prodaje nisu prodale na </w:t>
      </w:r>
      <w:r w:rsidR="0074047C">
        <w:t xml:space="preserve">devetom </w:t>
      </w:r>
      <w:r>
        <w:t>ročištu za prodaju,</w:t>
      </w:r>
      <w:r w:rsidR="00A70122" w:rsidRPr="00A70122">
        <w:t xml:space="preserve"> ovaj sud je primjenom odredbe čl. 164. st. 6. SZ-a zaključkom (točka I. izreke) odredio nižu vrijednost nekretnina </w:t>
      </w:r>
      <w:r w:rsidR="00F24DF6">
        <w:t xml:space="preserve">i to za 10% od vrijednosti utvrđene zaključkom od </w:t>
      </w:r>
      <w:r w:rsidR="0074047C">
        <w:t>27. listopada</w:t>
      </w:r>
      <w:r w:rsidR="00D73F8F">
        <w:t xml:space="preserve"> 2016</w:t>
      </w:r>
      <w:r w:rsidR="00F24DF6">
        <w:t>.</w:t>
      </w:r>
      <w:r w:rsidR="00A70122">
        <w:t xml:space="preserve">, odnosno </w:t>
      </w:r>
      <w:r w:rsidR="0080681C">
        <w:t xml:space="preserve">vrijednost nekretnine označene kao </w:t>
      </w:r>
      <w:r w:rsidR="00A70122" w:rsidRPr="00A70122">
        <w:t>k. č. br. 225/6</w:t>
      </w:r>
      <w:r w:rsidR="0080681C">
        <w:t xml:space="preserve"> smanjena je za </w:t>
      </w:r>
      <w:r w:rsidR="0074047C">
        <w:t xml:space="preserve">196.348,38 </w:t>
      </w:r>
      <w:r w:rsidR="0080681C">
        <w:t xml:space="preserve">kn, dok je vrijednost nekretnine označene kao </w:t>
      </w:r>
      <w:r w:rsidR="0080681C" w:rsidRPr="0080681C">
        <w:t>k. č. br. 225/7</w:t>
      </w:r>
      <w:r w:rsidR="0080681C">
        <w:t xml:space="preserve"> smanjena za iznos od</w:t>
      </w:r>
      <w:r w:rsidR="00F24DF6">
        <w:t xml:space="preserve"> </w:t>
      </w:r>
      <w:r w:rsidR="0074047C">
        <w:t xml:space="preserve">231.117,05 </w:t>
      </w:r>
      <w:r w:rsidR="0080681C">
        <w:t>kn</w:t>
      </w:r>
      <w:r w:rsidR="00F24DF6">
        <w:t xml:space="preserve"> </w:t>
      </w:r>
      <w:r w:rsidR="00672B61">
        <w:t>od vrijednosti</w:t>
      </w:r>
      <w:r w:rsidR="00F24DF6">
        <w:t xml:space="preserve"> utvrđene navedenim zaključkom</w:t>
      </w:r>
      <w:r w:rsidR="0080681C">
        <w:t xml:space="preserve">. </w:t>
      </w:r>
    </w:p>
    <w:p w:rsidRDefault="0080681C" w:rsidP="0080681C" w:rsidR="0080681C" w:rsidRPr="0080681C">
      <w:pPr>
        <w:ind w:firstLine="720"/>
      </w:pPr>
      <w:r w:rsidRPr="0080681C">
        <w:t xml:space="preserve">O uvjetima i načinu prodaje odlučeno je temeljem čl. 92., 93., 94., 95., 98., 100. i 101. Ovršnog zakona ("Narodne novine" broj 112/12 i 93/14: dalje OZ) u vezi s čl. 164. SZ-a.  </w:t>
      </w:r>
    </w:p>
    <w:p w:rsidRDefault="00A70122" w:rsidP="00F73D76" w:rsidR="00A70122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74047C">
        <w:t>Rijeci 12</w:t>
      </w:r>
      <w:r w:rsidR="00F73D76">
        <w:t xml:space="preserve">. </w:t>
      </w:r>
      <w:r w:rsidR="0074047C">
        <w:t>siječnja</w:t>
      </w:r>
      <w:r w:rsidR="0080681C">
        <w:t xml:space="preserve"> </w:t>
      </w:r>
      <w:r w:rsidR="0074047C">
        <w:t>2017</w:t>
      </w:r>
      <w:r>
        <w:t>.</w:t>
      </w:r>
    </w:p>
    <w:p w:rsidRDefault="00F86943" w:rsidP="00F86943" w:rsidR="00F86943">
      <w:pPr>
        <w:jc w:val="center"/>
      </w:pPr>
    </w:p>
    <w:p w:rsidRDefault="00384899" w:rsidP="00896538" w:rsidR="00F86943">
      <w:pPr>
        <w:ind w:left="2880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D47252">
        <w:tab/>
      </w:r>
      <w:r w:rsidR="00896538">
        <w:t xml:space="preserve">    </w:t>
      </w:r>
      <w:r>
        <w:t>S</w:t>
      </w:r>
      <w:r w:rsidR="00896538">
        <w:t>utkinja</w:t>
      </w:r>
      <w:r w:rsidR="00F86943" w:rsidRPr="002048C5">
        <w:t>:</w:t>
      </w:r>
    </w:p>
    <w:p w:rsidRDefault="00384899" w:rsidP="00896538" w:rsidR="00384899" w:rsidRPr="002048C5">
      <w:pPr>
        <w:ind w:left="288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E</w:t>
      </w:r>
      <w:r w:rsidR="00896538">
        <w:t>ma</w:t>
      </w:r>
      <w:r>
        <w:t xml:space="preserve"> B</w:t>
      </w:r>
      <w:r w:rsidR="00896538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896538" w:rsidP="00F86943" w:rsidR="00896538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896538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D47252" w:rsidP="00F86943" w:rsidR="00F86943">
      <w:pPr>
        <w:jc w:val="both"/>
      </w:pPr>
      <w:r>
        <w:t>1</w:t>
      </w:r>
      <w:r w:rsidR="00F86943">
        <w:t xml:space="preserve">. </w:t>
      </w:r>
      <w:r w:rsidR="00F86943" w:rsidRPr="002048C5">
        <w:t xml:space="preserve">stečajnom upravitelju </w:t>
      </w:r>
    </w:p>
    <w:p w:rsidRDefault="00D47252" w:rsidP="00F86943" w:rsidR="00F86943">
      <w:pPr>
        <w:jc w:val="both"/>
      </w:pPr>
      <w:r>
        <w:t>2</w:t>
      </w:r>
      <w:r w:rsidR="00F86943">
        <w:t xml:space="preserve">. </w:t>
      </w:r>
      <w:r w:rsidR="00F73D76">
        <w:t>e-</w:t>
      </w:r>
      <w:r w:rsidR="00F86943">
        <w:t xml:space="preserve">oglasna ploča </w:t>
      </w:r>
    </w:p>
    <w:p w:rsidRDefault="00BD2E98" w:rsidP="00F86943" w:rsidR="00BD2E98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896538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6635" w:rsidR="00116635">
      <w:r>
        <w:separator/>
      </w:r>
    </w:p>
  </w:endnote>
  <w:endnote w:id="0" w:type="continuationSeparator">
    <w:p w:rsidRDefault="00116635" w:rsidR="00116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6930350"/>
      <w:docPartObj>
        <w:docPartGallery w:val="Page Numbers (Bottom of Page)"/>
        <w:docPartUnique/>
      </w:docPartObj>
    </w:sdtPr>
    <w:sdtEndPr/>
    <w:sdtContent>
      <w:p w:rsidRDefault="00896538" w:rsidR="0089653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5FF">
          <w:rPr>
            <w:noProof/>
          </w:rPr>
          <w:t>3</w:t>
        </w:r>
        <w:r>
          <w:fldChar w:fldCharType="end"/>
        </w:r>
      </w:p>
    </w:sdtContent>
  </w:sdt>
  <w:p w:rsidRDefault="00896538" w:rsidR="008965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6635" w:rsidR="00116635">
      <w:r>
        <w:separator/>
      </w:r>
    </w:p>
  </w:footnote>
  <w:footnote w:id="0" w:type="continuationSeparator">
    <w:p w:rsidRDefault="00116635" w:rsidR="00116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38" w:rsidP="00896538" w:rsidR="00BD4D2C">
    <w:pPr>
      <w:framePr w:y="1" w:xAlign="right" w:vAnchor="text" w:hAnchor="margin" w:wrap="around"/>
      <w:ind w:left="6480"/>
      <w:jc w:val="right"/>
      <w:rPr>
        <w:rStyle w:val="Brojstranice"/>
      </w:rPr>
    </w:pPr>
    <w:r>
      <w:t>8. St- 176/14-95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24BC" w:rsidP="00A45EAD" w:rsidR="008024BC" w:rsidRPr="008024BC">
    <w:pPr>
      <w:ind w:firstLine="708"/>
      <w:rPr>
        <w:sz w:val="20"/>
        <w:szCs w:val="20"/>
      </w:rPr>
    </w:pPr>
    <w:r w:rsidRPr="008024BC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024BC" w:rsidP="00210E4E" w:rsidR="008024BC" w:rsidRPr="008024BC">
    <w:pPr>
      <w:rPr>
        <w:sz w:val="20"/>
        <w:szCs w:val="20"/>
      </w:rPr>
    </w:pPr>
    <w:r w:rsidRPr="008024BC">
      <w:rPr>
        <w:rFonts w:eastAsia="MS Mincho"/>
        <w:sz w:val="20"/>
        <w:szCs w:val="20"/>
      </w:rPr>
      <w:t>REPUBLIKA HRVATSKA</w:t>
    </w:r>
  </w:p>
  <w:p w:rsidRDefault="008024BC" w:rsidP="00210E4E" w:rsidR="008024BC" w:rsidRPr="008024BC">
    <w:pPr>
      <w:rPr>
        <w:sz w:val="20"/>
        <w:szCs w:val="20"/>
      </w:rPr>
    </w:pPr>
    <w:r w:rsidRPr="008024BC">
      <w:rPr>
        <w:rFonts w:eastAsia="MS Mincho"/>
        <w:sz w:val="20"/>
        <w:szCs w:val="20"/>
      </w:rPr>
      <w:t>TRGOVAČKI SUD U RIJECI</w:t>
    </w:r>
  </w:p>
  <w:p w:rsidRDefault="008024BC" w:rsidP="00A45EAD" w:rsidR="008024BC" w:rsidRPr="008024BC">
    <w:pPr>
      <w:rPr>
        <w:rFonts w:eastAsia="MS Mincho"/>
        <w:sz w:val="20"/>
        <w:szCs w:val="20"/>
      </w:rPr>
    </w:pPr>
    <w:r w:rsidRPr="008024B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116635"/>
    <w:rsid w:val="0012686C"/>
    <w:rsid w:val="001547B4"/>
    <w:rsid w:val="0017176E"/>
    <w:rsid w:val="001722BC"/>
    <w:rsid w:val="00255C20"/>
    <w:rsid w:val="00384899"/>
    <w:rsid w:val="003F34EF"/>
    <w:rsid w:val="00410A48"/>
    <w:rsid w:val="004A3918"/>
    <w:rsid w:val="004B27BB"/>
    <w:rsid w:val="004B7F3F"/>
    <w:rsid w:val="004E5469"/>
    <w:rsid w:val="004F022B"/>
    <w:rsid w:val="00523719"/>
    <w:rsid w:val="00553646"/>
    <w:rsid w:val="005C7F65"/>
    <w:rsid w:val="006167FF"/>
    <w:rsid w:val="00672B61"/>
    <w:rsid w:val="00673B32"/>
    <w:rsid w:val="00716CA2"/>
    <w:rsid w:val="0074047C"/>
    <w:rsid w:val="007A6843"/>
    <w:rsid w:val="007B3F07"/>
    <w:rsid w:val="007C55FF"/>
    <w:rsid w:val="008024BC"/>
    <w:rsid w:val="0080681C"/>
    <w:rsid w:val="00871D16"/>
    <w:rsid w:val="008877E3"/>
    <w:rsid w:val="00896538"/>
    <w:rsid w:val="008B05F8"/>
    <w:rsid w:val="008D33D3"/>
    <w:rsid w:val="008E2CCE"/>
    <w:rsid w:val="00924EE7"/>
    <w:rsid w:val="0093197C"/>
    <w:rsid w:val="00935E81"/>
    <w:rsid w:val="00972670"/>
    <w:rsid w:val="009A6B8C"/>
    <w:rsid w:val="009C3FFB"/>
    <w:rsid w:val="00A70122"/>
    <w:rsid w:val="00B639DE"/>
    <w:rsid w:val="00BD2E98"/>
    <w:rsid w:val="00BD4D2C"/>
    <w:rsid w:val="00CB322D"/>
    <w:rsid w:val="00D47252"/>
    <w:rsid w:val="00D73F8F"/>
    <w:rsid w:val="00DB06B8"/>
    <w:rsid w:val="00E041BA"/>
    <w:rsid w:val="00F034E6"/>
    <w:rsid w:val="00F24DF6"/>
    <w:rsid w:val="00F73D76"/>
    <w:rsid w:val="00F86943"/>
    <w:rsid w:val="00FD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8965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6538"/>
    <w:rPr>
      <w:sz w:val="24"/>
      <w:szCs w:val="24"/>
    </w:rPr>
  </w:style>
  <w:style w:styleId="Tekstbalonia" w:type="paragraph">
    <w:name w:val="Balloon Text"/>
    <w:basedOn w:val="Normal"/>
    <w:link w:val="TekstbaloniaChar"/>
    <w:rsid w:val="008024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24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5F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5F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5F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5F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8965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6538"/>
    <w:rPr>
      <w:sz w:val="24"/>
      <w:szCs w:val="24"/>
    </w:rPr>
  </w:style>
  <w:style w:styleId="Tekstbalonia" w:type="paragraph">
    <w:name w:val="Balloon Text"/>
    <w:basedOn w:val="Normal"/>
    <w:link w:val="TekstbaloniaChar"/>
    <w:rsid w:val="00802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24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5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5F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5F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5F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806</properties:Words>
  <properties:Characters>4174</properties:Characters>
  <properties:Lines>109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2017-01-12T13:05:00Z</dcterms:created>
  <dc:creator>nmarkovic</dc:creator>
  <cp:lastModifiedBy>Renata Valić</cp:lastModifiedBy>
  <cp:lastPrinted>2017-01-12T13:09:00Z</cp:lastPrinted>
  <dcterms:modified xmlns:xsi="http://www.w3.org/2001/XMLSchema-instance" xsi:type="dcterms:W3CDTF">2017-01-12T13:15:00Z</dcterms:modified>
  <cp:revision>6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