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69e47" w14:paraId="d769e47" w:rsidRDefault="00AE649C" w:rsidP="00FA5B5E" w:rsidR="00AE649C" w:rsidRPr="00B76F3C">
      <w:pPr>
        <w:pStyle w:val="Naslov3"/>
        <w15:collapsed w:val="false"/>
      </w:pPr>
    </w:p>
    <w:p w:rsidRDefault="00922FB2" w:rsidP="00922FB2" w:rsidR="00922FB2" w:rsidRPr="00922FB2">
      <w:pPr>
        <w:spacing w:after="0"/>
        <w:jc w:val="both"/>
        <w:rPr>
          <w:rFonts w:cs="Times New Roman" w:eastAsia="Times New Roman"/>
          <w:color w:val="000000"/>
          <w:lang w:eastAsia="hr-HR"/>
        </w:rPr>
      </w:pPr>
    </w:p>
    <w:p w:rsidRDefault="00922FB2" w:rsidP="00922FB2" w:rsidR="00922FB2" w:rsidRPr="00922FB2">
      <w:pPr>
        <w:spacing w:after="0"/>
        <w:jc w:val="both"/>
        <w:rPr>
          <w:rFonts w:cs="Times New Roman" w:eastAsia="Times New Roman"/>
          <w:color w:val="000000"/>
          <w:lang w:eastAsia="hr-HR"/>
        </w:rPr>
      </w:pPr>
    </w:p>
    <w:p w:rsidRDefault="00922FB2" w:rsidP="00922FB2" w:rsidR="00922FB2" w:rsidRPr="00922FB2">
      <w:pPr>
        <w:spacing w:after="0"/>
        <w:jc w:val="both"/>
        <w:rPr>
          <w:rFonts w:cs="Times New Roman" w:eastAsia="Times New Roman"/>
          <w:color w:val="000000"/>
          <w:lang w:eastAsia="hr-HR"/>
        </w:rPr>
      </w:pPr>
    </w:p>
    <w:p w:rsidRDefault="00922FB2" w:rsidP="00922FB2" w:rsidR="00922FB2" w:rsidRPr="00922FB2">
      <w:pPr>
        <w:spacing w:after="0"/>
        <w:ind w:firstLine="708"/>
        <w:jc w:val="both"/>
        <w:rPr>
          <w:rFonts w:cs="Times New Roman" w:eastAsia="Times New Roman"/>
          <w:lang w:eastAsia="hr-HR"/>
        </w:rPr>
      </w:pPr>
      <w:r w:rsidRPr="00922FB2">
        <w:rPr>
          <w:rFonts w:cs="Times New Roman" w:eastAsia="Times New Roman"/>
          <w:lang w:eastAsia="hr-HR"/>
        </w:rPr>
        <w:t xml:space="preserve">REPUBLIKA HRVATSKA </w:t>
      </w:r>
      <w:r w:rsidRPr="00922FB2">
        <w:rPr>
          <w:rFonts w:cs="Times New Roman" w:eastAsia="Times New Roman"/>
          <w:lang w:eastAsia="hr-HR"/>
        </w:rPr>
        <w:tab/>
      </w:r>
      <w:r w:rsidRPr="00922FB2">
        <w:rPr>
          <w:rFonts w:cs="Times New Roman" w:eastAsia="Times New Roman"/>
          <w:lang w:eastAsia="hr-HR"/>
        </w:rPr>
        <w:tab/>
      </w:r>
      <w:r w:rsidRPr="00922FB2">
        <w:rPr>
          <w:rFonts w:cs="Times New Roman" w:eastAsia="Times New Roman"/>
          <w:lang w:eastAsia="hr-HR"/>
        </w:rPr>
        <w:tab/>
        <w:t xml:space="preserve">                 Poslovni broj 3. St-767/2016-6</w:t>
      </w:r>
    </w:p>
    <w:p w:rsidRDefault="00922FB2" w:rsidP="00922FB2" w:rsidR="00922FB2" w:rsidRPr="00922FB2">
      <w:pPr>
        <w:spacing w:after="0"/>
        <w:ind w:firstLine="708"/>
        <w:rPr>
          <w:rFonts w:cs="Times New Roman" w:eastAsia="Times New Roman"/>
          <w:lang w:eastAsia="hr-HR"/>
        </w:rPr>
      </w:pPr>
      <w:r w:rsidRPr="00922FB2">
        <w:rPr>
          <w:rFonts w:cs="Times New Roman" w:eastAsia="Times New Roman"/>
          <w:lang w:eastAsia="hr-HR"/>
        </w:rPr>
        <w:t>TRGOVAČKI SUD U ZADRU</w:t>
      </w:r>
    </w:p>
    <w:p w:rsidRDefault="00922FB2" w:rsidP="00922FB2" w:rsidR="00922FB2" w:rsidRPr="00922FB2">
      <w:pPr>
        <w:spacing w:after="0"/>
        <w:ind w:firstLine="708"/>
        <w:rPr>
          <w:rFonts w:cs="Times New Roman" w:eastAsia="Times New Roman"/>
          <w:lang w:eastAsia="hr-HR"/>
        </w:rPr>
      </w:pPr>
      <w:r w:rsidRPr="00922FB2">
        <w:rPr>
          <w:rFonts w:cs="Times New Roman" w:eastAsia="Times New Roman"/>
          <w:lang w:eastAsia="hr-HR"/>
        </w:rPr>
        <w:t>Zadar, Dr. Franje Tuđmana 35</w:t>
      </w:r>
    </w:p>
    <w:p w:rsidRDefault="00922FB2" w:rsidP="00922FB2" w:rsidR="00922FB2" w:rsidRPr="00922FB2">
      <w:pPr>
        <w:spacing w:after="0"/>
        <w:ind w:firstLine="708"/>
        <w:rPr>
          <w:rFonts w:cs="Times New Roman" w:eastAsia="Times New Roman"/>
          <w:lang w:eastAsia="hr-HR"/>
        </w:rPr>
      </w:pPr>
      <w:r w:rsidRPr="00922FB2">
        <w:rPr>
          <w:rFonts w:cs="Times New Roman" w:eastAsia="Times New Roman"/>
          <w:lang w:eastAsia="hr-HR"/>
        </w:rPr>
        <w:t xml:space="preserve">                                                   </w:t>
      </w:r>
    </w:p>
    <w:p w:rsidRDefault="00922FB2" w:rsidP="00922FB2" w:rsidR="00922FB2" w:rsidRPr="00922FB2">
      <w:pPr>
        <w:spacing w:after="0"/>
        <w:ind w:firstLine="708"/>
        <w:rPr>
          <w:rFonts w:cs="Times New Roman" w:eastAsia="Times New Roman"/>
          <w:lang w:eastAsia="hr-HR"/>
        </w:rPr>
      </w:pPr>
    </w:p>
    <w:p w:rsidRDefault="00922FB2" w:rsidP="00922FB2" w:rsidR="00922FB2" w:rsidRPr="00922FB2">
      <w:pPr>
        <w:spacing w:after="0"/>
        <w:jc w:val="center"/>
        <w:rPr>
          <w:rFonts w:cs="Times New Roman" w:eastAsia="Times New Roman"/>
          <w:lang w:eastAsia="hr-HR"/>
        </w:rPr>
      </w:pPr>
      <w:r w:rsidRPr="00922FB2">
        <w:rPr>
          <w:rFonts w:cs="Times New Roman" w:eastAsia="Times New Roman"/>
          <w:lang w:eastAsia="hr-HR"/>
        </w:rPr>
        <w:t>R E P U B L I K A  H R V A T S K A</w:t>
      </w:r>
    </w:p>
    <w:p w:rsidRDefault="00922FB2" w:rsidP="00922FB2" w:rsidR="00922FB2" w:rsidRPr="00922FB2">
      <w:pPr>
        <w:spacing w:after="0"/>
        <w:jc w:val="center"/>
        <w:rPr>
          <w:rFonts w:cs="Times New Roman" w:eastAsia="Times New Roman"/>
          <w:lang w:eastAsia="hr-HR"/>
        </w:rPr>
      </w:pPr>
    </w:p>
    <w:p w:rsidRDefault="00922FB2" w:rsidP="00922FB2" w:rsidR="00922FB2" w:rsidRPr="00922FB2">
      <w:pPr>
        <w:spacing w:after="0"/>
        <w:jc w:val="center"/>
        <w:rPr>
          <w:rFonts w:cs="Times New Roman" w:eastAsia="Times New Roman"/>
          <w:lang w:eastAsia="hr-HR"/>
        </w:rPr>
      </w:pPr>
      <w:r w:rsidRPr="00922FB2">
        <w:rPr>
          <w:rFonts w:cs="Times New Roman" w:eastAsia="Times New Roman"/>
          <w:lang w:eastAsia="hr-HR"/>
        </w:rPr>
        <w:t>R J E Š E NJ E</w:t>
      </w:r>
    </w:p>
    <w:p w:rsidRDefault="00922FB2" w:rsidP="00922FB2" w:rsidR="00922FB2" w:rsidRPr="00922FB2">
      <w:pPr>
        <w:spacing w:after="0"/>
        <w:jc w:val="center"/>
        <w:rPr>
          <w:rFonts w:cs="Times New Roman" w:eastAsia="Times New Roman"/>
          <w:lang w:eastAsia="hr-HR"/>
        </w:rPr>
      </w:pPr>
    </w:p>
    <w:p w:rsidRDefault="00922FB2" w:rsidP="00922FB2" w:rsidR="00922FB2" w:rsidRPr="00922FB2">
      <w:pPr>
        <w:spacing w:after="0"/>
        <w:ind w:firstLine="705"/>
        <w:jc w:val="both"/>
        <w:rPr>
          <w:rFonts w:cs="Times New Roman" w:eastAsia="Times New Roman"/>
          <w:lang w:eastAsia="hr-HR"/>
        </w:rPr>
      </w:pPr>
      <w:r w:rsidRPr="00922FB2">
        <w:rPr>
          <w:rFonts w:cs="Times New Roman" w:eastAsia="Times New Roman"/>
          <w:lang w:eastAsia="hr-HR"/>
        </w:rPr>
        <w:t xml:space="preserve">Trgovački sud u Zadru, OIB: 39670464653, po sutkinji Tini Grgas, u stečajnpom postupku nad stečajnim dužnikom ANTARES-CONSULT d.o.o. sa sjedištem u Zadru, S.S. Kranjčevića 5, OIB:08914754010, 7. lipnja 2016. </w:t>
      </w:r>
    </w:p>
    <w:p w:rsidRDefault="00922FB2" w:rsidP="00922FB2" w:rsidR="00922FB2" w:rsidRPr="00922FB2">
      <w:pPr>
        <w:spacing w:after="0"/>
        <w:ind w:firstLine="705"/>
        <w:jc w:val="both"/>
        <w:rPr>
          <w:rFonts w:cs="Times New Roman" w:eastAsia="Times New Roman"/>
          <w:lang w:eastAsia="hr-HR"/>
        </w:rPr>
      </w:pPr>
    </w:p>
    <w:p w:rsidRDefault="00922FB2" w:rsidP="00922FB2" w:rsidR="00922FB2" w:rsidRPr="00922FB2">
      <w:pPr>
        <w:spacing w:after="0"/>
        <w:jc w:val="center"/>
        <w:rPr>
          <w:rFonts w:cs="Times New Roman" w:eastAsia="Times New Roman"/>
          <w:lang w:eastAsia="hr-HR"/>
        </w:rPr>
      </w:pPr>
      <w:r w:rsidRPr="00922FB2">
        <w:rPr>
          <w:rFonts w:cs="Times New Roman" w:eastAsia="Times New Roman"/>
          <w:lang w:eastAsia="hr-HR"/>
        </w:rPr>
        <w:t>r i j e š i o  j e</w:t>
      </w:r>
    </w:p>
    <w:p w:rsidRDefault="00922FB2" w:rsidP="00922FB2" w:rsidR="00922FB2" w:rsidRPr="00922FB2">
      <w:pPr>
        <w:spacing w:after="0"/>
        <w:rPr>
          <w:rFonts w:cs="Times New Roman" w:eastAsia="Times New Roman"/>
          <w:b/>
          <w:lang w:eastAsia="hr-HR"/>
        </w:rPr>
      </w:pPr>
    </w:p>
    <w:p w:rsidRDefault="00922FB2" w:rsidP="00922FB2" w:rsidR="00922FB2" w:rsidRPr="00922FB2">
      <w:pPr>
        <w:spacing w:after="0"/>
        <w:ind w:firstLine="708"/>
        <w:jc w:val="both"/>
        <w:rPr>
          <w:rFonts w:cs="Times New Roman" w:eastAsia="Times New Roman"/>
          <w:b/>
          <w:lang w:eastAsia="hr-HR"/>
        </w:rPr>
      </w:pPr>
      <w:r w:rsidRPr="00922FB2">
        <w:rPr>
          <w:rFonts w:cs="Times New Roman" w:eastAsia="Times New Roman"/>
          <w:lang w:eastAsia="hr-HR"/>
        </w:rPr>
        <w:t xml:space="preserve">I. Otvara se stečajni postupak nad dužnikom ANTARES-CONSULT d.o.o. sa sjedištem u Zadru, S.S. Kranjčevića 5, OIB:08914754010, s danom 7. lipnja 2016. u 10,50 sati kada će se ovo rješenje objaviti na mrežnoj stranici e-Oglasna ploča suda. </w:t>
      </w:r>
      <w:r w:rsidRPr="00922FB2">
        <w:rPr>
          <w:rFonts w:cs="Times New Roman" w:eastAsia="Times New Roman"/>
          <w:b/>
          <w:lang w:eastAsia="hr-HR"/>
        </w:rPr>
        <w:t xml:space="preserve"> </w:t>
      </w:r>
    </w:p>
    <w:p w:rsidRDefault="00922FB2" w:rsidP="00922FB2" w:rsidR="00922FB2" w:rsidRPr="00922FB2">
      <w:pPr>
        <w:spacing w:after="0"/>
        <w:ind w:firstLine="708"/>
        <w:jc w:val="both"/>
        <w:rPr>
          <w:rFonts w:cs="Times New Roman" w:eastAsia="Times New Roman"/>
          <w:b/>
          <w:lang w:eastAsia="hr-HR"/>
        </w:rPr>
      </w:pPr>
    </w:p>
    <w:p w:rsidRDefault="00922FB2" w:rsidP="00922FB2" w:rsidR="00922FB2" w:rsidRPr="00922FB2">
      <w:pPr>
        <w:spacing w:after="0"/>
        <w:ind w:firstLine="708"/>
        <w:jc w:val="both"/>
        <w:rPr>
          <w:rFonts w:cs="Times New Roman" w:eastAsia="Times New Roman"/>
          <w:lang w:eastAsia="hr-HR"/>
        </w:rPr>
      </w:pPr>
      <w:r w:rsidRPr="00922FB2">
        <w:rPr>
          <w:rFonts w:cs="Times New Roman" w:eastAsia="Times New Roman"/>
          <w:lang w:eastAsia="hr-HR"/>
        </w:rPr>
        <w:t>II. Za stečajnog upravitelja stečajnog dužnika imenuje se Marica Nekić iz Zadra, Put Gazića  14A, OIB: 75245904208.</w:t>
      </w:r>
    </w:p>
    <w:p w:rsidRDefault="00922FB2" w:rsidP="00922FB2" w:rsidR="00922FB2" w:rsidRPr="00922FB2">
      <w:pPr>
        <w:spacing w:after="0"/>
        <w:ind w:firstLine="708"/>
        <w:jc w:val="both"/>
        <w:rPr>
          <w:rFonts w:cs="Times New Roman" w:eastAsia="Times New Roman"/>
          <w:b/>
          <w:lang w:eastAsia="hr-HR"/>
        </w:rPr>
      </w:pPr>
    </w:p>
    <w:p w:rsidRDefault="00922FB2" w:rsidP="00922FB2" w:rsidR="00922FB2" w:rsidRPr="00922FB2">
      <w:pPr>
        <w:spacing w:after="0"/>
        <w:ind w:firstLine="708"/>
        <w:jc w:val="both"/>
        <w:rPr>
          <w:rFonts w:cs="Times New Roman" w:eastAsia="Times New Roman"/>
          <w:b/>
          <w:lang w:eastAsia="hr-HR"/>
        </w:rPr>
      </w:pPr>
      <w:r w:rsidRPr="00922FB2">
        <w:rPr>
          <w:rFonts w:cs="Times New Roman" w:eastAsia="Times New Roman"/>
          <w:lang w:eastAsia="hr-HR"/>
        </w:rPr>
        <w:t>III. Pozivaju se vjerovnici stečajnog dužnika u roku od 60 dana od dana objave ovog rješenja na mrežnoj stranici e-Oglasna ploča suda, u skladu s odredbama čl. 257. Stečajnog zakona (Narodne novine broj 71/15), prijaviti svoje tražbine stečajnom upravitelju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5045-23405-767-16.</w:t>
      </w:r>
    </w:p>
    <w:p w:rsidRDefault="00922FB2" w:rsidP="00922FB2" w:rsidR="00922FB2" w:rsidRPr="00922FB2">
      <w:pPr>
        <w:spacing w:after="0"/>
        <w:jc w:val="both"/>
        <w:rPr>
          <w:rFonts w:cs="Times New Roman" w:eastAsia="Times New Roman"/>
          <w:lang w:eastAsia="hr-HR"/>
        </w:rPr>
      </w:pPr>
    </w:p>
    <w:p w:rsidRDefault="00922FB2" w:rsidP="00922FB2" w:rsidR="00922FB2" w:rsidRPr="00922FB2">
      <w:pPr>
        <w:spacing w:after="0"/>
        <w:ind w:firstLine="708"/>
        <w:jc w:val="both"/>
        <w:rPr>
          <w:rFonts w:cs="Times New Roman" w:eastAsia="Times New Roman"/>
          <w:b/>
          <w:lang w:eastAsia="hr-HR"/>
        </w:rPr>
      </w:pPr>
      <w:r w:rsidRPr="00922FB2">
        <w:rPr>
          <w:rFonts w:cs="Times New Roman" w:eastAsia="Times New Roman"/>
          <w:lang w:eastAsia="hr-HR"/>
        </w:rPr>
        <w:t>IV. Pozivaju se razlučni i izlučni vjerovnici stečajnog dužnika u roku od 60 dana od dana objave ovog rješenja na mrežnoj stranici e-Oglasna ploča suda, podneskom obavijestiti stečajnog upravitelja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5045-23405-767-16.</w:t>
      </w:r>
      <w:r w:rsidRPr="00922FB2">
        <w:rPr>
          <w:rFonts w:cs="Times New Roman" w:eastAsia="Times New Roman"/>
          <w:b/>
          <w:lang w:eastAsia="hr-HR"/>
        </w:rPr>
        <w:t xml:space="preserve"> </w:t>
      </w:r>
    </w:p>
    <w:p w:rsidRDefault="00922FB2" w:rsidP="00922FB2" w:rsidR="00922FB2" w:rsidRPr="00922FB2">
      <w:pPr>
        <w:tabs>
          <w:tab w:pos="7350" w:val="left"/>
        </w:tabs>
        <w:spacing w:after="0"/>
        <w:jc w:val="both"/>
        <w:rPr>
          <w:rFonts w:cs="Times New Roman" w:eastAsia="Times New Roman"/>
          <w:lang w:eastAsia="hr-HR"/>
        </w:rPr>
      </w:pPr>
      <w:r w:rsidRPr="00922FB2">
        <w:rPr>
          <w:rFonts w:cs="Times New Roman" w:eastAsia="Times New Roman"/>
          <w:lang w:eastAsia="hr-HR"/>
        </w:rPr>
        <w:tab/>
      </w:r>
    </w:p>
    <w:p w:rsidRDefault="00922FB2" w:rsidP="00922FB2" w:rsidR="00922FB2" w:rsidRPr="00922FB2">
      <w:pPr>
        <w:spacing w:after="0"/>
        <w:jc w:val="both"/>
        <w:rPr>
          <w:rFonts w:cs="Times New Roman" w:eastAsia="Times New Roman"/>
          <w:lang w:eastAsia="hr-HR"/>
        </w:rPr>
      </w:pPr>
      <w:r w:rsidRPr="00922FB2">
        <w:rPr>
          <w:rFonts w:cs="Times New Roman" w:eastAsia="Times New Roman"/>
          <w:lang w:eastAsia="hr-HR"/>
        </w:rPr>
        <w:tab/>
        <w:t xml:space="preserve">V. Pozivaju se dužnici stečajnog dužnika da svoje obveze bez odgode ispunjavaju stečajnom upravitelju za stečajnog dužnika. </w:t>
      </w:r>
    </w:p>
    <w:p w:rsidRDefault="00922FB2" w:rsidP="00922FB2" w:rsidR="00922FB2" w:rsidRPr="00922FB2">
      <w:pPr>
        <w:spacing w:after="0"/>
        <w:jc w:val="both"/>
        <w:rPr>
          <w:rFonts w:cs="Times New Roman" w:eastAsia="Times New Roman"/>
          <w:lang w:eastAsia="hr-HR"/>
        </w:rPr>
      </w:pPr>
    </w:p>
    <w:p w:rsidRDefault="00922FB2" w:rsidP="00922FB2" w:rsidR="00922FB2" w:rsidRPr="00922FB2">
      <w:pPr>
        <w:spacing w:after="0"/>
        <w:jc w:val="both"/>
        <w:rPr>
          <w:rFonts w:cs="Times New Roman" w:eastAsia="Times New Roman"/>
          <w:lang w:eastAsia="hr-HR"/>
        </w:rPr>
      </w:pPr>
      <w:r w:rsidRPr="00922FB2">
        <w:rPr>
          <w:rFonts w:cs="Times New Roman" w:eastAsia="Times New Roman"/>
          <w:lang w:eastAsia="hr-HR"/>
        </w:rPr>
        <w:lastRenderedPageBreak/>
        <w:tab/>
        <w:t>VI. Određuje se upis zabilježbe otvaranja stečajnog postupka nad stečajnom dužnikom u sudski registar ovog suda, zemljišne knjige, upisnik brodova, upisnik brodova u izgradnji i upisnik prava intelektualnog vlasništva.</w:t>
      </w:r>
    </w:p>
    <w:p w:rsidRDefault="00922FB2" w:rsidP="00922FB2" w:rsidR="00922FB2" w:rsidRPr="00922FB2">
      <w:pPr>
        <w:spacing w:after="0"/>
        <w:jc w:val="both"/>
        <w:rPr>
          <w:rFonts w:cs="Times New Roman" w:eastAsia="Times New Roman"/>
          <w:sz w:val="20"/>
          <w:szCs w:val="20"/>
          <w:lang w:eastAsia="hr-HR" w:val="en-AU"/>
        </w:rPr>
      </w:pPr>
    </w:p>
    <w:p w:rsidRDefault="00922FB2" w:rsidP="00922FB2" w:rsidR="00922FB2" w:rsidRPr="00922FB2">
      <w:pPr>
        <w:spacing w:after="0"/>
        <w:ind w:firstLine="708"/>
        <w:jc w:val="both"/>
        <w:rPr>
          <w:rFonts w:cs="Times New Roman" w:eastAsia="Times New Roman"/>
          <w:lang w:eastAsia="hr-HR"/>
        </w:rPr>
      </w:pPr>
      <w:r w:rsidRPr="00922FB2">
        <w:rPr>
          <w:rFonts w:cs="Times New Roman" w:eastAsia="Times New Roman"/>
          <w:lang w:eastAsia="hr-HR" w:val="en-AU"/>
        </w:rPr>
        <w:t>VII</w:t>
      </w:r>
      <w:r w:rsidRPr="00922FB2">
        <w:rPr>
          <w:rFonts w:cs="Times New Roman" w:eastAsia="Times New Roman"/>
          <w:lang w:eastAsia="hr-HR"/>
        </w:rPr>
        <w:t xml:space="preserve">. Nalaže se Zemljišno-knjižnom odjelu Općinskog suda u Zadru po primitku ovog rješenja izvršiti upis zabilježbe otvaranje stečajnoga postupka nad stečajnim dužnikom u odnosu na nekretninu u suvlasništvu istog oznake čest. zem. 480/1 upisanu u zk. ul. 1279  k.o. Bibinje. </w:t>
      </w:r>
    </w:p>
    <w:p w:rsidRDefault="00922FB2" w:rsidP="00922FB2" w:rsidR="00922FB2" w:rsidRPr="00922FB2">
      <w:pPr>
        <w:spacing w:after="0"/>
        <w:rPr>
          <w:rFonts w:cs="Times New Roman" w:eastAsia="Times New Roman"/>
          <w:lang w:eastAsia="hr-HR"/>
        </w:rPr>
      </w:pPr>
    </w:p>
    <w:p w:rsidRDefault="00922FB2" w:rsidP="00922FB2" w:rsidR="00922FB2" w:rsidRPr="00922FB2">
      <w:pPr>
        <w:spacing w:after="0"/>
        <w:ind w:firstLine="708"/>
        <w:jc w:val="both"/>
        <w:rPr>
          <w:rFonts w:cs="Times New Roman" w:eastAsia="Times New Roman"/>
          <w:b/>
          <w:lang w:eastAsia="hr-HR"/>
        </w:rPr>
      </w:pPr>
      <w:r w:rsidRPr="00922FB2">
        <w:rPr>
          <w:rFonts w:cs="Times New Roman" w:eastAsia="Times New Roman"/>
          <w:lang w:eastAsia="hr-HR"/>
        </w:rPr>
        <w:t xml:space="preserve">VIII. </w:t>
      </w:r>
      <w:r w:rsidRPr="00922FB2">
        <w:rPr>
          <w:rFonts w:cs="Times New Roman" w:eastAsia="Times New Roman"/>
          <w:b/>
          <w:lang w:eastAsia="hr-HR"/>
        </w:rPr>
        <w:t>Pozivaju se vjerovnici</w:t>
      </w:r>
      <w:r w:rsidRPr="00922FB2">
        <w:rPr>
          <w:rFonts w:cs="Times New Roman" w:eastAsia="Times New Roman"/>
          <w:lang w:eastAsia="hr-HR"/>
        </w:rPr>
        <w:t xml:space="preserve"> </w:t>
      </w:r>
      <w:r w:rsidRPr="00922FB2">
        <w:rPr>
          <w:rFonts w:cs="Times New Roman" w:eastAsia="Times New Roman"/>
          <w:b/>
          <w:lang w:eastAsia="hr-HR"/>
        </w:rPr>
        <w:t>stečajnog dužnika na ispitno ročište</w:t>
      </w:r>
      <w:r w:rsidRPr="00922FB2">
        <w:rPr>
          <w:rFonts w:cs="Times New Roman" w:eastAsia="Times New Roman"/>
          <w:lang w:eastAsia="hr-HR"/>
        </w:rPr>
        <w:t xml:space="preserve"> vjerovnika na kojem se ispituju prijavljene tražbine </w:t>
      </w:r>
      <w:r w:rsidRPr="00922FB2">
        <w:rPr>
          <w:rFonts w:cs="Times New Roman" w:eastAsia="Times New Roman"/>
          <w:b/>
          <w:lang w:eastAsia="hr-HR"/>
        </w:rPr>
        <w:t>i izvještajno ročište</w:t>
      </w:r>
      <w:r w:rsidRPr="00922FB2">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922FB2">
        <w:rPr>
          <w:rFonts w:cs="Times New Roman" w:eastAsia="Times New Roman"/>
          <w:b/>
          <w:lang w:eastAsia="hr-HR"/>
        </w:rPr>
        <w:t xml:space="preserve">za dan 8. rujna 2016. u 9,00 sati u zgradi ovog suda, sudnica broj 26/I. </w:t>
      </w:r>
    </w:p>
    <w:p w:rsidRDefault="00922FB2" w:rsidP="00922FB2" w:rsidR="00922FB2" w:rsidRPr="00922FB2">
      <w:pPr>
        <w:spacing w:after="0"/>
        <w:jc w:val="both"/>
        <w:rPr>
          <w:rFonts w:cs="Times New Roman" w:eastAsia="Times New Roman"/>
          <w:lang w:eastAsia="hr-HR"/>
        </w:rPr>
      </w:pPr>
    </w:p>
    <w:p w:rsidRDefault="00922FB2" w:rsidP="00922FB2" w:rsidR="00922FB2" w:rsidRPr="00922FB2">
      <w:pPr>
        <w:spacing w:after="0"/>
        <w:jc w:val="center"/>
        <w:rPr>
          <w:rFonts w:cs="Times New Roman" w:eastAsia="Times New Roman"/>
          <w:lang w:eastAsia="hr-HR"/>
        </w:rPr>
      </w:pPr>
      <w:r w:rsidRPr="00922FB2">
        <w:rPr>
          <w:rFonts w:cs="Times New Roman" w:eastAsia="Times New Roman"/>
          <w:lang w:eastAsia="hr-HR"/>
        </w:rPr>
        <w:t>Obrazloženje</w:t>
      </w:r>
    </w:p>
    <w:p w:rsidRDefault="00922FB2" w:rsidP="00922FB2" w:rsidR="00922FB2" w:rsidRPr="00922FB2">
      <w:pPr>
        <w:spacing w:after="0"/>
        <w:rPr>
          <w:rFonts w:cs="Times New Roman" w:eastAsia="Times New Roman"/>
          <w:lang w:eastAsia="hr-HR"/>
        </w:rPr>
      </w:pPr>
    </w:p>
    <w:p w:rsidRDefault="00922FB2" w:rsidP="00922FB2" w:rsidR="00922FB2" w:rsidRPr="00922FB2">
      <w:pPr>
        <w:spacing w:after="0"/>
        <w:ind w:firstLine="708"/>
        <w:jc w:val="both"/>
        <w:rPr>
          <w:rFonts w:cs="Times New Roman" w:eastAsia="Times New Roman"/>
          <w:lang w:eastAsia="hr-HR"/>
        </w:rPr>
      </w:pPr>
      <w:r w:rsidRPr="00922FB2">
        <w:rPr>
          <w:rFonts w:cs="Times New Roman" w:eastAsia="Times New Roman"/>
          <w:lang w:eastAsia="hr-HR"/>
        </w:rPr>
        <w:t xml:space="preserve">Financijska agencija, Regionalni centar Split, Podružnica Zadar  je 9. studenog 2015. podnijela ovom sudu zahtjev za provedbu skraćenoga stečajnog postupka nad uvodno označenim dužnikom na temelju čl. 444. st. 1. Stečajnog zakona (Narodne novine broj 71/15-u nastavku teksta: SZ). </w:t>
      </w:r>
    </w:p>
    <w:p w:rsidRDefault="00922FB2" w:rsidP="00922FB2" w:rsidR="00922FB2" w:rsidRPr="00922FB2">
      <w:pPr>
        <w:spacing w:after="0"/>
        <w:jc w:val="both"/>
        <w:rPr>
          <w:rFonts w:cs="Times New Roman" w:eastAsia="Times New Roman"/>
          <w:lang w:eastAsia="hr-HR"/>
        </w:rPr>
      </w:pPr>
      <w:r w:rsidRPr="00922FB2">
        <w:rPr>
          <w:rFonts w:cs="Times New Roman" w:eastAsia="Times New Roman"/>
          <w:lang w:eastAsia="hr-HR"/>
        </w:rPr>
        <w:tab/>
        <w:t xml:space="preserve">Postupajući u skladu s odredbom čl. 433. SZ-a, a nakon pravovremenog podnošenja javnobilježnički ovjerovljenog prokaznog popisa imovine i obveza dužnika od 15. veljače 2016., ovaj sud je rješenjem poslovni broj St-571/2015 od 19. travnja 2016. obustavio skraćeni stečajni postupak nad dužnikom, te je po pravomoćnosti istog, rješenjem poslovni broj gornji od 20. svibnja 2016. pokrenuo prethodni postupak radi utvrđivanja pretpostavki za otvaranje stečajnoga postupka nad dužnikom. </w:t>
      </w:r>
    </w:p>
    <w:p w:rsidRDefault="00922FB2" w:rsidP="00922FB2" w:rsidR="00922FB2" w:rsidRPr="00922FB2">
      <w:pPr>
        <w:spacing w:after="0"/>
        <w:jc w:val="both"/>
        <w:rPr>
          <w:rFonts w:cs="Times New Roman" w:eastAsia="Times New Roman"/>
          <w:lang w:eastAsia="hr-HR"/>
        </w:rPr>
      </w:pPr>
      <w:r w:rsidRPr="00922FB2">
        <w:rPr>
          <w:rFonts w:cs="Times New Roman" w:eastAsia="Times New Roman"/>
          <w:lang w:eastAsia="hr-HR"/>
        </w:rPr>
        <w:tab/>
        <w:t xml:space="preserve">Na ročištu radi očitovanja o prijedlogu i radi utvrđivanja pretpostavki za otvaranje stečajnoga postupka nad dužnikom od 7. lipnja 2016., osoba ovlaštena za zastupanje dužnika po zakonu je izjavila suglasnost s otvaranjem stečajnog postupka nad dužnikom navodeći da je isti nesposoban za plaćanje, da ima dugovanje u iznosu od preko 400.000,00 kuna, da ne posluje preko tri godine te da od imovine ima suvlasništvo nad nekretninom pobliže označenoj u točki VII. izreke ovog rješenja  iz vrijednosti koje se mogu namiriti troškovi postupka te djelomično vjerovnici dužnika. </w:t>
      </w:r>
    </w:p>
    <w:p w:rsidRDefault="00922FB2" w:rsidP="00922FB2" w:rsidR="00922FB2" w:rsidRPr="00922FB2">
      <w:pPr>
        <w:spacing w:after="0"/>
        <w:jc w:val="both"/>
        <w:rPr>
          <w:rFonts w:cs="Times New Roman" w:eastAsia="Times New Roman"/>
          <w:lang w:eastAsia="hr-HR"/>
        </w:rPr>
      </w:pPr>
      <w:r w:rsidRPr="00922FB2">
        <w:rPr>
          <w:rFonts w:cs="Times New Roman" w:eastAsia="Times New Roman"/>
          <w:lang w:eastAsia="hr-HR"/>
        </w:rPr>
        <w:tab/>
        <w:t xml:space="preserve">Slijedom navedenog, ovaj sud je utvrdio postojanje stečajnog razloga nesposobnosti za plaćanje dužnika iz čl. 6. SZ-a i postojanje imovine dužnika kojom bi se mogli pokriti troškovi stečajnoga postupka i djelomično namiriti vjerovnici, zbog čega je temeljem  odredbe čl. 5., čl. 6., čl. 129., čl. 130. i čl. 131. SZ-a, trebalo otvoriti stečajni postupak nad dužnikom te donijeti odluku kao u izreci rješenja.  </w:t>
      </w:r>
    </w:p>
    <w:p w:rsidRDefault="00922FB2" w:rsidP="00922FB2" w:rsidR="00922FB2" w:rsidRPr="00922FB2">
      <w:pPr>
        <w:spacing w:after="0"/>
        <w:ind w:firstLine="708"/>
        <w:jc w:val="both"/>
        <w:rPr>
          <w:rFonts w:cs="Times New Roman" w:eastAsia="Times New Roman"/>
          <w:lang w:eastAsia="hr-HR"/>
        </w:rPr>
      </w:pPr>
      <w:r w:rsidRPr="00922FB2">
        <w:rPr>
          <w:rFonts w:cs="Times New Roman" w:eastAsia="Times New Roman"/>
          <w:lang w:eastAsia="hr-HR"/>
        </w:rPr>
        <w:t xml:space="preserve">Izbor stečajnog upravitelja stečajnog dužnika obavljen je metodom slučajnog odabira s liste A stečajnih upravitelja za područje nadležnosti ovog suda, a sukladno odredbi čl. 84. st. 1. SZ-a zbog čega je donesena odluka kao u točki II. izreke rješenja. </w:t>
      </w:r>
    </w:p>
    <w:p w:rsidRDefault="00922FB2" w:rsidP="00922FB2" w:rsidR="00922FB2" w:rsidRPr="00922FB2">
      <w:pPr>
        <w:spacing w:after="0"/>
        <w:ind w:firstLine="708"/>
        <w:jc w:val="both"/>
        <w:rPr>
          <w:rFonts w:cs="Times New Roman" w:eastAsia="Times New Roman" w:hAnsi="HelveticaNeueLT Com 47 LtCn" w:ascii="HelveticaNeueLT Com 47 LtCn"/>
          <w:lang w:eastAsia="hr-HR"/>
        </w:rPr>
      </w:pPr>
      <w:r w:rsidRPr="00922FB2">
        <w:rPr>
          <w:rFonts w:cs="Times New Roman" w:eastAsia="Times New Roman"/>
          <w:lang w:eastAsia="hr-HR"/>
        </w:rPr>
        <w:t xml:space="preserve">Odluka suda iz točke VI. I VII. izreke ovog rješenja temelji se na odredbi članka 129. st. 2. SZ-a, a radi postupanja navedenih tijela u skladu sa odredbom čl. 131. st. 2. SZ-a. Napominje se da su nalog za upis, a posljedično istom i dostava ovog rješenja Hrvatskoj agenciji za civilno zrakoplovstvo izostali iz razloga što je ovaj sud prethodno utvrdio da dužnik u svom vlasništvu nema pokretnina koje su predmet upisa zabilježbe u </w:t>
      </w:r>
      <w:r w:rsidRPr="00922FB2">
        <w:rPr>
          <w:rFonts w:cs="Times New Roman" w:eastAsia="Times New Roman" w:hAnsi="HelveticaNeueLT Com 47 LtCn" w:ascii="HelveticaNeueLT Com 47 LtCn"/>
          <w:lang w:eastAsia="hr-HR"/>
        </w:rPr>
        <w:t>Hrvatski registar civilnih zrakoplova koji vodi navedena agencija.</w:t>
      </w:r>
    </w:p>
    <w:p w:rsidRDefault="00922FB2" w:rsidP="00922FB2" w:rsidR="00922FB2" w:rsidRPr="00922FB2">
      <w:pPr>
        <w:spacing w:after="0"/>
        <w:ind w:firstLine="708"/>
        <w:jc w:val="center"/>
        <w:rPr>
          <w:rFonts w:cs="Times New Roman" w:eastAsia="Times New Roman" w:hAnsi="HelveticaNeueLT Com 47 LtCn" w:ascii="HelveticaNeueLT Com 47 LtCn"/>
          <w:lang w:eastAsia="hr-HR"/>
        </w:rPr>
      </w:pPr>
    </w:p>
    <w:p w:rsidRDefault="00922FB2" w:rsidP="00922FB2" w:rsidR="00922FB2" w:rsidRPr="00922FB2">
      <w:pPr>
        <w:spacing w:after="0"/>
        <w:ind w:firstLine="708"/>
        <w:jc w:val="center"/>
        <w:rPr>
          <w:rFonts w:cs="Times New Roman" w:eastAsia="Times New Roman" w:hAnsi="HelveticaNeueLT Com 47 LtCn" w:ascii="HelveticaNeueLT Com 47 LtCn"/>
          <w:lang w:eastAsia="hr-HR"/>
        </w:rPr>
      </w:pPr>
      <w:r w:rsidRPr="00922FB2">
        <w:rPr>
          <w:rFonts w:cs="Times New Roman" w:eastAsia="Times New Roman" w:hAnsi="HelveticaNeueLT Com 47 LtCn" w:ascii="HelveticaNeueLT Com 47 LtCn"/>
          <w:lang w:eastAsia="hr-HR"/>
        </w:rPr>
        <w:lastRenderedPageBreak/>
        <w:t xml:space="preserve">U Zadru 7. lipnja 2016. </w:t>
      </w:r>
    </w:p>
    <w:p w:rsidRDefault="00922FB2" w:rsidP="00922FB2" w:rsidR="00922FB2" w:rsidRPr="00922FB2">
      <w:pPr>
        <w:spacing w:after="0"/>
        <w:ind w:firstLine="708"/>
        <w:jc w:val="both"/>
        <w:rPr>
          <w:rFonts w:cs="Times New Roman" w:eastAsia="Times New Roman" w:hAnsi="HelveticaNeueLT Com 47 LtCn" w:ascii="HelveticaNeueLT Com 47 LtCn"/>
          <w:lang w:eastAsia="hr-HR"/>
        </w:rPr>
      </w:pPr>
    </w:p>
    <w:p w:rsidRDefault="00922FB2" w:rsidP="00922FB2" w:rsidR="00922FB2" w:rsidRPr="00922FB2">
      <w:pPr>
        <w:spacing w:after="0"/>
        <w:ind w:firstLine="708"/>
        <w:jc w:val="right"/>
        <w:rPr>
          <w:rFonts w:cs="Times New Roman" w:eastAsia="Times New Roman" w:hAnsi="HelveticaNeueLT Com 47 LtCn" w:ascii="HelveticaNeueLT Com 47 LtCn"/>
          <w:lang w:eastAsia="hr-HR"/>
        </w:rPr>
      </w:pPr>
      <w:r w:rsidRPr="00922FB2">
        <w:rPr>
          <w:rFonts w:cs="Times New Roman" w:eastAsia="Times New Roman" w:hAnsi="HelveticaNeueLT Com 47 LtCn" w:ascii="HelveticaNeueLT Com 47 LtCn"/>
          <w:lang w:eastAsia="hr-HR"/>
        </w:rPr>
        <w:t xml:space="preserve">                                          Sutkinja</w:t>
      </w:r>
    </w:p>
    <w:p w:rsidRDefault="00922FB2" w:rsidP="00922FB2" w:rsidR="00922FB2" w:rsidRPr="00922FB2">
      <w:pPr>
        <w:spacing w:after="0"/>
        <w:ind w:firstLine="708"/>
        <w:jc w:val="right"/>
        <w:rPr>
          <w:rFonts w:cs="Times New Roman" w:eastAsia="Times New Roman" w:hAnsi="HelveticaNeueLT Com 47 LtCn" w:ascii="HelveticaNeueLT Com 47 LtCn"/>
          <w:lang w:eastAsia="hr-HR"/>
        </w:rPr>
      </w:pPr>
      <w:r w:rsidRPr="00922FB2">
        <w:rPr>
          <w:rFonts w:cs="Times New Roman" w:eastAsia="Times New Roman" w:hAnsi="HelveticaNeueLT Com 47 LtCn" w:ascii="HelveticaNeueLT Com 47 LtCn"/>
          <w:lang w:eastAsia="hr-HR"/>
        </w:rPr>
        <w:t xml:space="preserve">                                                                                Tina Grgas</w:t>
      </w:r>
    </w:p>
    <w:p w:rsidRDefault="00922FB2" w:rsidP="00922FB2" w:rsidR="00922FB2" w:rsidRPr="00922FB2">
      <w:pPr>
        <w:spacing w:after="0"/>
        <w:ind w:firstLine="708"/>
        <w:jc w:val="right"/>
        <w:rPr>
          <w:rFonts w:cs="Times New Roman" w:eastAsia="Times New Roman"/>
          <w:lang w:eastAsia="hr-HR"/>
        </w:rPr>
      </w:pPr>
    </w:p>
    <w:p w:rsidRDefault="00922FB2" w:rsidP="00922FB2" w:rsidR="00922FB2" w:rsidRPr="00922FB2">
      <w:pPr>
        <w:spacing w:after="0"/>
        <w:ind w:firstLine="708"/>
        <w:jc w:val="both"/>
        <w:rPr>
          <w:rFonts w:cs="Times New Roman" w:eastAsia="Times New Roman"/>
          <w:lang w:eastAsia="hr-HR"/>
        </w:rPr>
      </w:pPr>
    </w:p>
    <w:p w:rsidRDefault="00922FB2" w:rsidP="00922FB2" w:rsidR="00922FB2" w:rsidRPr="00922FB2">
      <w:pPr>
        <w:spacing w:after="0"/>
        <w:ind w:firstLine="708"/>
        <w:jc w:val="both"/>
        <w:rPr>
          <w:rFonts w:cs="Times New Roman" w:eastAsia="Times New Roman"/>
          <w:lang w:eastAsia="hr-HR"/>
        </w:rPr>
      </w:pPr>
      <w:r w:rsidRPr="00922FB2">
        <w:rPr>
          <w:rFonts w:cs="Times New Roman" w:eastAsia="Times New Roman"/>
          <w:lang w:eastAsia="hr-HR"/>
        </w:rPr>
        <w:t>UPUTA PRAVNOM LIJEKU:</w:t>
      </w:r>
    </w:p>
    <w:p w:rsidRDefault="00922FB2" w:rsidP="00922FB2" w:rsidR="00922FB2" w:rsidRPr="00922FB2">
      <w:pPr>
        <w:spacing w:after="0"/>
        <w:ind w:firstLine="705"/>
        <w:jc w:val="both"/>
        <w:rPr>
          <w:rFonts w:cs="Times New Roman" w:eastAsia="Times New Roman"/>
          <w:lang w:eastAsia="hr-HR"/>
        </w:rPr>
      </w:pPr>
      <w:r w:rsidRPr="00922FB2">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922FB2">
        <w:rPr>
          <w:rFonts w:cs="Times New Roman" w:eastAsia="Times New Roman"/>
          <w:lang w:eastAsia="hr-HR" w:val="en-AU"/>
        </w:rPr>
        <w:t xml:space="preserve">. </w:t>
      </w:r>
    </w:p>
    <w:p w:rsidRDefault="00922FB2" w:rsidP="00922FB2" w:rsidR="00922FB2" w:rsidRPr="00922FB2">
      <w:pPr>
        <w:spacing w:after="0"/>
        <w:ind w:hanging="705" w:left="705"/>
        <w:rPr>
          <w:rFonts w:cs="Times New Roman" w:eastAsia="Times New Roman"/>
          <w:lang w:eastAsia="hr-HR"/>
        </w:rPr>
      </w:pPr>
    </w:p>
    <w:p w:rsidRDefault="00922FB2" w:rsidP="00922FB2" w:rsidR="00922FB2" w:rsidRPr="00922FB2">
      <w:pPr>
        <w:spacing w:after="0"/>
        <w:ind w:hanging="345" w:left="705"/>
        <w:rPr>
          <w:rFonts w:cs="Times New Roman" w:eastAsia="Times New Roman"/>
          <w:color w:val="000000"/>
          <w:lang w:eastAsia="hr-HR"/>
        </w:rPr>
      </w:pPr>
      <w:r w:rsidRPr="00922FB2">
        <w:rPr>
          <w:rFonts w:cs="Times New Roman" w:eastAsia="Times New Roman"/>
          <w:color w:val="000000"/>
          <w:lang w:eastAsia="hr-HR"/>
        </w:rPr>
        <w:t>DNA:</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Stečajnom dužniku</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Stečajnom upravitelju uz potvrdu o imenovanju</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FINA, RC SPLIT, Podružnica Zadar</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RH, ŽDO - Zadar</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RH, Ministarstvo financija, Poreznoj upravi Zadar</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Općinski sud Zadar</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Općinski sud Zadar, Zemljišno-knjižni odjel</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Lučkoj kapetaniji Zadar – registru brodova</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 xml:space="preserve">Državnog zavoda za </w:t>
      </w:r>
      <w:r w:rsidRPr="00922FB2">
        <w:rPr>
          <w:rFonts w:cs="Times New Roman" w:eastAsia="Times New Roman"/>
          <w:bCs/>
          <w:color w:val="000000"/>
          <w:lang w:eastAsia="hr-HR"/>
        </w:rPr>
        <w:t>intelektualno vlasništvo</w:t>
      </w:r>
      <w:r w:rsidRPr="00922FB2">
        <w:rPr>
          <w:rFonts w:cs="Times New Roman" w:eastAsia="Times New Roman"/>
          <w:color w:val="000000"/>
          <w:lang w:eastAsia="hr-HR"/>
        </w:rPr>
        <w:t>, Ulica grada Vukovara 78, 10 000 Zagreb</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Sudskom registru – elektronskim putem</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E-oglasna ploča suda</w:t>
      </w:r>
    </w:p>
    <w:p w:rsidRDefault="00922FB2" w:rsidP="00922FB2" w:rsidR="00922FB2" w:rsidRPr="00922FB2">
      <w:pPr>
        <w:numPr>
          <w:ilvl w:val="0"/>
          <w:numId w:val="47"/>
        </w:numPr>
        <w:spacing w:after="0"/>
        <w:rPr>
          <w:rFonts w:cs="Times New Roman" w:eastAsia="Times New Roman"/>
          <w:color w:val="000000"/>
          <w:lang w:eastAsia="hr-HR"/>
        </w:rPr>
      </w:pPr>
      <w:r w:rsidRPr="00922FB2">
        <w:rPr>
          <w:rFonts w:cs="Times New Roman" w:eastAsia="Times New Roman"/>
          <w:color w:val="000000"/>
          <w:lang w:eastAsia="hr-HR"/>
        </w:rPr>
        <w:t>Pisarnica suda-ovdje</w:t>
      </w:r>
    </w:p>
    <w:p w:rsidRDefault="00922FB2" w:rsidP="00922FB2" w:rsidR="00922FB2" w:rsidRPr="00922FB2">
      <w:pPr>
        <w:spacing w:after="0"/>
        <w:ind w:hanging="345" w:left="705"/>
        <w:rPr>
          <w:rFonts w:cs="Times New Roman" w:eastAsia="Times New Roman"/>
          <w:color w:val="000000"/>
          <w:lang w:eastAsia="hr-HR"/>
        </w:rPr>
      </w:pPr>
    </w:p>
    <w:p w:rsidRDefault="00922FB2"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2FB2"/>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93019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St-767/2016-8</izvorni_sadrzaj>
    <derivirana_varijabla naziv="DomainObject.Oznaka_1">St-767/2016-8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ANTARES-CONSULT društvo s ograničenom odgovornošću za trgovinu, proizvodnju i uslužnu djelatnost</izvorni_sadrzaj>
    <derivirana_varijabla naziv="DomainObject.Predmet.ProtustrankaFormated_1">  ANTARES-CONSULT društvo s ograničenom odgovornošću za trgovinu, proizvodnju i uslužnu djelatnost</derivirana_varijabla>
  </DomainObject.Predmet.ProtustrankaFormated>
  <DomainObject.Predmet.ProtustrankaFormatedOIB>
    <izvorni_sadrzaj>  ANTARES-CONSULT društvo s ograničenom odgovornošću za trgovinu, proizvodnju i uslužnu djelatnost, OIB 08914754010</izvorni_sadrzaj>
    <derivirana_varijabla naziv="DomainObject.Predmet.ProtustrankaFormatedOIB_1">  ANTARES-CONSULT društvo s ograničenom odgovornošću za trgovinu, proizvodnju i uslužnu djelatnost, OIB 08914754010</derivirana_varijabla>
  </DomainObject.Predmet.ProtustrankaFormatedOIB>
  <DomainObject.Predmet.ProtustrankaFormatedWithAdress>
    <izvorni_sadrzaj> ANTARES-CONSULT društvo s ograničenom odgovornošću za trgovinu, proizvodnju i uslužnu djelatnost, S.S. Kranjčevića 5, 23000 Zadar</izvorni_sadrzaj>
    <derivirana_varijabla naziv="DomainObject.Predmet.ProtustrankaFormatedWithAdress_1"> ANTARES-CONSULT društvo s ograničenom odgovornošću za trgovinu, proizvodnju i uslužnu djelatnost, S.S. Kranjčevića 5, 23000 Zadar</derivirana_varijabla>
  </DomainObject.Predmet.ProtustrankaFormatedWithAdress>
  <DomainObject.Predmet.ProtustrankaFormatedWithAdressOIB>
    <izvorni_sadrzaj> ANTARES-CONSULT društvo s ograničenom odgovornošću za trgovinu, proizvodnju i uslužnu djelatnost, OIB 08914754010, S.S. Kranjčevića 5, 23000 Zadar</izvorni_sadrzaj>
    <derivirana_varijabla naziv="DomainObject.Predmet.ProtustrankaFormatedWithAdressOIB_1"> ANTARES-CONSULT društvo s ograničenom odgovornošću za trgovinu, proizvodnju i uslužnu djelatnost, OIB 08914754010, S.S. Kranjčevića 5, 23000 Zadar</derivirana_varijabla>
  </DomainObject.Predmet.ProtustrankaFormatedWithAdressOIB>
  <DomainObject.Predmet.ProtustrankaWithAdress>
    <izvorni_sadrzaj>ANTARES-CONSULT društvo s ograničenom odgovornošću za trgovinu, proizvodnju i uslužnu djelatnost S.S. Kranjčevića 5, 23000 Zadar</izvorni_sadrzaj>
    <derivirana_varijabla naziv="DomainObject.Predmet.ProtustrankaWithAdress_1">ANTARES-CONSULT društvo s ograničenom odgovornošću za trgovinu, proizvodnju i uslužnu djelatnost S.S. Kranjčevića 5, 23000 Zadar</derivirana_varijabla>
  </DomainObject.Predmet.ProtustrankaWithAdress>
  <DomainObject.Predmet.ProtustrankaWithAdressOIB>
    <izvorni_sadrzaj>ANTARES-CONSULT društvo s ograničenom odgovornošću za trgovinu, proizvodnju i uslužnu djelatnost, OIB 08914754010, S.S. Kranjčevića 5, 23000 Zadar</izvorni_sadrzaj>
    <derivirana_varijabla naziv="DomainObject.Predmet.ProtustrankaWithAdressOIB_1">ANTARES-CONSULT društvo s ograničenom odgovornošću za trgovinu, proizvodnju i uslužnu djelatnost, OIB 08914754010, S.S. Kranjčevića 5, 23000 Zadar</derivirana_varijabla>
  </DomainObject.Predmet.ProtustrankaWithAdressOIB>
  <DomainObject.Predmet.ProtustrankaNazivFormated>
    <izvorni_sadrzaj>ANTARES-CONSULT društvo s ograničenom odgovornošću za trgovinu, proizvodnju i uslužnu djelatnost</izvorni_sadrzaj>
    <derivirana_varijabla naziv="DomainObject.Predmet.ProtustrankaNazivFormated_1">ANTARES-CONSULT društvo s ograničenom odgovornošću za trgovinu, proizvodnju i uslužnu djelatnost</derivirana_varijabla>
  </DomainObject.Predmet.ProtustrankaNazivFormated>
  <DomainObject.Predmet.ProtustrankaNazivFormatedOIB>
    <izvorni_sadrzaj>ANTARES-CONSULT društvo s ograničenom odgovornošću za trgovinu, proizvodnju i uslužnu djelatnost, OIB 08914754010</izvorni_sadrzaj>
    <derivirana_varijabla naziv="DomainObject.Predmet.ProtustrankaNazivFormatedOIB_1">ANTARES-CONSULT društvo s ograničenom odgovornošću za trgovinu, proizvodnju i uslužnu djelatnost, OIB 08914754010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ANTARES-CONSULT društvo s ograničenom odgovornošću za trgovinu, proizvodnju i uslužnu djelatnost</item>
    </izvorni_sadrzaj>
    <derivirana_varijabla naziv="DomainObject.Predmet.ProtuStrankaListFormated_1">
      <item>ANTARES-CONSULT društvo s ograničenom odgovornošću za trgovinu, proizvodnju i uslužnu djelatnost</item>
    </derivirana_varijabla>
  </DomainObject.Predmet.ProtuStrankaListFormated>
  <DomainObject.Predmet.ProtuStrankaListFormatedOIB>
    <izvorni_sadrzaj>
      <item>ANTARES-CONSULT društvo s ograničenom odgovornošću za trgovinu, proizvodnju i uslužnu djelatnost, OIB 08914754010</item>
    </izvorni_sadrzaj>
    <derivirana_varijabla naziv="DomainObject.Predmet.ProtuStrankaListFormatedOIB_1">
      <item>ANTARES-CONSULT društvo s ograničenom odgovornošću za trgovinu, proizvodnju i uslužnu djelatnost, OIB 08914754010</item>
    </derivirana_varijabla>
  </DomainObject.Predmet.ProtuStrankaListFormatedOIB>
  <DomainObject.Predmet.ProtuStrankaListFormatedWithAdress>
    <izvorni_sadrzaj>
      <item>ANTARES-CONSULT društvo s ograničenom odgovornošću za trgovinu, proizvodnju i uslužnu djelatnost, S.S. Kranjčevića 5, 23000 Zadar</item>
    </izvorni_sadrzaj>
    <derivirana_varijabla naziv="DomainObject.Predmet.ProtuStrankaListFormatedWithAdress_1">
      <item>ANTARES-CONSULT društvo s ograničenom odgovornošću za trgovinu, proizvodnju i uslužnu djelatnost, S.S. Kranjčevića 5, 23000 Zadar</item>
    </derivirana_varijabla>
  </DomainObject.Predmet.ProtuStrankaListFormatedWithAdress>
  <DomainObject.Predmet.ProtuStrankaListFormatedWithAdressOIB>
    <izvorni_sadrzaj>
      <item>ANTARES-CONSULT društvo s ograničenom odgovornošću za trgovinu, proizvodnju i uslužnu djelatnost, OIB 08914754010, S.S. Kranjčevića 5, 23000 Zadar</item>
    </izvorni_sadrzaj>
    <derivirana_varijabla naziv="DomainObject.Predmet.ProtuStrankaListFormatedWithAdressOIB_1">
      <item>ANTARES-CONSULT društvo s ograničenom odgovornošću za trgovinu, proizvodnju i uslužnu djelatnost, OIB 08914754010, S.S. Kranjčevića 5, 23000 Zadar</item>
    </derivirana_varijabla>
  </DomainObject.Predmet.ProtuStrankaListFormatedWithAdressOIB>
  <DomainObject.Predmet.ProtuStrankaListNazivFormated>
    <izvorni_sadrzaj>
      <item>ANTARES-CONSULT društvo s ograničenom odgovornošću za trgovinu, proizvodnju i uslužnu djelatnost</item>
    </izvorni_sadrzaj>
    <derivirana_varijabla naziv="DomainObject.Predmet.ProtuStrankaListNazivFormated_1">
      <item>ANTARES-CONSULT društvo s ograničenom odgovornošću za trgovinu, proizvodnju i uslužnu djelatnost</item>
    </derivirana_varijabla>
  </DomainObject.Predmet.ProtuStrankaListNazivFormated>
  <DomainObject.Predmet.ProtuStrankaListNazivFormatedOIB>
    <izvorni_sadrzaj>
      <item>ANTARES-CONSULT društvo s ograničenom odgovornošću za trgovinu, proizvodnju i uslužnu djelatnost, OIB 08914754010</item>
    </izvorni_sadrzaj>
    <derivirana_varijabla naziv="DomainObject.Predmet.ProtuStrankaListNazivFormatedOIB_1">
      <item>ANTARES-CONSULT društvo s ograničenom odgovornošću za trgovinu, proizvodnju i uslužnu djelatnost, OIB 08914754010</item>
    </derivirana_varijabla>
  </DomainObject.Predmet.ProtuStrankaListNazivFormatedOIB>
  <DomainObject.Predmet.OstaliListFormated>
    <izvorni_sadrzaj>
      <item>Branko Valčić</item>
    </izvorni_sadrzaj>
    <derivirana_varijabla naziv="DomainObject.Predmet.OstaliListFormated_1">
      <item>Branko Valčić</item>
    </derivirana_varijabla>
  </DomainObject.Predmet.OstaliListFormated>
  <DomainObject.Predmet.OstaliListFormatedOIB>
    <izvorni_sadrzaj>
      <item>Branko Valčić, OIB 99379016809</item>
    </izvorni_sadrzaj>
    <derivirana_varijabla naziv="DomainObject.Predmet.OstaliListFormatedOIB_1">
      <item>Branko Valčić, OIB 99379016809</item>
    </derivirana_varijabla>
  </DomainObject.Predmet.OstaliListFormatedOIB>
  <DomainObject.Predmet.OstaliListFormatedWithAdress>
    <izvorni_sadrzaj>
      <item>Branko Valčić, Ošljak 27, 23273 Ošljak</item>
    </izvorni_sadrzaj>
    <derivirana_varijabla naziv="DomainObject.Predmet.OstaliListFormatedWithAdress_1">
      <item>Branko Valčić, Ošljak 27, 23273 Ošljak</item>
    </derivirana_varijabla>
  </DomainObject.Predmet.OstaliListFormatedWithAdress>
  <DomainObject.Predmet.OstaliListFormatedWithAdressOIB>
    <izvorni_sadrzaj>
      <item>Branko Valčić, OIB 99379016809, Ošljak 27, 23273 Ošljak</item>
    </izvorni_sadrzaj>
    <derivirana_varijabla naziv="DomainObject.Predmet.OstaliListFormatedWithAdressOIB_1">
      <item>Branko Valčić, OIB 99379016809, Ošljak 27, 23273 Ošljak</item>
    </derivirana_varijabla>
  </DomainObject.Predmet.OstaliListFormatedWithAdressOIB>
  <DomainObject.Predmet.OstaliListNazivFormated>
    <izvorni_sadrzaj>
      <item>Branko Valčić</item>
    </izvorni_sadrzaj>
    <derivirana_varijabla naziv="DomainObject.Predmet.OstaliListNazivFormated_1">
      <item>Branko Valčić</item>
    </derivirana_varijabla>
  </DomainObject.Predmet.OstaliListNazivFormated>
  <DomainObject.Predmet.OstaliListNazivFormatedOIB>
    <izvorni_sadrzaj>
      <item>Branko Valčić, OIB 99379016809</item>
    </izvorni_sadrzaj>
    <derivirana_varijabla naziv="DomainObject.Predmet.OstaliListNazivFormatedOIB_1">
      <item>Branko Valčić, OIB 99379016809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St-767/2016-8</izvorni_sadrzaj>
    <derivirana_varijabla naziv="DomainObject.PoslovniBrojDokumenta_1">St-767/2016-8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ANTARES-CONSULT društvo s ograničenom odgovornošću za trgovinu, proizvodnju i uslužnu djelatnost</izvorni_sadrzaj>
    <derivirana_varijabla naziv="DomainObject.Predmet.ProtustrankaIDrugi_1">ANTARES-CONSULT društvo s ograničenom odgovornošću za trgovinu, proizvodnju i uslužnu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ANTARES-CONSULT društvo s ograničenom odgovornošću za trgovinu, proizvodnju i uslužnu djelatnost, OIB 08914754010, S.S. Kranjčevića 5, 23000 Zadar</izvorni_sadrzaj>
    <derivirana_varijabla naziv="DomainObject.Predmet.ProtustrankaIDrugiAdressOIB_1">ANTARES-CONSULT društvo s ograničenom odgovornošću za trgovinu, proizvodnju i uslužnu djelatnost, OIB 08914754010, S.S. Kranjčevića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ANTARES-CONSULT društvo s ograničenom odgovornošću za trgovinu, proizvodnju i uslužnu djelatnost</item>
      <item>FINA</item>
      <item>Branko Valčić</item>
    </izvorni_sadrzaj>
    <derivirana_varijabla naziv="DomainObject.Predmet.SudioniciListNaziv_1">
      <item>ANTARES-CONSULT društvo s ograničenom odgovornošću za trgovinu, proizvodnju i uslužnu djelatnost</item>
      <item>FINA</item>
      <item>Branko Valčić</item>
    </derivirana_varijabla>
  </DomainObject.Predmet.SudioniciListNaziv>
  <DomainObject.Predmet.SudioniciListAdressOIB>
    <izvorni_sadrzaj>
      <item>ANTARES-CONSULT društvo s ograničenom odgovornošću za trgovinu, proizvodnju i uslužnu djelatnost, OIB 08914754010, S.S. Kranjčevića 5,23000 Zadar</item>
      <item>FINA, OIB 85821130368</item>
      <item>Branko Valčić, OIB 99379016809, Ošljak 27,23273 Ošljak</item>
    </izvorni_sadrzaj>
    <derivirana_varijabla naziv="DomainObject.Predmet.SudioniciListAdressOIB_1">
      <item>ANTARES-CONSULT društvo s ograničenom odgovornošću za trgovinu, proizvodnju i uslužnu djelatnost, OIB 08914754010, S.S. Kranjčevića 5,23000 Zadar</item>
      <item>FINA, OIB 85821130368</item>
      <item>Branko Valčić, OIB 99379016809, Ošljak 27,23273 Ošljak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0617AD-0F65-4429-9E20-8EE5DA70C9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5503</properties:Characters>
  <properties:Lines>129</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2016-06-07T08:40:00Z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St-767/2016-8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