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573b2" w14:paraId="26573b2"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F40B2A">
        <w:t>3299</w:t>
      </w:r>
      <w:r w:rsidR="00E55186">
        <w:t>/1</w:t>
      </w:r>
      <w:r w:rsidR="00E227EB">
        <w:t>7</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F40B2A" w:rsidRPr="001B4F83">
        <w:t>OMEGA FILM j.d.o.o., Zagreb, Avenija Marina Držića 66 A, OIB 40476128422</w:t>
      </w:r>
      <w:r w:rsidRPr="00A52F03">
        <w:t>,</w:t>
      </w:r>
      <w:r>
        <w:t xml:space="preserve"> </w:t>
      </w:r>
      <w:r w:rsidR="00667114" w:rsidRPr="00692A21">
        <w:t xml:space="preserve">dana </w:t>
      </w:r>
      <w:r w:rsidR="00F40B2A">
        <w:t>28. prosinca</w:t>
      </w:r>
      <w:r>
        <w:t xml:space="preserve"> 2018</w:t>
      </w:r>
      <w:r w:rsidR="006360F9">
        <w:t>.</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307C60"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F40B2A" w:rsidRPr="001B4F83">
        <w:t>OMEGA FILM j.d.o.o., Zagreb, Avenija Marina Držića 66 A, OIB 40476128422</w:t>
      </w:r>
      <w:r w:rsidRPr="00692A21">
        <w:t>.</w:t>
      </w:r>
      <w:r w:rsidR="005A56DF" w:rsidRPr="005A56DF">
        <w:t xml:space="preserve"> </w:t>
      </w:r>
      <w:r w:rsidR="005A56DF">
        <w:t>Ste</w:t>
      </w:r>
      <w:r w:rsidR="008C5EB2">
        <w:t xml:space="preserve">čajni postupak je otvoren dana </w:t>
      </w:r>
      <w:r w:rsidR="00F40B2A">
        <w:t>28. prosinca</w:t>
      </w:r>
      <w:r w:rsidR="006360F9">
        <w:t xml:space="preserve"> 2018.</w:t>
      </w:r>
      <w:r w:rsidR="005A56DF">
        <w:t xml:space="preserve"> u </w:t>
      </w:r>
      <w:r w:rsidR="00F9460F">
        <w:t>1</w:t>
      </w:r>
      <w:r w:rsidR="00F40B2A">
        <w:t>3</w:t>
      </w:r>
      <w:r w:rsidR="00636556">
        <w:t>,</w:t>
      </w:r>
      <w:r w:rsidR="000A07F0">
        <w:t>0</w:t>
      </w:r>
      <w:r w:rsidR="006C5D21">
        <w:t>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2B3798">
        <w:t>Jurica Tončić</w:t>
      </w:r>
      <w:r w:rsidR="000A07F0">
        <w:t xml:space="preserve">, Zagreb, </w:t>
      </w:r>
      <w:r w:rsidR="002B3798">
        <w:t>Ignjata Đorđića 19</w:t>
      </w:r>
      <w:r w:rsidR="00636556" w:rsidRPr="0018154F">
        <w:t xml:space="preserve">, OIB </w:t>
      </w:r>
      <w:r w:rsidR="002B3798">
        <w:t>44669013271</w:t>
      </w:r>
      <w:r w:rsidR="006F2F66">
        <w:t>.</w:t>
      </w:r>
    </w:p>
    <w:p w:rsidRDefault="00280A59" w:rsidP="00280A59" w:rsidR="00280A59">
      <w:pPr>
        <w:pStyle w:val="Odlomakpopisa"/>
        <w:jc w:val="both"/>
      </w:pPr>
    </w:p>
    <w:p w:rsidRDefault="00514EDC" w:rsidP="00212940"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F40B2A" w:rsidRPr="001B4F83">
        <w:t>OMEGA FILM j.d.o.o., Zagreb, Avenija Marina Držića 66 A, OIB 40476128422</w:t>
      </w:r>
      <w:r w:rsidR="008C5EB2">
        <w:t xml:space="preserve">, s danom </w:t>
      </w:r>
      <w:r w:rsidR="003F2A03">
        <w:t>28. prosinca</w:t>
      </w:r>
      <w:r w:rsidR="001A178B">
        <w:t xml:space="preserve"> 2018.</w:t>
      </w:r>
    </w:p>
    <w:p w:rsidRDefault="008E24D6" w:rsidP="00280A59" w:rsidR="00280A59" w:rsidRPr="00692A21">
      <w:pPr>
        <w:ind w:left="360"/>
        <w:jc w:val="both"/>
      </w:pPr>
      <w:r>
        <w:t xml:space="preserve"> </w:t>
      </w:r>
    </w:p>
    <w:p w:rsidRDefault="005A56DF" w:rsidP="00770155" w:rsidR="00770155">
      <w:pPr>
        <w:numPr>
          <w:ilvl w:val="0"/>
          <w:numId w:val="9"/>
        </w:numPr>
        <w:jc w:val="both"/>
      </w:pPr>
      <w:r>
        <w:t xml:space="preserve">Nakon pravomoćnosti ovog rješenja dužnik </w:t>
      </w:r>
      <w:r w:rsidR="00F40B2A" w:rsidRPr="001B4F83">
        <w:t>OMEGA FILM j.d.o.o., Zagreb, Avenija Marina Držića 66 A, OIB 40476128422</w:t>
      </w:r>
      <w:r>
        <w:t>, će biti brisan iz sudskog registra ovog suda.</w:t>
      </w:r>
    </w:p>
    <w:p w:rsidRDefault="004C3C15" w:rsidP="004C3C15" w:rsidR="004C3C15">
      <w:pPr>
        <w:pStyle w:val="Odlomakpopisa"/>
      </w:pPr>
    </w:p>
    <w:p w:rsidRDefault="00BB534F" w:rsidP="00BB534F" w:rsidR="00BB534F">
      <w:pPr>
        <w:pStyle w:val="Odlomakpopisa"/>
        <w:numPr>
          <w:ilvl w:val="0"/>
          <w:numId w:val="9"/>
        </w:numPr>
        <w:jc w:val="both"/>
      </w:pPr>
      <w:r>
        <w:t>Nalaže se Financijskoj agenciji da naloži banci prijenos zaplijenjenog iznosa predujma od 5.000,00 kn na račun ovog suda IBAN: HR9223900011300000460, model HR00, pozivom na broj 3299-17.</w:t>
      </w:r>
    </w:p>
    <w:p w:rsidRDefault="00BB534F" w:rsidP="00BB534F" w:rsidR="00BB534F">
      <w:pPr>
        <w:pStyle w:val="Odlomakpopisa"/>
      </w:pPr>
    </w:p>
    <w:p w:rsidRDefault="00514EDC" w:rsidP="00514EDC" w:rsidR="00514EDC">
      <w:pPr>
        <w:jc w:val="center"/>
      </w:pPr>
      <w:r w:rsidRPr="00E26DAE">
        <w:t>Obrazloženje</w:t>
      </w:r>
      <w:r w:rsidR="00E26DAE" w:rsidRPr="00E26DAE">
        <w:t xml:space="preserve"> </w:t>
      </w:r>
    </w:p>
    <w:p w:rsidRDefault="00BB534F" w:rsidP="00514EDC" w:rsidR="00BB534F" w:rsidRPr="00692A21"/>
    <w:p w:rsidRDefault="00E85299" w:rsidP="00E85299" w:rsidR="00E85299">
      <w:pPr>
        <w:ind w:firstLine="708"/>
        <w:jc w:val="both"/>
      </w:pPr>
      <w:r>
        <w:t xml:space="preserve">FINA-a Regionalni centar Zagreb, podnijela je ovom sudu dana 18. prosinca 2017. prijedlog za otvaranje stečajnog postupka nad dužnikom </w:t>
      </w:r>
      <w:r w:rsidRPr="001B4F83">
        <w:t>OMEGA FILM j.d.o.o., Zagreb, Avenija Marina Držića 66 A, OIB 40476128422</w:t>
      </w:r>
      <w:r>
        <w:t xml:space="preserve">. </w:t>
      </w:r>
    </w:p>
    <w:p w:rsidRDefault="00E85299" w:rsidP="00E85299" w:rsidR="00E85299">
      <w:pPr>
        <w:ind w:firstLine="708"/>
        <w:jc w:val="both"/>
      </w:pPr>
      <w:r>
        <w:t xml:space="preserve"> </w:t>
      </w:r>
    </w:p>
    <w:p w:rsidRDefault="00E85299" w:rsidP="00E85299" w:rsidR="00E85299">
      <w:pPr>
        <w:ind w:firstLine="708"/>
        <w:jc w:val="both"/>
      </w:pPr>
      <w:r>
        <w:t xml:space="preserve">Prijedlog je podnesen temeljem odredbe članka 110. stavka 1. Stečajnog zakona (Narodne novine 71/15, 104/17, dalje u tekstu: SZ-a). U prijedlogu predlagatelj navodi da na dan 14. prosinca 2017. dužnik u Očevidniku redoslijeda osnova za plaćanje ima evidentirane </w:t>
      </w:r>
      <w:r>
        <w:lastRenderedPageBreak/>
        <w:t xml:space="preserve">neizvršene osnove za plaćanje u ukupnom iznosu od 86.546,68 kn, te da dužnik ima jednog zaposlenog. </w:t>
      </w:r>
    </w:p>
    <w:p w:rsidRDefault="00E85299" w:rsidP="00E85299" w:rsidR="00E85299">
      <w:pPr>
        <w:ind w:firstLine="708"/>
        <w:jc w:val="both"/>
      </w:pPr>
    </w:p>
    <w:p w:rsidRDefault="00E85299" w:rsidP="00E85299" w:rsidR="00E85299" w:rsidRPr="005F7ED3">
      <w:pPr>
        <w:ind w:firstLine="708"/>
        <w:jc w:val="both"/>
      </w:pPr>
      <w:r>
        <w:t>Rješenjem ovog suda posl.br. 4 St-3299/17 od 9. ožujka 2018. pokrenut je prethodni postupak radi utvrđivanja pretpostavki za otvaranje stečajnoga postupka nad dužnikom, a ujedno je sud zaključkom naredio dužniku da u roku od 8 dana dostavi sudu popis imovine i obveza dužnika sukladno čl. 17. st. 1. SZ-a, te je ujedno određeno ročište radi očitovanja o prijedlogu za otvaranje stečajnoga postupka za dan 8. svibnja 2018.</w:t>
      </w:r>
    </w:p>
    <w:p w:rsidRDefault="00E85299" w:rsidP="00E85299" w:rsidR="00E85299" w:rsidRPr="005F7ED3">
      <w:pPr>
        <w:jc w:val="both"/>
      </w:pPr>
    </w:p>
    <w:p w:rsidRDefault="00E85299" w:rsidP="00E85299" w:rsidR="00E85299">
      <w:pPr>
        <w:ind w:firstLine="708"/>
        <w:jc w:val="both"/>
      </w:pPr>
      <w:r>
        <w:t xml:space="preserve">Podneskom od 12. ožujka 2018. FINA je izvijestila sud da ostaje kod prijedloga za otvaranje stečajnog postupka. </w:t>
      </w:r>
    </w:p>
    <w:p w:rsidRDefault="00E85299" w:rsidP="00E85299" w:rsidR="00E85299">
      <w:pPr>
        <w:ind w:firstLine="708"/>
        <w:jc w:val="both"/>
      </w:pPr>
    </w:p>
    <w:p w:rsidRDefault="00E85299" w:rsidP="00E85299" w:rsidR="00E85299">
      <w:pPr>
        <w:ind w:firstLine="708"/>
        <w:jc w:val="both"/>
      </w:pPr>
      <w:r w:rsidRPr="005F7ED3">
        <w:t xml:space="preserve">Na </w:t>
      </w:r>
      <w:r>
        <w:t>ročištu</w:t>
      </w:r>
      <w:r w:rsidRPr="005F7ED3">
        <w:t xml:space="preserve"> </w:t>
      </w:r>
      <w:r>
        <w:t>radi očitovanja o prijedlogu za otvaranje stečajnoga postupka od 8. svibnja 2018., koje je spojeno s ročištem radi rasprave o pretpostavkama za otvaranje stečajnog postupka, punomoćnica dužnika i zakonskog zastupnika dužnika  navela je da je suglasna s otvaranjem stečajnog postupka nad dužnikom, jer je da je nesporno da kod dužnika postoji stečajni razlog nesposobnosti za plaćanje. Nadalje je navela da je dužnik dostavio u spis popis imovine i obveza prema čl. 17. SZ-a (list 9 spisa), u kojem zakonski zastupnik dužnika navodi da da dužnik nema u vlasništvu niti nekretnina niti pokretnina, nema imovinskih prava na tuđim stvarima, nema novčanih i nenovčanih tražbina, nema drugih imovinskih prava, nema sredstava na računima, nema druge imovine, nema razlučnih ni izlučnih prava, te da nema postupka pred sudovima ili javnopravnim tijelima.</w:t>
      </w:r>
    </w:p>
    <w:p w:rsidRDefault="00081DFC" w:rsidP="00A52F03" w:rsidR="00081DFC">
      <w:pPr>
        <w:ind w:firstLine="708"/>
        <w:jc w:val="both"/>
      </w:pPr>
    </w:p>
    <w:p w:rsidRDefault="00063CEB" w:rsidP="00A52F03"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E85299" w:rsidP="00E85299" w:rsidR="00E85299">
      <w:pPr>
        <w:ind w:firstLine="708"/>
        <w:jc w:val="both"/>
      </w:pPr>
      <w:r>
        <w:t>Dakle, i</w:t>
      </w:r>
      <w:r w:rsidRPr="005F7ED3">
        <w:t>z</w:t>
      </w:r>
      <w:r>
        <w:t xml:space="preserve"> podataka FINA-e i navoda samog dužnika nedvojbeno proizlazi da je kod dužnika ostvaren stečajni razlog nesposobnosti za plaćanje sukladno odredbi čl. 6. st. 1., 2. i 4. SZ-a.</w:t>
      </w:r>
    </w:p>
    <w:p w:rsidRDefault="006360F9" w:rsidP="00063CEB" w:rsidR="006360F9"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E85299">
        <w:t>3299</w:t>
      </w:r>
      <w:r w:rsidR="00B60C67">
        <w:t>/</w:t>
      </w:r>
      <w:r w:rsidR="005555FF">
        <w:t>1</w:t>
      </w:r>
      <w:r w:rsidR="00F275E4">
        <w:t>7</w:t>
      </w:r>
      <w:r w:rsidRPr="00692A21">
        <w:t xml:space="preserve"> od </w:t>
      </w:r>
      <w:r w:rsidR="00E85299">
        <w:t>8</w:t>
      </w:r>
      <w:r w:rsidR="00081DFC">
        <w:t>. svibnja</w:t>
      </w:r>
      <w:r w:rsidR="006360F9">
        <w:t xml:space="preserve"> 201</w:t>
      </w:r>
      <w:r w:rsidR="001A22F0">
        <w:t>8</w:t>
      </w:r>
      <w:r w:rsidR="006360F9">
        <w:t>.</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F275E4">
        <w:t>21.700,00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E85299" w:rsidP="00E85299" w:rsidR="00E85299" w:rsidRPr="00FC58EA">
      <w:pPr>
        <w:ind w:firstLine="708"/>
        <w:jc w:val="both"/>
      </w:pPr>
      <w:r>
        <w:t>Prema tome, iz dostupnih podataka u spisu proizlazi da dužnik nema nikakve imovine koja bi činila stečajnu masu i koja bi bila dostatna za pokriće stečajnoga postupka, a p</w:t>
      </w:r>
      <w:r w:rsidRPr="00435B5D">
        <w:t xml:space="preserve">redvidivi troškovi stečajnog postupka za razdoblje </w:t>
      </w:r>
      <w:r>
        <w:t>šest</w:t>
      </w:r>
      <w:r w:rsidRPr="00435B5D">
        <w:t xml:space="preserve"> mjeseca iznose ukupno 2</w:t>
      </w:r>
      <w:r>
        <w:t>1</w:t>
      </w:r>
      <w:r w:rsidRPr="00435B5D">
        <w:t>.</w:t>
      </w:r>
      <w:r>
        <w:t>700</w:t>
      </w:r>
      <w:r w:rsidRPr="00435B5D">
        <w:t xml:space="preserve">,00 kn, </w:t>
      </w:r>
      <w:r w:rsidRPr="00FC58EA">
        <w:t xml:space="preserve">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w:t>
      </w:r>
      <w:r w:rsidRPr="00FC58EA">
        <w:lastRenderedPageBreak/>
        <w:t xml:space="preserve">štambilja u iznosu od 150,00 kn, </w:t>
      </w:r>
      <w:r>
        <w:t xml:space="preserve"> te </w:t>
      </w:r>
      <w:r w:rsidRPr="00FC58EA">
        <w:t>trošak otvaranja, vođenja i zatvaranja žiro računa u iznosu od 350,00 kn.</w:t>
      </w:r>
    </w:p>
    <w:p w:rsidRDefault="00D30745" w:rsidP="00D30745"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E85299">
        <w:t>28. prosinca</w:t>
      </w:r>
      <w:r w:rsidR="00D30745">
        <w:t xml:space="preserve"> 2018</w:t>
      </w:r>
      <w:r w:rsidRPr="00692A21">
        <w:t>. nije uplaćen predujam za pokriće troškova stečajnog postupka, na plaćanje kojeg su pozvani vjerovnici rješenje</w:t>
      </w:r>
      <w:r w:rsidR="00667114" w:rsidRPr="00692A21">
        <w:t>m</w:t>
      </w:r>
      <w:r w:rsidRPr="00692A21">
        <w:t xml:space="preserve"> od </w:t>
      </w:r>
      <w:r w:rsidR="00E85299">
        <w:t>8</w:t>
      </w:r>
      <w:r w:rsidR="00081DFC">
        <w:t>. svibnja</w:t>
      </w:r>
      <w:r w:rsidR="001D683D">
        <w:t xml:space="preserve"> 201</w:t>
      </w:r>
      <w:r w:rsidR="00374976">
        <w:t>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E6E20">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6F2F66">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E85299">
        <w:t>8</w:t>
      </w:r>
      <w:r w:rsidR="00081DFC">
        <w:t>. svibnja</w:t>
      </w:r>
      <w:r w:rsidR="001D683D">
        <w:t xml:space="preserve"> 201</w:t>
      </w:r>
      <w:r w:rsidR="00374976">
        <w:t>8</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BB534F" w:rsidP="00C515B4" w:rsidR="00BB534F">
      <w:pPr>
        <w:ind w:firstLine="708"/>
        <w:jc w:val="both"/>
      </w:pPr>
    </w:p>
    <w:p w:rsidRDefault="00BB534F" w:rsidP="00BB534F" w:rsidR="00BB534F">
      <w:pPr>
        <w:ind w:firstLine="708"/>
        <w:jc w:val="both"/>
      </w:pPr>
      <w:r>
        <w:t>Odredbom čl. 112. st. 1. SZ-a propisano je da nakon što Financijska agencija utvrdi nemogućnost izvršenja osnove za plaćanje radi nedostataka novčanih sredstava na računima dužnika pravne osobe, naložiti će banci da zaplijeni novčana sredstva s računa dužnika, u iznosu od 5.000,00 kn za predujam za namirenje troškova stečajnoga postupka; odredbom stavka 6. istog članka propisano je da će rješenjem o otvaranju stečajnoga postupka nad dužnikom pravnom osobom sud naložiti Financijskoj agenciji da naloži banci prijenos zaplijenjenoga iznosa predujma na račun suda. Slijedom navedenog, riješeno je kao pod točkom V. izreke ovog rješenja.</w:t>
      </w:r>
    </w:p>
    <w:p w:rsidRDefault="00AD379D" w:rsidP="00C515B4" w:rsidR="00AD379D" w:rsidRPr="00692A21">
      <w:pPr>
        <w:ind w:firstLine="708"/>
        <w:jc w:val="both"/>
      </w:pPr>
    </w:p>
    <w:p w:rsidRDefault="00667114" w:rsidP="00D61214" w:rsidR="006360F9" w:rsidRPr="00692A21">
      <w:pPr>
        <w:jc w:val="center"/>
      </w:pPr>
      <w:r w:rsidRPr="00551293">
        <w:t xml:space="preserve">U Karlovcu, </w:t>
      </w:r>
      <w:r w:rsidR="00E85299">
        <w:t>28. prosinca</w:t>
      </w:r>
      <w:r w:rsidR="006360F9">
        <w:t xml:space="preserve"> 2018.</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344858" w:rsidR="006F2F66">
      <w:pPr>
        <w:jc w:val="right"/>
      </w:pPr>
      <w:r w:rsidRPr="00692A21">
        <w:t>Goranka Boljkovac</w:t>
      </w:r>
      <w:r w:rsidR="00CA4840">
        <w:t>, v.r.</w:t>
      </w:r>
    </w:p>
    <w:p w:rsidRDefault="00344858" w:rsidP="00344858" w:rsidR="00344858">
      <w:pPr>
        <w:jc w:val="right"/>
      </w:pPr>
    </w:p>
    <w:p w:rsidRDefault="00CA4840" w:rsidP="00CA4840" w:rsidR="00BB534F">
      <w:pPr>
        <w:tabs>
          <w:tab w:pos="6900" w:val="left"/>
        </w:tabs>
        <w:jc w:val="both"/>
      </w:pPr>
      <w:r>
        <w:tab/>
      </w:r>
    </w:p>
    <w:p w:rsidRDefault="00BB534F" w:rsidP="00CA4840" w:rsidR="00BB534F">
      <w:pPr>
        <w:tabs>
          <w:tab w:pos="6900" w:val="left"/>
        </w:tabs>
        <w:jc w:val="both"/>
      </w:pPr>
    </w:p>
    <w:p w:rsidRDefault="00BB534F" w:rsidP="00CA4840" w:rsidR="00BB534F">
      <w:pPr>
        <w:tabs>
          <w:tab w:pos="6900" w:val="left"/>
        </w:tabs>
        <w:jc w:val="both"/>
      </w:pPr>
    </w:p>
    <w:p w:rsidRDefault="00BB534F" w:rsidP="00CA4840" w:rsidR="00CA4840" w:rsidRPr="00435B5D">
      <w:pPr>
        <w:tabs>
          <w:tab w:pos="6900" w:val="left"/>
        </w:tabs>
        <w:jc w:val="both"/>
      </w:pPr>
      <w:r>
        <w:tab/>
      </w:r>
      <w:r w:rsidR="00CA4840" w:rsidRPr="00435B5D">
        <w:t>Za točnost otpravka-</w:t>
      </w:r>
    </w:p>
    <w:p w:rsidRDefault="00CA4840" w:rsidP="00CA4840" w:rsidR="00CA4840" w:rsidRPr="00435B5D">
      <w:pPr>
        <w:tabs>
          <w:tab w:pos="6900" w:val="left"/>
        </w:tabs>
      </w:pPr>
      <w:r w:rsidRPr="00435B5D">
        <w:tab/>
        <w:t>ovlašteni službenik:</w:t>
      </w:r>
    </w:p>
    <w:p w:rsidRDefault="00CA4840" w:rsidP="00CA4840" w:rsidR="00CA4840">
      <w:pPr>
        <w:tabs>
          <w:tab w:pos="6900" w:val="left"/>
        </w:tabs>
      </w:pPr>
      <w:r w:rsidRPr="00435B5D">
        <w:tab/>
      </w:r>
      <w:r>
        <w:t>Renata Klokočki</w:t>
      </w:r>
    </w:p>
    <w:p w:rsidRDefault="00344858" w:rsidP="00344858" w:rsidR="00344858">
      <w:pPr>
        <w:jc w:val="right"/>
      </w:pPr>
    </w:p>
    <w:p w:rsidRDefault="006E72DD" w:rsidP="00AB70AD" w:rsidR="006E72DD"/>
    <w:p w:rsidRDefault="005E6E20" w:rsidP="005E6E20" w:rsidR="005E6E20" w:rsidRPr="005E1DBC">
      <w:r>
        <w:t>Uputa o pravnom lijeku</w:t>
      </w:r>
      <w:r w:rsidRPr="005E1DBC">
        <w:t>:</w:t>
      </w:r>
    </w:p>
    <w:p w:rsidRDefault="005E6E20" w:rsidP="005E6E20" w:rsidR="005E6E20" w:rsidRPr="005E1DBC">
      <w:pPr>
        <w:tabs>
          <w:tab w:pos="9000" w:val="left"/>
        </w:tabs>
        <w:jc w:val="both"/>
      </w:pPr>
      <w:r w:rsidRPr="005E1DBC">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344858">
        <w:t xml:space="preserve">objave ovog </w:t>
      </w:r>
      <w:r w:rsidRPr="005E1DBC">
        <w:t>rješenja na mrežn</w:t>
      </w:r>
      <w:r w:rsidR="00344858">
        <w:t xml:space="preserve">oj </w:t>
      </w:r>
      <w:r w:rsidRPr="005E1DBC">
        <w:t>strani</w:t>
      </w:r>
      <w:r w:rsidR="00344858">
        <w:t>ci</w:t>
      </w:r>
      <w:r w:rsidRPr="005E1DBC">
        <w:t xml:space="preserve"> e-Oglasna ploča suda. </w:t>
      </w:r>
    </w:p>
    <w:p w:rsidRDefault="005E6E20" w:rsidP="005E6E20" w:rsidR="005E6E20" w:rsidRPr="005E1DBC">
      <w:pPr>
        <w:tabs>
          <w:tab w:pos="9000" w:val="left"/>
        </w:tabs>
        <w:jc w:val="both"/>
      </w:pPr>
      <w:r w:rsidRPr="005E1DBC">
        <w:t>Žalba se podnosi Visokom trgovačko</w:t>
      </w:r>
      <w:r w:rsidR="00344858">
        <w:t>m sudu Republike Hrvatske</w:t>
      </w:r>
      <w:r>
        <w:t>, putem ovog suda, u 3</w:t>
      </w:r>
      <w:r w:rsidRPr="005E1DBC">
        <w:t xml:space="preserve"> primjerka.</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sectPr w:rsidSect="00BB534F" w:rsidR="006E72DD">
      <w:headerReference w:type="even" r:id="rId10"/>
      <w:headerReference w:type="default" r:id="rId11"/>
      <w:pgSz w:h="16838" w:w="11906"/>
      <w:pgMar w:gutter="0" w:footer="708" w:header="708" w:left="1417" w:bottom="1560"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863A2">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F40B2A">
      <w:t>3299</w:t>
    </w:r>
    <w:r w:rsidR="00E55186">
      <w:t>/1</w:t>
    </w:r>
    <w:r w:rsidR="00F275E4">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02C6"/>
    <w:rsid w:val="00015E74"/>
    <w:rsid w:val="00034A19"/>
    <w:rsid w:val="000354C7"/>
    <w:rsid w:val="0004613B"/>
    <w:rsid w:val="00050EF7"/>
    <w:rsid w:val="00063CEB"/>
    <w:rsid w:val="0006410D"/>
    <w:rsid w:val="000778FF"/>
    <w:rsid w:val="00081DFC"/>
    <w:rsid w:val="00084935"/>
    <w:rsid w:val="000863A2"/>
    <w:rsid w:val="000A07F0"/>
    <w:rsid w:val="000D6CD3"/>
    <w:rsid w:val="000D7557"/>
    <w:rsid w:val="000E2C71"/>
    <w:rsid w:val="000F2D91"/>
    <w:rsid w:val="00131287"/>
    <w:rsid w:val="00164B97"/>
    <w:rsid w:val="0017335B"/>
    <w:rsid w:val="00174993"/>
    <w:rsid w:val="001A044D"/>
    <w:rsid w:val="001A178B"/>
    <w:rsid w:val="001A22F0"/>
    <w:rsid w:val="001A24B8"/>
    <w:rsid w:val="001D1E7B"/>
    <w:rsid w:val="001D564F"/>
    <w:rsid w:val="001D683D"/>
    <w:rsid w:val="001F26D6"/>
    <w:rsid w:val="001F4061"/>
    <w:rsid w:val="00212940"/>
    <w:rsid w:val="00212943"/>
    <w:rsid w:val="00215DE4"/>
    <w:rsid w:val="002208E0"/>
    <w:rsid w:val="002216A0"/>
    <w:rsid w:val="00233CF9"/>
    <w:rsid w:val="002471AD"/>
    <w:rsid w:val="00251BF7"/>
    <w:rsid w:val="002566B7"/>
    <w:rsid w:val="00280A59"/>
    <w:rsid w:val="00293964"/>
    <w:rsid w:val="002944F5"/>
    <w:rsid w:val="00294F67"/>
    <w:rsid w:val="00297D7B"/>
    <w:rsid w:val="002B3798"/>
    <w:rsid w:val="002B5B9E"/>
    <w:rsid w:val="002C5A29"/>
    <w:rsid w:val="002D6432"/>
    <w:rsid w:val="002E494C"/>
    <w:rsid w:val="002F13E0"/>
    <w:rsid w:val="00305EEA"/>
    <w:rsid w:val="00307C60"/>
    <w:rsid w:val="00314A5F"/>
    <w:rsid w:val="00336E10"/>
    <w:rsid w:val="00344858"/>
    <w:rsid w:val="003462C2"/>
    <w:rsid w:val="00353583"/>
    <w:rsid w:val="00357BEE"/>
    <w:rsid w:val="00360E4D"/>
    <w:rsid w:val="003738B3"/>
    <w:rsid w:val="00374976"/>
    <w:rsid w:val="003905DD"/>
    <w:rsid w:val="003A4AA3"/>
    <w:rsid w:val="003A5067"/>
    <w:rsid w:val="003C2B21"/>
    <w:rsid w:val="003F2A03"/>
    <w:rsid w:val="00401BEE"/>
    <w:rsid w:val="00405CEA"/>
    <w:rsid w:val="00425642"/>
    <w:rsid w:val="0043031F"/>
    <w:rsid w:val="00434CF8"/>
    <w:rsid w:val="004446F0"/>
    <w:rsid w:val="0044721B"/>
    <w:rsid w:val="004612DC"/>
    <w:rsid w:val="00472207"/>
    <w:rsid w:val="004746BF"/>
    <w:rsid w:val="004A1BE7"/>
    <w:rsid w:val="004C3C15"/>
    <w:rsid w:val="004E3B1A"/>
    <w:rsid w:val="004F47B9"/>
    <w:rsid w:val="00502549"/>
    <w:rsid w:val="00505D61"/>
    <w:rsid w:val="00514EDC"/>
    <w:rsid w:val="0051644B"/>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E6E20"/>
    <w:rsid w:val="005F5763"/>
    <w:rsid w:val="005F71CE"/>
    <w:rsid w:val="00602765"/>
    <w:rsid w:val="006360F9"/>
    <w:rsid w:val="00636556"/>
    <w:rsid w:val="00662058"/>
    <w:rsid w:val="00662CB6"/>
    <w:rsid w:val="00667114"/>
    <w:rsid w:val="006804BD"/>
    <w:rsid w:val="006861EF"/>
    <w:rsid w:val="00692A21"/>
    <w:rsid w:val="006B7EC5"/>
    <w:rsid w:val="006C293B"/>
    <w:rsid w:val="006C5D21"/>
    <w:rsid w:val="006C786C"/>
    <w:rsid w:val="006D6A17"/>
    <w:rsid w:val="006E72DD"/>
    <w:rsid w:val="006F2F66"/>
    <w:rsid w:val="007061C1"/>
    <w:rsid w:val="0071450E"/>
    <w:rsid w:val="007170B8"/>
    <w:rsid w:val="00717D4A"/>
    <w:rsid w:val="00721F24"/>
    <w:rsid w:val="00722182"/>
    <w:rsid w:val="00731ABD"/>
    <w:rsid w:val="00737646"/>
    <w:rsid w:val="007672DA"/>
    <w:rsid w:val="00770155"/>
    <w:rsid w:val="007741BC"/>
    <w:rsid w:val="00774E68"/>
    <w:rsid w:val="007861DF"/>
    <w:rsid w:val="007A550F"/>
    <w:rsid w:val="007D6B85"/>
    <w:rsid w:val="007D7A92"/>
    <w:rsid w:val="007E4737"/>
    <w:rsid w:val="007E7B8D"/>
    <w:rsid w:val="007F4B17"/>
    <w:rsid w:val="0084192B"/>
    <w:rsid w:val="00846404"/>
    <w:rsid w:val="00855AE8"/>
    <w:rsid w:val="00882F98"/>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95E25"/>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2F27"/>
    <w:rsid w:val="00A44A0E"/>
    <w:rsid w:val="00A505C4"/>
    <w:rsid w:val="00A515F7"/>
    <w:rsid w:val="00A52F03"/>
    <w:rsid w:val="00A702DE"/>
    <w:rsid w:val="00A74268"/>
    <w:rsid w:val="00A8166A"/>
    <w:rsid w:val="00A86374"/>
    <w:rsid w:val="00AB70AD"/>
    <w:rsid w:val="00AD379D"/>
    <w:rsid w:val="00AD6DDA"/>
    <w:rsid w:val="00AF6F8E"/>
    <w:rsid w:val="00B42D68"/>
    <w:rsid w:val="00B5147B"/>
    <w:rsid w:val="00B57910"/>
    <w:rsid w:val="00B60C67"/>
    <w:rsid w:val="00B84DC9"/>
    <w:rsid w:val="00B85A0A"/>
    <w:rsid w:val="00B918B5"/>
    <w:rsid w:val="00B97F98"/>
    <w:rsid w:val="00BB534F"/>
    <w:rsid w:val="00BB58B5"/>
    <w:rsid w:val="00BB7E5E"/>
    <w:rsid w:val="00BC367B"/>
    <w:rsid w:val="00BE3C64"/>
    <w:rsid w:val="00BE680D"/>
    <w:rsid w:val="00C1129F"/>
    <w:rsid w:val="00C12A9F"/>
    <w:rsid w:val="00C1346A"/>
    <w:rsid w:val="00C151D9"/>
    <w:rsid w:val="00C15BC1"/>
    <w:rsid w:val="00C4568C"/>
    <w:rsid w:val="00C46A4A"/>
    <w:rsid w:val="00C50D94"/>
    <w:rsid w:val="00C515B4"/>
    <w:rsid w:val="00C5720C"/>
    <w:rsid w:val="00C74029"/>
    <w:rsid w:val="00C74824"/>
    <w:rsid w:val="00C7601D"/>
    <w:rsid w:val="00C92655"/>
    <w:rsid w:val="00C95D79"/>
    <w:rsid w:val="00CA29F8"/>
    <w:rsid w:val="00CA4840"/>
    <w:rsid w:val="00CB155B"/>
    <w:rsid w:val="00CB739D"/>
    <w:rsid w:val="00CE03D0"/>
    <w:rsid w:val="00CF05EC"/>
    <w:rsid w:val="00CF3A92"/>
    <w:rsid w:val="00D21CC7"/>
    <w:rsid w:val="00D24094"/>
    <w:rsid w:val="00D30745"/>
    <w:rsid w:val="00D47D5D"/>
    <w:rsid w:val="00D50090"/>
    <w:rsid w:val="00D61214"/>
    <w:rsid w:val="00D61C9A"/>
    <w:rsid w:val="00D717FE"/>
    <w:rsid w:val="00D749A6"/>
    <w:rsid w:val="00D75434"/>
    <w:rsid w:val="00D75F63"/>
    <w:rsid w:val="00D81A41"/>
    <w:rsid w:val="00D862E2"/>
    <w:rsid w:val="00DB3EBA"/>
    <w:rsid w:val="00DD3245"/>
    <w:rsid w:val="00DD392D"/>
    <w:rsid w:val="00DE04E4"/>
    <w:rsid w:val="00DE2695"/>
    <w:rsid w:val="00DE6E22"/>
    <w:rsid w:val="00DF1E26"/>
    <w:rsid w:val="00E227EB"/>
    <w:rsid w:val="00E26DAE"/>
    <w:rsid w:val="00E55186"/>
    <w:rsid w:val="00E57778"/>
    <w:rsid w:val="00E6366C"/>
    <w:rsid w:val="00E71F9A"/>
    <w:rsid w:val="00E85299"/>
    <w:rsid w:val="00EA75D2"/>
    <w:rsid w:val="00ED1D4E"/>
    <w:rsid w:val="00ED2662"/>
    <w:rsid w:val="00ED6D80"/>
    <w:rsid w:val="00EE61A0"/>
    <w:rsid w:val="00F10CB7"/>
    <w:rsid w:val="00F22E0A"/>
    <w:rsid w:val="00F275E4"/>
    <w:rsid w:val="00F35B84"/>
    <w:rsid w:val="00F36CB6"/>
    <w:rsid w:val="00F36D2D"/>
    <w:rsid w:val="00F40956"/>
    <w:rsid w:val="00F40B2A"/>
    <w:rsid w:val="00F44702"/>
    <w:rsid w:val="00F45029"/>
    <w:rsid w:val="00F533ED"/>
    <w:rsid w:val="00F60C93"/>
    <w:rsid w:val="00F64C00"/>
    <w:rsid w:val="00F7064E"/>
    <w:rsid w:val="00F72371"/>
    <w:rsid w:val="00F90303"/>
    <w:rsid w:val="00F9460F"/>
    <w:rsid w:val="00F956EE"/>
    <w:rsid w:val="00FA7594"/>
    <w:rsid w:val="00FB36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0863A2"/>
    <w:rPr>
      <w:color w:val="808080"/>
      <w:bdr w:space="0" w:sz="0" w:color="auto" w:val="none"/>
      <w:shd w:fill="auto" w:color="auto" w:val="clear"/>
    </w:rPr>
  </w:style>
  <w:style w:customStyle="true" w:styleId="eSPISCCParagraphDefaultFont" w:type="character">
    <w:name w:val="eSPIS_CC_Paragraph Default Font"/>
    <w:basedOn w:val="Zadanifontodlomka"/>
    <w:rsid w:val="000863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63A2"/>
    <w:rPr>
      <w:bdr w:space="0" w:sz="0" w:color="auto" w:val="none"/>
      <w:shd w:fill="FFFFCC" w:color="auto" w:val="clear"/>
      <w:lang w:val="hr-HR"/>
    </w:rPr>
  </w:style>
  <w:style w:customStyle="true" w:styleId="PozadinaSvijetloCrvena" w:type="character">
    <w:name w:val="Pozadina_SvijetloCrvena"/>
    <w:basedOn w:val="eSPISCCParagraphDefaultFont"/>
    <w:rsid w:val="000863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63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0863A2"/>
    <w:rPr>
      <w:color w:val="808080"/>
      <w:bdr w:color="auto" w:space="0" w:sz="0" w:val="none"/>
      <w:shd w:color="auto" w:fill="auto" w:val="clear"/>
    </w:rPr>
  </w:style>
  <w:style w:customStyle="1" w:styleId="eSPISCCParagraphDefaultFont" w:type="character">
    <w:name w:val="eSPIS_CC_Paragraph Default Font"/>
    <w:basedOn w:val="Zadanifontodlomka"/>
    <w:rsid w:val="000863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63A2"/>
    <w:rPr>
      <w:bdr w:color="auto" w:space="0" w:sz="0" w:val="none"/>
      <w:shd w:color="auto" w:fill="FFFFCC" w:val="clear"/>
      <w:lang w:val="hr-HR"/>
    </w:rPr>
  </w:style>
  <w:style w:customStyle="1" w:styleId="PozadinaSvijetloCrvena" w:type="character">
    <w:name w:val="Pozadina_SvijetloCrvena"/>
    <w:basedOn w:val="eSPISCCParagraphDefaultFont"/>
    <w:rsid w:val="000863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63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2018.</izvorni_sadrzaj>
    <derivirana_varijabla naziv="DomainObject.DatumDonosenjaOdluke_1">28.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3299</izvorni_sadrzaj>
    <derivirana_varijabla naziv="DomainObject.Predmet.Broj_1">3299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2017.</izvorni_sadrzaj>
    <derivirana_varijabla naziv="DomainObject.Predmet.DatumOsnivanja_1">19.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St-3299/2017</izvorni_sadrzaj>
    <derivirana_varijabla naziv="DomainObject.Predmet.OznakaBroj_1">St-3299/2017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OMEGA FILM j.d.o.o. za usluge zastupanog po punomoćniku Dario Godič; Irena Kelava</izvorni_sadrzaj>
    <derivirana_varijabla naziv="DomainObject.Predmet.ProtustrankaFormated_1">  OMEGA FILM j.d.o.o. za usluge zastupanog po punomoćniku Dario Godič; Irena Kelava</derivirana_varijabla>
  </DomainObject.Predmet.ProtustrankaFormated>
  <DomainObject.Predmet.ProtustrankaFormatedOIB>
    <izvorni_sadrzaj>  OMEGA FILM j.d.o.o. za usluge, OIB 40476128422 zastupanog po punomoćniku Dario Godič; Irena Kelava</izvorni_sadrzaj>
    <derivirana_varijabla naziv="DomainObject.Predmet.ProtustrankaFormatedOIB_1">  OMEGA FILM j.d.o.o. za usluge, OIB 40476128422 zastupanog po punomoćniku Dario Godič; Irena Kelava</derivirana_varijabla>
  </DomainObject.Predmet.ProtustrankaFormatedOIB>
  <DomainObject.Predmet.ProtustrankaFormatedWithAdress>
    <izvorni_sadrzaj> OMEGA FILM j.d.o.o. za usluge, Avenija Marina Držića 66 A, 10000 Zagreb zastupanog po punomoćniku Dario Godič; Irena Kelava</izvorni_sadrzaj>
    <derivirana_varijabla naziv="DomainObject.Predmet.ProtustrankaFormatedWithAdress_1"> OMEGA FILM j.d.o.o. za usluge, Avenija Marina Držića 66 A, 10000 Zagreb zastupanog po punomoćniku Dario Godič; Irena Kelava</derivirana_varijabla>
  </DomainObject.Predmet.ProtustrankaFormatedWithAdress>
  <DomainObject.Predmet.ProtustrankaFormatedWithAdressOIB>
    <izvorni_sadrzaj> OMEGA FILM j.d.o.o. za usluge, OIB 40476128422, Avenija Marina Držića 66 A, 10000 Zagreb zastupanog po punomoćniku Dario Godič; Irena Kelava</izvorni_sadrzaj>
    <derivirana_varijabla naziv="DomainObject.Predmet.ProtustrankaFormatedWithAdressOIB_1"> OMEGA FILM j.d.o.o. za usluge, OIB 40476128422, Avenija Marina Držića 66 A, 10000 Zagreb zastupanog po punomoćniku Dario Godič; Irena Kelava</derivirana_varijabla>
  </DomainObject.Predmet.ProtustrankaFormatedWithAdressOIB>
  <DomainObject.Predmet.ProtustrankaWithAdress>
    <izvorni_sadrzaj>OMEGA FILM j.d.o.o. za usluge Avenija Marina Držića 66 A, 10000 Zagreb</izvorni_sadrzaj>
    <derivirana_varijabla naziv="DomainObject.Predmet.ProtustrankaWithAdress_1">OMEGA FILM j.d.o.o. za usluge Avenija Marina Držića 66 A, 10000 Zagreb</derivirana_varijabla>
  </DomainObject.Predmet.ProtustrankaWithAdress>
  <DomainObject.Predmet.ProtustrankaWithAdressOIB>
    <izvorni_sadrzaj>OMEGA FILM j.d.o.o. za usluge, OIB 40476128422, Avenija Marina Držića 66 A, 10000 Zagreb</izvorni_sadrzaj>
    <derivirana_varijabla naziv="DomainObject.Predmet.ProtustrankaWithAdressOIB_1">OMEGA FILM j.d.o.o. za usluge, OIB 40476128422, Avenija Marina Držića 66 A, 10000 Zagreb</derivirana_varijabla>
  </DomainObject.Predmet.ProtustrankaWithAdressOIB>
  <DomainObject.Predmet.ProtustrankaNazivFormated>
    <izvorni_sadrzaj>OMEGA FILM j.d.o.o. za usluge</izvorni_sadrzaj>
    <derivirana_varijabla naziv="DomainObject.Predmet.ProtustrankaNazivFormated_1">OMEGA FILM j.d.o.o. za usluge</derivirana_varijabla>
  </DomainObject.Predmet.ProtustrankaNazivFormated>
  <DomainObject.Predmet.ProtustrankaNazivFormatedOIB>
    <izvorni_sadrzaj>OMEGA FILM j.d.o.o. za usluge, OIB 40476128422</izvorni_sadrzaj>
    <derivirana_varijabla naziv="DomainObject.Predmet.ProtustrankaNazivFormatedOIB_1">OMEGA FILM j.d.o.o. za usluge, OIB 40476128422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OMEGA FILM j.d.o.o. za usluge zastupanog po punomoćniku Dario Godič; Irena Kelava</item>
    </izvorni_sadrzaj>
    <derivirana_varijabla naziv="DomainObject.Predmet.ProtuStrankaListFormated_1">
      <item>OMEGA FILM j.d.o.o. za usluge zastupanog po punomoćniku Dario Godič; Irena Kelava</item>
    </derivirana_varijabla>
  </DomainObject.Predmet.ProtuStrankaListFormated>
  <DomainObject.Predmet.ProtuStrankaListFormatedOIB>
    <izvorni_sadrzaj>
      <item>OMEGA FILM j.d.o.o. za usluge, OIB 40476128422 zastupanog po punomoćniku Dario Godič; Irena Kelava</item>
    </izvorni_sadrzaj>
    <derivirana_varijabla naziv="DomainObject.Predmet.ProtuStrankaListFormatedOIB_1">
      <item>OMEGA FILM j.d.o.o. za usluge, OIB 40476128422 zastupanog po punomoćniku Dario Godič; Irena Kelava</item>
    </derivirana_varijabla>
  </DomainObject.Predmet.ProtuStrankaListFormatedOIB>
  <DomainObject.Predmet.ProtuStrankaListFormatedWithAdress>
    <izvorni_sadrzaj>
      <item>OMEGA FILM j.d.o.o. za usluge, Avenija Marina Držića 66 A, 10000 Zagreb zastupanog po punomoćniku Dario Godič; Irena Kelava</item>
    </izvorni_sadrzaj>
    <derivirana_varijabla naziv="DomainObject.Predmet.ProtuStrankaListFormatedWithAdress_1">
      <item>OMEGA FILM j.d.o.o. za usluge, Avenija Marina Držića 66 A, 10000 Zagreb zastupanog po punomoćniku Dario Godič; Irena Kelava</item>
    </derivirana_varijabla>
  </DomainObject.Predmet.ProtuStrankaListFormatedWithAdress>
  <DomainObject.Predmet.ProtuStrankaListFormatedWithAdressOIB>
    <izvorni_sadrzaj>
      <item>OMEGA FILM j.d.o.o. za usluge, OIB 40476128422, Avenija Marina Držića 66 A, 10000 Zagreb zastupanog po punomoćniku Dario Godič; Irena Kelava</item>
    </izvorni_sadrzaj>
    <derivirana_varijabla naziv="DomainObject.Predmet.ProtuStrankaListFormatedWithAdressOIB_1">
      <item>OMEGA FILM j.d.o.o. za usluge, OIB 40476128422, Avenija Marina Držića 66 A, 10000 Zagreb zastupanog po punomoćniku Dario Godič; Irena Kelava</item>
    </derivirana_varijabla>
  </DomainObject.Predmet.ProtuStrankaListFormatedWithAdressOIB>
  <DomainObject.Predmet.ProtuStrankaListNazivFormated>
    <izvorni_sadrzaj>
      <item>OMEGA FILM j.d.o.o. za usluge</item>
    </izvorni_sadrzaj>
    <derivirana_varijabla naziv="DomainObject.Predmet.ProtuStrankaListNazivFormated_1">
      <item>OMEGA FILM j.d.o.o. za usluge</item>
    </derivirana_varijabla>
  </DomainObject.Predmet.ProtuStrankaListNazivFormated>
  <DomainObject.Predmet.ProtuStrankaListNazivFormatedOIB>
    <izvorni_sadrzaj>
      <item>OMEGA FILM j.d.o.o. za usluge, OIB 40476128422</item>
    </izvorni_sadrzaj>
    <derivirana_varijabla naziv="DomainObject.Predmet.ProtuStrankaListNazivFormatedOIB_1">
      <item>OMEGA FILM j.d.o.o. za usluge, OIB 40476128422</item>
    </derivirana_varijabla>
  </DomainObject.Predmet.ProtuStrankaListNazivFormatedOIB>
  <DomainObject.Predmet.OstaliListFormated>
    <izvorni_sadrzaj>
      <item>Dario Godič punomoćnik sudionika u postupku OMEGA FILM j.d.o.o. za usluge</item>
      <item>Irena Kelava punomoćnik sudionika u postupku OMEGA FILM j.d.o.o. za usluge</item>
    </izvorni_sadrzaj>
    <derivirana_varijabla naziv="DomainObject.Predmet.OstaliListFormated_1">
      <item>Dario Godič punomoćnik sudionika u postupku OMEGA FILM j.d.o.o. za usluge</item>
      <item>Irena Kelava punomoćnik sudionika u postupku OMEGA FILM j.d.o.o. za usluge</item>
    </derivirana_varijabla>
  </DomainObject.Predmet.OstaliListFormated>
  <DomainObject.Predmet.OstaliListFormatedOIB>
    <izvorni_sadrzaj>
      <item>Dario Godič, OIB 90547535292 punomoćnik sudionika u postupku OMEGA FILM j.d.o.o. za usluge</item>
      <item>Irena Kelava, OIB 65378158056 punomoćnik sudionika u postupku OMEGA FILM j.d.o.o. za usluge</item>
    </izvorni_sadrzaj>
    <derivirana_varijabla naziv="DomainObject.Predmet.OstaliListFormatedOIB_1">
      <item>Dario Godič, OIB 90547535292 punomoćnik sudionika u postupku OMEGA FILM j.d.o.o. za usluge</item>
      <item>Irena Kelava, OIB 65378158056 punomoćnik sudionika u postupku OMEGA FILM j.d.o.o. za usluge</item>
    </derivirana_varijabla>
  </DomainObject.Predmet.OstaliListFormatedOIB>
  <DomainObject.Predmet.OstaliListFormatedWithAdress>
    <izvorni_sadrzaj>
      <item>Dario Godič, Avenija Marina Držića 66a, 10000 Zagreb punomoćnik sudionika u postupku OMEGA FILM j.d.o.o. za usluge</item>
      <item>Irena Kelava, Gredička 23, 10000 Zagreb punomoćnik sudionika u postupku OMEGA FILM j.d.o.o. za usluge</item>
    </izvorni_sadrzaj>
    <derivirana_varijabla naziv="DomainObject.Predmet.OstaliListFormatedWithAdress_1">
      <item>Dario Godič, Avenija Marina Držića 66a, 10000 Zagreb punomoćnik sudionika u postupku OMEGA FILM j.d.o.o. za usluge</item>
      <item>Irena Kelava, Gredička 23, 10000 Zagreb punomoćnik sudionika u postupku OMEGA FILM j.d.o.o. za usluge</item>
    </derivirana_varijabla>
  </DomainObject.Predmet.OstaliListFormatedWithAdress>
  <DomainObject.Predmet.OstaliListFormatedWithAdressOIB>
    <izvorni_sadrzaj>
      <item>Dario Godič, OIB 90547535292, Avenija Marina Držića 66a, 10000 Zagreb punomoćnik sudionika u postupku OMEGA FILM j.d.o.o. za usluge</item>
      <item>Irena Kelava, OIB 65378158056, Gredička 23, 10000 Zagreb punomoćnik sudionika u postupku OMEGA FILM j.d.o.o. za usluge</item>
    </izvorni_sadrzaj>
    <derivirana_varijabla naziv="DomainObject.Predmet.OstaliListFormatedWithAdressOIB_1">
      <item>Dario Godič, OIB 90547535292, Avenija Marina Držića 66a, 10000 Zagreb punomoćnik sudionika u postupku OMEGA FILM j.d.o.o. za usluge</item>
      <item>Irena Kelava, OIB 65378158056, Gredička 23, 10000 Zagreb punomoćnik sudionika u postupku OMEGA FILM j.d.o.o. za usluge</item>
    </derivirana_varijabla>
  </DomainObject.Predmet.OstaliListFormatedWithAdressOIB>
  <DomainObject.Predmet.OstaliListNazivFormated>
    <izvorni_sadrzaj>
      <item>Dario Godič</item>
      <item>Irena Kelava</item>
    </izvorni_sadrzaj>
    <derivirana_varijabla naziv="DomainObject.Predmet.OstaliListNazivFormated_1">
      <item>Dario Godič</item>
      <item>Irena Kelava</item>
    </derivirana_varijabla>
  </DomainObject.Predmet.OstaliListNazivFormated>
  <DomainObject.Predmet.OstaliListNazivFormatedOIB>
    <izvorni_sadrzaj>
      <item>Dario Godič, OIB 90547535292</item>
      <item>Irena Kelava, OIB 65378158056</item>
    </izvorni_sadrzaj>
    <derivirana_varijabla naziv="DomainObject.Predmet.OstaliListNazivFormatedOIB_1">
      <item>Dario Godič, OIB 90547535292</item>
      <item>Irena Kelava, OIB 65378158056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2018.</izvorni_sadrzaj>
    <derivirana_varijabla naziv="DomainObject.Datum_1">28.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OMEGA FILM j.d.o.o. za usluge</izvorni_sadrzaj>
    <derivirana_varijabla naziv="DomainObject.Predmet.ProtustrankaIDrugi_1">OMEGA FILM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OMEGA FILM j.d.o.o. za usluge, OIB 40476128422, Avenija Marina Držića 66 A, 10000 Zagreb</izvorni_sadrzaj>
    <derivirana_varijabla naziv="DomainObject.Predmet.ProtustrankaIDrugiAdressOIB_1">OMEGA FILM j.d.o.o. za usluge, OIB 40476128422, Avenija Marina Držića 66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OMEGA FILM j.d.o.o. za usluge</item>
      <item>Dario Godič</item>
      <item>Irena Kelava</item>
    </izvorni_sadrzaj>
    <derivirana_varijabla naziv="DomainObject.Predmet.SudioniciListNaziv_1">
      <item>FINA Regionalni centar Zagreb</item>
      <item>OMEGA FILM j.d.o.o. za usluge</item>
      <item>Dario Godič</item>
      <item>Irena Kelava</item>
    </derivirana_varijabla>
  </DomainObject.Predmet.SudioniciListNaziv>
  <DomainObject.Predmet.SudioniciListAdressOIB>
    <izvorni_sadrzaj>
      <item>FINA Regionalni centar Zagreb, OIB 85821130368, Trg svibanjskih žrtava 1995. br. 1,10000 Zagreb</item>
      <item>OMEGA FILM j.d.o.o. za usluge, OIB 40476128422, Avenija Marina Držića 66 A,10000 Zagreb</item>
      <item>Dario Godič, OIB 90547535292, Avenija Marina Držića 66a,10000 Zagreb</item>
      <item>Irena Kelava, OIB 65378158056, Gredička 23,10000 Zagreb</item>
    </izvorni_sadrzaj>
    <derivirana_varijabla naziv="DomainObject.Predmet.SudioniciListAdressOIB_1">
      <item>FINA Regionalni centar Zagreb, OIB 85821130368, Trg svibanjskih žrtava 1995. br. 1,10000 Zagreb</item>
      <item>OMEGA FILM j.d.o.o. za usluge, OIB 40476128422, Avenija Marina Držića 66 A,10000 Zagreb</item>
      <item>Dario Godič, OIB 90547535292, Avenija Marina Držića 66a,10000 Zagreb</item>
      <item>Irena Kelava, OIB 65378158056, Gredička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40476128422</item>
      <item>, OIB 90547535292</item>
      <item>, OIB 65378158056</item>
    </izvorni_sadrzaj>
    <derivirana_varijabla naziv="DomainObject.Predmet.SudioniciListNazivOIB_1">
      <item>, OIB 85821130368</item>
      <item>, OIB 40476128422</item>
      <item>, OIB 90547535292</item>
      <item>, OIB 65378158056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svibnja 2018.</izvorni_sadrzaj>
    <derivirana_varijabla naziv="DomainObject.Predmet.DatumZadnjeOdrzaneSudskeRadnje_1">8. svibnja 2018.</derivirana_varijabla>
  </DomainObject.Predmet.DatumZadnjeOdrzaneSudskeRadnje>
  <DomainObject.PredzadnjaOdlukaIzPredmeta.DatumDonosenjaOdluke>
    <izvorni_sadrzaj>9. ožujka 2018.</izvorni_sadrzaj>
    <derivirana_varijabla naziv="DomainObject.PredzadnjaOdlukaIzPredmeta.DatumDonosenjaOdluke_1">9. ožujka 2018.</derivirana_varijabla>
  </DomainObject.PredzadnjaOdlukaIzPredmeta.DatumDonosenjaOdluke>
  <DomainObject.PredzadnjaOdlukaIzPredmeta.Oznaka>
    <izvorni_sadrzaj>St-3299/2017-3</izvorni_sadrzaj>
    <derivirana_varijabla naziv="DomainObject.PredzadnjaOdlukaIzPredmeta.Oznaka_1">St-3299/2017-3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1361</properties:Words>
  <properties:Characters>7593</properties:Characters>
  <properties:Lines>177</properties:Lines>
  <properties:Paragraphs>37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2018-12-28T11:15:00Z</dcterms:created>
  <dc:creator>Korisnik</dc:creator>
  <cp:lastModifiedBy>Renata Klokočki</cp:lastModifiedBy>
  <cp:lastPrinted>2018-12-28T11:22:00Z</cp:lastPrinted>
  <dcterms:modified xmlns:xsi="http://www.w3.org/2001/XMLSchema-instance" xsi:type="dcterms:W3CDTF">2018-12-28T11:23:00Z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-OMEGA FILM.docx)</vt:lpwstr>
  </prop:property>
  <prop:property name="CC_coloring" pid="4" fmtid="{D5CDD505-2E9C-101B-9397-08002B2CF9AE}">
    <vt:bool>false</vt:bool>
  </prop:property>
  <prop:property name="BrojStranica" pid="5" fmtid="{D5CDD505-2E9C-101B-9397-08002B2CF9AE}">
    <vt:i4>4</vt:i4>
  </prop:property>
</prop:Properties>
</file>