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02c" w14:paraId="eca202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A877ED">
        <w:t>1875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882FFF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882FFF">
        <w:t>MALI PODUZETNIK POSLOVNA UDRUGA ZA RAZVOJ MALOG PODUZETNIŠTVA</w:t>
      </w:r>
      <w:r>
        <w:t xml:space="preserve">, </w:t>
      </w:r>
      <w:r w:rsidR="00882FFF" w:rsidRPr="00882FFF">
        <w:t>Jezerska 55, Zagreb</w:t>
      </w:r>
      <w:r>
        <w:t xml:space="preserve">, </w:t>
      </w:r>
      <w:r w:rsidR="00882FFF" w:rsidRPr="00882FFF">
        <w:t>Registarski broj : 21011419</w:t>
      </w:r>
      <w:r>
        <w:t xml:space="preserve">, </w:t>
      </w:r>
      <w:r w:rsidR="00882FFF" w:rsidRPr="00882FFF">
        <w:t>OIB : 82750612666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82FFF">
        <w:t>MALI PODUZETNIK POSLOVNA UDRUGA ZA RAZVOJ MALOG PODUZETNIŠTVA, Jezerska 55, Zagreb, Registarski broj : 21011419, OIB : 82750612666</w:t>
      </w:r>
      <w:r>
        <w:t xml:space="preserve">, iznosi </w:t>
      </w:r>
      <w:r w:rsidR="00882FFF">
        <w:t>16.077,49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4C6F4F">
        <w:t xml:space="preserve"> HRVOJE ŽNIDARIĆ</w:t>
      </w:r>
      <w:r w:rsidR="00C766EC" w:rsidRPr="00C766EC">
        <w:t xml:space="preserve">, OIB: </w:t>
      </w:r>
      <w:r w:rsidR="004C6F4F" w:rsidRPr="004C6F4F">
        <w:t>71752042040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A877ED">
        <w:t>1875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E6E" w:rsidR="00F06E6E">
      <w:r>
        <w:separator/>
      </w:r>
    </w:p>
  </w:endnote>
  <w:endnote w:id="0" w:type="continuationSeparator">
    <w:p w:rsidRDefault="00F06E6E" w:rsidR="00F06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E6E" w:rsidR="00F06E6E">
      <w:r>
        <w:separator/>
      </w:r>
    </w:p>
  </w:footnote>
  <w:footnote w:id="0" w:type="continuationSeparator">
    <w:p w:rsidRDefault="00F06E6E" w:rsidR="00F06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08A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C6F4F"/>
    <w:rsid w:val="004D5A26"/>
    <w:rsid w:val="004D7275"/>
    <w:rsid w:val="004E0728"/>
    <w:rsid w:val="004E151F"/>
    <w:rsid w:val="004E1973"/>
    <w:rsid w:val="004E3C5C"/>
    <w:rsid w:val="004E466C"/>
    <w:rsid w:val="004F3EC1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2FFF"/>
    <w:rsid w:val="0088367B"/>
    <w:rsid w:val="008919DE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7ED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06E6E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0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60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St-1875/2016</izvorni_sadrzaj>
    <derivirana_varijabla naziv="DomainObject.Predmet.OznakaBroj_1">St-1875/2016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PODUZETNIK POSLOVNA UDRUGA ZA RAZVOJ MALOG PODUZETNIŠTVA</izvorni_sadrzaj>
    <derivirana_varijabla naziv="DomainObject.Predmet.ProtustrankaFormated_1">  MALI PODUZETNIK POSLOVNA UDRUGA ZA RAZVOJ MALOG PODUZETNIŠTVA</derivirana_varijabla>
  </DomainObject.Predmet.ProtustrankaFormated>
  <DomainObject.Predmet.ProtustrankaFormatedOIB>
    <izvorni_sadrzaj>  MALI PODUZETNIK POSLOVNA UDRUGA ZA RAZVOJ MALOG PODUZETNIŠTVA, OIB 82750612666</izvorni_sadrzaj>
    <derivirana_varijabla naziv="DomainObject.Predmet.ProtustrankaFormatedOIB_1">  MALI PODUZETNIK POSLOVNA UDRUGA ZA RAZVOJ MALOG PODUZETNIŠTVA, OIB 82750612666</derivirana_varijabla>
  </DomainObject.Predmet.ProtustrankaFormatedOIB>
  <DomainObject.Predmet.ProtustrankaFormatedWithAdress>
    <izvorni_sadrzaj> MALI PODUZETNIK POSLOVNA UDRUGA ZA RAZVOJ MALOG PODUZETNIŠTVA, Jezerska 55, 10000 Zagreb</izvorni_sadrzaj>
    <derivirana_varijabla naziv="DomainObject.Predmet.ProtustrankaFormatedWithAdress_1"> MALI PODUZETNIK POSLOVNA UDRUGA ZA RAZVOJ MALOG PODUZETNIŠTVA, Jezerska 55, 10000 Zagreb</derivirana_varijabla>
  </DomainObject.Predmet.ProtustrankaFormatedWithAdress>
  <DomainObject.Predmet.ProtustrankaFormatedWithAdressOIB>
    <izvorni_sadrzaj> MALI PODUZETNIK POSLOVNA UDRUGA ZA RAZVOJ MALOG PODUZETNIŠTVA, OIB 82750612666, Jezerska 55, 10000 Zagreb</izvorni_sadrzaj>
    <derivirana_varijabla naziv="DomainObject.Predmet.ProtustrankaFormatedWithAdressOIB_1"> MALI PODUZETNIK POSLOVNA UDRUGA ZA RAZVOJ MALOG PODUZETNIŠTVA, OIB 82750612666, Jezerska 55, 10000 Zagreb</derivirana_varijabla>
  </DomainObject.Predmet.ProtustrankaFormatedWithAdressOIB>
  <DomainObject.Predmet.ProtustrankaWithAdress>
    <izvorni_sadrzaj>MALI PODUZETNIK POSLOVNA UDRUGA ZA RAZVOJ MALOG PODUZETNIŠTVA Jezerska 55, 10000 Zagreb</izvorni_sadrzaj>
    <derivirana_varijabla naziv="DomainObject.Predmet.ProtustrankaWithAdress_1">MALI PODUZETNIK POSLOVNA UDRUGA ZA RAZVOJ MALOG PODUZETNIŠTVA Jezerska 55, 10000 Zagreb</derivirana_varijabla>
  </DomainObject.Predmet.ProtustrankaWithAdress>
  <DomainObject.Predmet.ProtustrankaWithAdressOIB>
    <izvorni_sadrzaj>MALI PODUZETNIK POSLOVNA UDRUGA ZA RAZVOJ MALOG PODUZETNIŠTVA, OIB 82750612666, Jezerska 55, 10000 Zagreb</izvorni_sadrzaj>
    <derivirana_varijabla naziv="DomainObject.Predmet.ProtustrankaWithAdressOIB_1">MALI PODUZETNIK POSLOVNA UDRUGA ZA RAZVOJ MALOG PODUZETNIŠTVA, OIB 82750612666, Jezerska 55, 10000 Zagreb</derivirana_varijabla>
  </DomainObject.Predmet.ProtustrankaWithAdressOIB>
  <DomainObject.Predmet.ProtustrankaNazivFormated>
    <izvorni_sadrzaj>MALI PODUZETNIK POSLOVNA UDRUGA ZA RAZVOJ MALOG PODUZETNIŠTVA</izvorni_sadrzaj>
    <derivirana_varijabla naziv="DomainObject.Predmet.ProtustrankaNazivFormated_1">MALI PODUZETNIK POSLOVNA UDRUGA ZA RAZVOJ MALOG PODUZETNIŠTVA</derivirana_varijabla>
  </DomainObject.Predmet.ProtustrankaNazivFormated>
  <DomainObject.Predmet.ProtustrankaNazivFormatedOIB>
    <izvorni_sadrzaj>MALI PODUZETNIK POSLOVNA UDRUGA ZA RAZVOJ MALOG PODUZETNIŠTVA, OIB 82750612666</izvorni_sadrzaj>
    <derivirana_varijabla naziv="DomainObject.Predmet.ProtustrankaNazivFormatedOIB_1">MALI PODUZETNIK POSLOVNA UDRUGA ZA RAZVOJ MALOG PODUZETNIŠTVA, OIB 82750612666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PODUZETNIK POSLOVNA UDRUGA ZA RAZVOJ MALOG PODUZETNIŠTVA</item>
    </izvorni_sadrzaj>
    <derivirana_varijabla naziv="DomainObject.Predmet.ProtuStrankaListFormated_1">
      <item>MALI PODUZETNIK POSLOVNA UDRUGA ZA RAZVOJ MALOG PODUZETNIŠTVA</item>
    </derivirana_varijabla>
  </DomainObject.Predmet.ProtuStrankaListFormated>
  <DomainObject.Predmet.ProtuStrankaListFormatedOIB>
    <izvorni_sadrzaj>
      <item>MALI PODUZETNIK POSLOVNA UDRUGA ZA RAZVOJ MALOG PODUZETNIŠTVA, OIB 82750612666</item>
    </izvorni_sadrzaj>
    <derivirana_varijabla naziv="DomainObject.Predmet.ProtuStrankaListFormatedOIB_1">
      <item>MALI PODUZETNIK POSLOVNA UDRUGA ZA RAZVOJ MALOG PODUZETNIŠTVA, OIB 82750612666</item>
    </derivirana_varijabla>
  </DomainObject.Predmet.ProtuStrankaListFormatedOIB>
  <DomainObject.Predmet.ProtuStrankaListFormatedWithAdress>
    <izvorni_sadrzaj>
      <item>MALI PODUZETNIK POSLOVNA UDRUGA ZA RAZVOJ MALOG PODUZETNIŠTVA, Jezerska 55, 10000 Zagreb</item>
    </izvorni_sadrzaj>
    <derivirana_varijabla naziv="DomainObject.Predmet.ProtuStrankaListFormatedWithAdress_1">
      <item>MALI PODUZETNIK POSLOVNA UDRUGA ZA RAZVOJ MALOG PODUZETNIŠTVA, Jezerska 55, 10000 Zagreb</item>
    </derivirana_varijabla>
  </DomainObject.Predmet.ProtuStrankaListFormatedWithAdress>
  <DomainObject.Predmet.ProtuStrankaListFormatedWithAdressOIB>
    <izvorni_sadrzaj>
      <item>MALI PODUZETNIK POSLOVNA UDRUGA ZA RAZVOJ MALOG PODUZETNIŠTVA, OIB 82750612666, Jezerska 55, 10000 Zagreb</item>
    </izvorni_sadrzaj>
    <derivirana_varijabla naziv="DomainObject.Predmet.ProtuStrankaListFormatedWithAdressOIB_1">
      <item>MALI PODUZETNIK POSLOVNA UDRUGA ZA RAZVOJ MALOG PODUZETNIŠTVA, OIB 82750612666, Jezerska 55, 10000 Zagreb</item>
    </derivirana_varijabla>
  </DomainObject.Predmet.ProtuStrankaListFormatedWithAdressOIB>
  <DomainObject.Predmet.ProtuStrankaListNazivFormated>
    <izvorni_sadrzaj>
      <item>MALI PODUZETNIK POSLOVNA UDRUGA ZA RAZVOJ MALOG PODUZETNIŠTVA</item>
    </izvorni_sadrzaj>
    <derivirana_varijabla naziv="DomainObject.Predmet.ProtuStrankaListNazivFormated_1">
      <item>MALI PODUZETNIK POSLOVNA UDRUGA ZA RAZVOJ MALOG PODUZETNIŠTVA</item>
    </derivirana_varijabla>
  </DomainObject.Predmet.ProtuStrankaListNazivFormated>
  <DomainObject.Predmet.ProtuStrankaListNazivFormatedOIB>
    <izvorni_sadrzaj>
      <item>MALI PODUZETNIK POSLOVNA UDRUGA ZA RAZVOJ MALOG PODUZETNIŠTVA, OIB 82750612666</item>
    </izvorni_sadrzaj>
    <derivirana_varijabla naziv="DomainObject.Predmet.ProtuStrankaListNazivFormatedOIB_1">
      <item>MALI PODUZETNIK POSLOVNA UDRUGA ZA RAZVOJ MALOG PODUZETNIŠTVA, OIB 82750612666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PODUZETNIK POSLOVNA UDRUGA ZA RAZVOJ MALOG PODUZETNIŠTVA</izvorni_sadrzaj>
    <derivirana_varijabla naziv="DomainObject.Predmet.ProtustrankaIDrugi_1">MALI PODUZETNIK POSLOVNA UDRUGA ZA RAZVOJ MALOG PODUZETNIŠTVA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PODUZETNIK POSLOVNA UDRUGA ZA RAZVOJ MALOG PODUZETNIŠTVA, OIB 82750612666, Jezerska 55, 10000 Zagreb</izvorni_sadrzaj>
    <derivirana_varijabla naziv="DomainObject.Predmet.ProtustrankaIDrugiAdressOIB_1">MALI PODUZETNIK POSLOVNA UDRUGA ZA RAZVOJ MALOG PODUZETNIŠTVA, OIB 82750612666,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PODUZETNIK POSLOVNA UDRUGA ZA RAZVOJ MALOG PODUZETNIŠTVA</item>
    </izvorni_sadrzaj>
    <derivirana_varijabla naziv="DomainObject.Predmet.SudioniciListNaziv_1">
      <item>FINA Regionalni centar Zagreb</item>
      <item>MALI PODUZETNIK POSLOVNA UDRUGA ZA RAZVOJ MALOG PODUZETNIŠTVA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PODUZETNIK POSLOVNA UDRUGA ZA RAZVOJ MALOG PODUZETNIŠTVA, OIB 82750612666, Jezerska 55,10000 Zagreb</item>
    </izvorni_sadrzaj>
    <derivirana_varijabla naziv="DomainObject.Predmet.SudioniciListAdressOIB_1">
      <item>FINA Regionalni centar Zagreb, OIB 85821130368, Trg svibanjskih žrtava 1995. br. 1,10000 Zagreb</item>
      <item>MALI PODUZETNIK POSLOVNA UDRUGA ZA RAZVOJ MALOG PODUZETNIŠTVA, OIB 82750612666,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82750612666</item>
    </izvorni_sadrzaj>
    <derivirana_varijabla naziv="DomainObject.Predmet.SudioniciListNazivOIB_1">
      <item>, OIB 85821130368</item>
      <item>, OIB 82750612666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1988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2016-07-04T06:59:00Z</dcterms:modified>
  <cp:revision>61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