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b3bb" w14:paraId="4c9b3bb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604B43">
        <w:t>5914</w:t>
      </w:r>
      <w:r w:rsidR="00E55186">
        <w:t>/1</w:t>
      </w:r>
      <w:r w:rsidR="00604B43">
        <w:t>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9A674D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604B43" w:rsidRPr="00ED246A">
        <w:t>AUTUS PROMET j.d.o.o., Prerovec, Prerovec 62, OIB 37415179026</w:t>
      </w:r>
      <w:r w:rsidR="00667114" w:rsidRPr="00692A21">
        <w:t xml:space="preserve">, dana </w:t>
      </w:r>
      <w:r w:rsidR="00F149E4">
        <w:t>2.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604B43" w:rsidRPr="00ED246A">
        <w:t>AUTUS PROMET j.d.o.o., Prerovec, Prerovec 62, OIB 37415179026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800D5C">
        <w:t>2. siječnja</w:t>
      </w:r>
      <w:r w:rsidR="00131287">
        <w:t xml:space="preserve"> 201</w:t>
      </w:r>
      <w:r w:rsidR="00800D5C">
        <w:t>8</w:t>
      </w:r>
      <w:r w:rsidR="005A56DF">
        <w:t xml:space="preserve">. godine u </w:t>
      </w:r>
      <w:r w:rsidR="009A674D">
        <w:t>1</w:t>
      </w:r>
      <w:r w:rsidR="00800D5C">
        <w:t>1</w:t>
      </w:r>
      <w:r w:rsidR="009A674D">
        <w:t>,</w:t>
      </w:r>
      <w:r w:rsidR="00800D5C">
        <w:t>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5E05C1">
        <w:t>Branko Petanjek</w:t>
      </w:r>
      <w:r w:rsidR="00D94340">
        <w:t xml:space="preserve">, </w:t>
      </w:r>
      <w:r w:rsidR="000A29D3">
        <w:t>Zagreb</w:t>
      </w:r>
      <w:r w:rsidR="00D94340">
        <w:t>,</w:t>
      </w:r>
      <w:r w:rsidR="000A29D3">
        <w:t xml:space="preserve"> </w:t>
      </w:r>
      <w:r w:rsidR="005E05C1">
        <w:t>Zemljakova 13,</w:t>
      </w:r>
      <w:r w:rsidR="00D94340">
        <w:t xml:space="preserve"> OIB</w:t>
      </w:r>
      <w:r w:rsidR="005E05C1">
        <w:t xml:space="preserve"> 65439233259</w:t>
      </w:r>
      <w:r w:rsidR="00D94340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604B43" w:rsidRPr="00ED246A">
        <w:t>AUTUS PROMET j.d.o.o., Prerovec, Prerovec 62, OIB 37415179026</w:t>
      </w:r>
      <w:r w:rsidR="008C5EB2">
        <w:t xml:space="preserve">, s danom </w:t>
      </w:r>
      <w:r w:rsidR="00800D5C">
        <w:t>2. siječnja 2018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604B43" w:rsidRPr="00ED246A">
        <w:t>AUTUS PROMET j.d.o.o., Prerovec, Prerovec 62, OIB 37415179026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D683D" w:rsidP="001D683D" w:rsidR="001D683D" w:rsidRPr="00C254D4">
      <w:pPr>
        <w:ind w:firstLine="708"/>
        <w:jc w:val="both"/>
      </w:pPr>
      <w:r w:rsidRPr="00C254D4">
        <w:t>FINA-a Regionalni centar Zagreb,</w:t>
      </w:r>
      <w:r w:rsidR="00FB3694">
        <w:t xml:space="preserve"> </w:t>
      </w:r>
      <w:r w:rsidRPr="00C254D4">
        <w:t xml:space="preserve">podnijela je ovom sudu dana </w:t>
      </w:r>
      <w:r w:rsidR="00604B43">
        <w:t>9. rujna 2016</w:t>
      </w:r>
      <w:r w:rsidRPr="00C254D4">
        <w:t xml:space="preserve">. prijedlog za otvaranje stečajnog postupka nad dužnikom </w:t>
      </w:r>
      <w:r w:rsidR="00604B43" w:rsidRPr="00ED246A">
        <w:t>AUTUS PROMET j.d.o.o., Prerovec, Prerovec 62, OIB 37415179026</w:t>
      </w:r>
      <w:r w:rsidRPr="00C254D4">
        <w:t>.</w:t>
      </w:r>
      <w:r>
        <w:t xml:space="preserve"> </w:t>
      </w:r>
    </w:p>
    <w:p w:rsidRDefault="001D683D" w:rsidP="001D683D" w:rsidR="001D683D">
      <w:pPr>
        <w:ind w:firstLine="708"/>
        <w:jc w:val="both"/>
      </w:pPr>
    </w:p>
    <w:p w:rsidRDefault="00A10C89" w:rsidP="00A10C89" w:rsidR="00A10C89">
      <w:pPr>
        <w:ind w:firstLine="708"/>
        <w:jc w:val="both"/>
      </w:pPr>
      <w:r>
        <w:t>Prijedlog je podnesen temeljem odredbe članka 110. stav</w:t>
      </w:r>
      <w:r w:rsidR="005E05C1">
        <w:t>ka</w:t>
      </w:r>
      <w:r>
        <w:t xml:space="preserve"> 1. Stečajnog zakona (Narodne novine broj 78/15, dalje u tekstu: SZ-a). U prijedlogu predlagatelj navodi da na dan 7. rujna 2016. godine dužnik u Očevidniku redoslijeda osnova za plaćanje ima evidentirane neizvršene osnove za plaćanje u neprekinutom razdoblju od 120 dana u ukupnom iznosu od 33.001,47 kn, te da dužnik ima jednog zaposlenog. </w:t>
      </w:r>
    </w:p>
    <w:p w:rsidRDefault="00A10C89" w:rsidP="00A10C89" w:rsidR="00A10C89">
      <w:pPr>
        <w:ind w:firstLine="708"/>
        <w:jc w:val="both"/>
      </w:pPr>
    </w:p>
    <w:p w:rsidRDefault="00A10C89" w:rsidP="00A10C89" w:rsidR="00A10C89" w:rsidRPr="005F7ED3">
      <w:pPr>
        <w:ind w:firstLine="708"/>
        <w:jc w:val="both"/>
      </w:pPr>
      <w:r>
        <w:t xml:space="preserve">Rješenjem ovog suda posl.br. 4 St-5914/16 od 20. siječnja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6. ožujka 2017. godine.</w:t>
      </w:r>
    </w:p>
    <w:p w:rsidRDefault="00A10C89" w:rsidP="00A10C89" w:rsidR="00A10C89" w:rsidRPr="005F7ED3">
      <w:pPr>
        <w:jc w:val="both"/>
      </w:pPr>
    </w:p>
    <w:p w:rsidRDefault="00A10C89" w:rsidP="00A10C89" w:rsidR="00A10C89">
      <w:pPr>
        <w:ind w:firstLine="708"/>
        <w:jc w:val="both"/>
      </w:pPr>
      <w:r>
        <w:t xml:space="preserve">Podneskom od 25. siječnja 2017. godine FINA je izvijestila sud da ostaje kod prijedloga za otvaranje stečajnog postupka. </w:t>
      </w:r>
    </w:p>
    <w:p w:rsidRDefault="00A10C89" w:rsidP="00A10C89" w:rsidR="00A10C89">
      <w:pPr>
        <w:ind w:firstLine="708"/>
        <w:jc w:val="both"/>
      </w:pPr>
    </w:p>
    <w:p w:rsidRDefault="00A10C89" w:rsidP="00A10C89" w:rsidR="00A10C89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6. ožujka 2017. godine, niti na ročišta radi rasprave o pretpostavkama za otvaranje stečajnog postupka od 25. travnja 2017. i 4. srpnja 2017. godine, nisu pristupili niti predlagatelj, niti dužnik, niti zakonski zastupnik dužnika, a niti je dužnik postupio po zaključku suda od 20. siječnja 2017. godine da dostavi sudu popis imovine i obveza dužnika, pa je sud zaključkom od 12. travnja 2017. godine zatražio od javnih tijela koja vode evidenciju o određenoj vrsti imovine dostavu podataka iz njihovih službenih evidencija o tome da li je dužnik evidentiran kao vlasnik imovine. </w:t>
      </w:r>
    </w:p>
    <w:p w:rsidRDefault="00A10C89" w:rsidP="00A10C89" w:rsidR="00A10C89">
      <w:pPr>
        <w:ind w:firstLine="708"/>
        <w:jc w:val="both"/>
      </w:pPr>
    </w:p>
    <w:p w:rsidRDefault="00A10C89" w:rsidP="00A10C89" w:rsidR="00A10C89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25 i 26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20. travnja 2017. godine (list 27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20. travnja </w:t>
      </w:r>
      <w:r w:rsidRPr="00A44D76">
        <w:t xml:space="preserve">2017. godine (list </w:t>
      </w:r>
      <w:r>
        <w:t>33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2. svibnja</w:t>
      </w:r>
      <w:r w:rsidRPr="00A44D76">
        <w:t xml:space="preserve"> 2017. godine (list </w:t>
      </w:r>
      <w:r>
        <w:t>34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MUP-a, PU Zagrebačka, Policijska postaja Ivanić-Grad od 25. travnja 2017. godine (list 35 spisa) utvrđeno je da dužnik nije evidentiran kao vlasnik vozila. </w:t>
      </w:r>
    </w:p>
    <w:p w:rsidRDefault="00A10C89" w:rsidP="00A10C89" w:rsidR="00A10C89">
      <w:pPr>
        <w:ind w:firstLine="708"/>
        <w:jc w:val="both"/>
      </w:pPr>
    </w:p>
    <w:p w:rsidRDefault="00A10C89" w:rsidP="00A10C89" w:rsidR="00A10C89">
      <w:pPr>
        <w:ind w:firstLine="708"/>
        <w:jc w:val="both"/>
      </w:pPr>
      <w:r>
        <w:t xml:space="preserve">Nadalje, uvidom u potvrdu FINA-e o neizvršenim osnovama za plaćanje od 24. travnja 2017. godine (list 29 spisa) sud je utvrdio da na dan izdavanja potvrde u Očevidniku redoslijeda osnova za plaćanje dužnik ima evidentirane neizvršene osnove za plaćanje u neprekinutom razdoblju od 348 dana. </w:t>
      </w:r>
    </w:p>
    <w:p w:rsidRDefault="00A10C89" w:rsidP="00A10C89" w:rsidR="00A10C89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</w:t>
      </w:r>
      <w:r w:rsidR="00A10C89">
        <w:t>neizvršenim osnovama za plaćanje od 24. travnja 2017. godine</w:t>
      </w:r>
      <w:r>
        <w:t>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A10C89">
        <w:t>5914</w:t>
      </w:r>
      <w:r w:rsidR="005555FF">
        <w:t>/1</w:t>
      </w:r>
      <w:r w:rsidR="00A10C89">
        <w:t>6</w:t>
      </w:r>
      <w:r w:rsidRPr="00692A21">
        <w:t xml:space="preserve"> od </w:t>
      </w:r>
      <w:r w:rsidR="00A10C89">
        <w:t>4. srpnja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A10C89">
        <w:t>24</w:t>
      </w:r>
      <w:r w:rsidR="00C1346A">
        <w:t>.130,00</w:t>
      </w:r>
      <w:r w:rsidRPr="00692A21">
        <w:t xml:space="preserve"> kn za </w:t>
      </w:r>
      <w:r w:rsidR="00C1346A">
        <w:t xml:space="preserve">namirenje </w:t>
      </w:r>
      <w:r w:rsidRPr="00692A21">
        <w:lastRenderedPageBreak/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A10C89" w:rsidP="00A10C89" w:rsidR="00A10C89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D94340" w:rsidP="00D94340" w:rsidR="00D94340" w:rsidRPr="00435B5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800D5C">
        <w:t>2.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AA5BA5">
        <w:t>4. srpnja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A3035">
        <w:t>istog dana.</w:t>
      </w:r>
      <w:r w:rsidR="00AD379D" w:rsidRPr="00692A21">
        <w:t xml:space="preserve">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AA5BA5">
        <w:t>4. srpnja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800D5C">
        <w:t>2. siječnja 2018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374BF1" w:rsidP="008A58AB" w:rsidR="000D6CD3">
      <w:pPr>
        <w:jc w:val="right"/>
      </w:pPr>
      <w:r>
        <w:t>Marina Markić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sectPr w:rsidSect="001D683D" w:rsidR="00662058" w:rsidRPr="00AB70A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86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A10C89">
      <w:t>5914</w:t>
    </w:r>
    <w:r w:rsidR="00800D5C">
      <w:t>/1</w:t>
    </w:r>
    <w:r w:rsidR="00A10C89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A29D3"/>
    <w:rsid w:val="000D6CD3"/>
    <w:rsid w:val="000D7557"/>
    <w:rsid w:val="000E2C71"/>
    <w:rsid w:val="000F2D91"/>
    <w:rsid w:val="00131287"/>
    <w:rsid w:val="00164B97"/>
    <w:rsid w:val="00174993"/>
    <w:rsid w:val="001A044D"/>
    <w:rsid w:val="001A24B8"/>
    <w:rsid w:val="001A78B1"/>
    <w:rsid w:val="001D564F"/>
    <w:rsid w:val="001D683D"/>
    <w:rsid w:val="001F26D6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62C2"/>
    <w:rsid w:val="00360E4D"/>
    <w:rsid w:val="003738B3"/>
    <w:rsid w:val="00374BF1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05C1"/>
    <w:rsid w:val="005E67DB"/>
    <w:rsid w:val="005F5763"/>
    <w:rsid w:val="005F71CE"/>
    <w:rsid w:val="00602765"/>
    <w:rsid w:val="00604B43"/>
    <w:rsid w:val="00662058"/>
    <w:rsid w:val="00662CB6"/>
    <w:rsid w:val="00667114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00D5C"/>
    <w:rsid w:val="0084192B"/>
    <w:rsid w:val="00846404"/>
    <w:rsid w:val="00855AE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5686C"/>
    <w:rsid w:val="00964750"/>
    <w:rsid w:val="009773DD"/>
    <w:rsid w:val="009839BB"/>
    <w:rsid w:val="00984644"/>
    <w:rsid w:val="009945AF"/>
    <w:rsid w:val="009A425A"/>
    <w:rsid w:val="009A5635"/>
    <w:rsid w:val="009A674D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0C89"/>
    <w:rsid w:val="00A12E2C"/>
    <w:rsid w:val="00A22E26"/>
    <w:rsid w:val="00A34FB5"/>
    <w:rsid w:val="00A44A0E"/>
    <w:rsid w:val="00A505C4"/>
    <w:rsid w:val="00A515F7"/>
    <w:rsid w:val="00A702DE"/>
    <w:rsid w:val="00A74268"/>
    <w:rsid w:val="00A8166A"/>
    <w:rsid w:val="00A86374"/>
    <w:rsid w:val="00AA5BA5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24094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94340"/>
    <w:rsid w:val="00DA3035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149E4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D7DF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6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6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5914</izvorni_sadrzaj>
    <derivirana_varijabla naziv="DomainObject.Predmet.Broj_1">5914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St-5914/2016</izvorni_sadrzaj>
    <derivirana_varijabla naziv="DomainObject.Predmet.OznakaBroj_1">St-5914/2016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AUTUS PROMET j.d.o.o. za proizvodnju, promet i usluge zastupanog po punomoćniku Mario Kelin</izvorni_sadrzaj>
    <derivirana_varijabla naziv="DomainObject.Predmet.ProtustrankaFormated_1">  AUTUS PROMET j.d.o.o. za proizvodnju, promet i usluge zastupanog po punomoćniku Mario Kelin</derivirana_varijabla>
  </DomainObject.Predmet.ProtustrankaFormated>
  <DomainObject.Predmet.ProtustrankaFormatedOIB>
    <izvorni_sadrzaj>  AUTUS PROMET j.d.o.o. za proizvodnju, promet i usluge, OIB 37415179026 zastupanog po punomoćniku Mario Kelin</izvorni_sadrzaj>
    <derivirana_varijabla naziv="DomainObject.Predmet.ProtustrankaFormatedOIB_1">  AUTUS PROMET j.d.o.o. za proizvodnju, promet i usluge, OIB 37415179026 zastupanog po punomoćniku Mario Kelin</derivirana_varijabla>
  </DomainObject.Predmet.ProtustrankaFormatedOIB>
  <DomainObject.Predmet.ProtustrankaFormatedWithAdress>
    <izvorni_sadrzaj> AUTUS PROMET j.d.o.o. za proizvodnju, promet i usluge, Prerovec 62, 10310 Prerovec zastupanog po punomoćniku Mario Kelin</izvorni_sadrzaj>
    <derivirana_varijabla naziv="DomainObject.Predmet.ProtustrankaFormatedWithAdress_1"> AUTUS PROMET j.d.o.o. za proizvodnju, promet i usluge, Prerovec 62, 10310 Prerovec zastupanog po punomoćniku Mario Kelin</derivirana_varijabla>
  </DomainObject.Predmet.ProtustrankaFormatedWithAdress>
  <DomainObject.Predmet.ProtustrankaFormatedWithAdressOIB>
    <izvorni_sadrzaj> AUTUS PROMET j.d.o.o. za proizvodnju, promet i usluge, OIB 37415179026, Prerovec 62, 10310 Prerovec zastupanog po punomoćniku Mario Kelin</izvorni_sadrzaj>
    <derivirana_varijabla naziv="DomainObject.Predmet.ProtustrankaFormatedWithAdressOIB_1"> AUTUS PROMET j.d.o.o. za proizvodnju, promet i usluge, OIB 37415179026, Prerovec 62, 10310 Prerovec zastupanog po punomoćniku Mario Kelin</derivirana_varijabla>
  </DomainObject.Predmet.ProtustrankaFormatedWithAdressOIB>
  <DomainObject.Predmet.ProtustrankaWithAdress>
    <izvorni_sadrzaj>AUTUS PROMET j.d.o.o. za proizvodnju, promet i usluge Prerovec 62, 10310 Prerovec</izvorni_sadrzaj>
    <derivirana_varijabla naziv="DomainObject.Predmet.ProtustrankaWithAdress_1">AUTUS PROMET j.d.o.o. za proizvodnju, promet i usluge Prerovec 62, 10310 Prerovec</derivirana_varijabla>
  </DomainObject.Predmet.ProtustrankaWithAdress>
  <DomainObject.Predmet.ProtustrankaWithAdressOIB>
    <izvorni_sadrzaj>AUTUS PROMET j.d.o.o. za proizvodnju, promet i usluge, OIB 37415179026, Prerovec 62, 10310 Prerovec</izvorni_sadrzaj>
    <derivirana_varijabla naziv="DomainObject.Predmet.ProtustrankaWithAdressOIB_1">AUTUS PROMET j.d.o.o. za proizvodnju, promet i usluge, OIB 37415179026, Prerovec 62, 10310 Prerovec</derivirana_varijabla>
  </DomainObject.Predmet.ProtustrankaWithAdressOIB>
  <DomainObject.Predmet.ProtustrankaNazivFormated>
    <izvorni_sadrzaj>AUTUS PROMET j.d.o.o. za proizvodnju, promet i usluge</izvorni_sadrzaj>
    <derivirana_varijabla naziv="DomainObject.Predmet.ProtustrankaNazivFormated_1">AUTUS PROMET j.d.o.o. za proizvodnju, promet i usluge</derivirana_varijabla>
  </DomainObject.Predmet.ProtustrankaNazivFormated>
  <DomainObject.Predmet.ProtustrankaNazivFormatedOIB>
    <izvorni_sadrzaj>AUTUS PROMET j.d.o.o. za proizvodnju, promet i usluge, OIB 37415179026</izvorni_sadrzaj>
    <derivirana_varijabla naziv="DomainObject.Predmet.ProtustrankaNazivFormatedOIB_1">AUTUS PROMET j.d.o.o. za proizvodnju, promet i usluge, OIB 37415179026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PROMET j.d.o.o. za proizvodnju, promet i usluge zastupanog po punomoćniku Mario Kelin</item>
    </izvorni_sadrzaj>
    <derivirana_varijabla naziv="DomainObject.Predmet.ProtuStrankaListFormated_1">
      <item>AUTUS PROMET j.d.o.o. za proizvodnju, promet i usluge zastupanog po punomoćniku Mario Kelin</item>
    </derivirana_varijabla>
  </DomainObject.Predmet.ProtuStrankaListFormated>
  <DomainObject.Predmet.ProtuStrankaListFormatedOIB>
    <izvorni_sadrzaj>
      <item>AUTUS PROMET j.d.o.o. za proizvodnju, promet i usluge, OIB 37415179026 zastupanog po punomoćniku Mario Kelin</item>
    </izvorni_sadrzaj>
    <derivirana_varijabla naziv="DomainObject.Predmet.ProtuStrankaListFormatedOIB_1">
      <item>AUTUS PROMET j.d.o.o. za proizvodnju, promet i usluge, OIB 37415179026 zastupanog po punomoćniku Mario Kelin</item>
    </derivirana_varijabla>
  </DomainObject.Predmet.ProtuStrankaListFormatedOIB>
  <DomainObject.Predmet.ProtuStrankaListFormatedWithAdress>
    <izvorni_sadrzaj>
      <item>AUTUS PROMET j.d.o.o. za proizvodnju, promet i usluge, Prerovec 62, 10310 Prerovec zastupanog po punomoćniku Mario Kelin</item>
    </izvorni_sadrzaj>
    <derivirana_varijabla naziv="DomainObject.Predmet.ProtuStrankaListFormatedWithAdress_1">
      <item>AUTUS PROMET j.d.o.o. za proizvodnju, promet i usluge, Prerovec 62, 10310 Prerovec zastupanog po punomoćniku Mario Kelin</item>
    </derivirana_varijabla>
  </DomainObject.Predmet.ProtuStrankaListFormatedWithAdress>
  <DomainObject.Predmet.ProtuStrankaListFormatedWithAdressOIB>
    <izvorni_sadrzaj>
      <item>AUTUS PROMET j.d.o.o. za proizvodnju, promet i usluge, OIB 37415179026, Prerovec 62, 10310 Prerovec zastupanog po punomoćniku Mario Kelin</item>
    </izvorni_sadrzaj>
    <derivirana_varijabla naziv="DomainObject.Predmet.ProtuStrankaListFormatedWithAdressOIB_1">
      <item>AUTUS PROMET j.d.o.o. za proizvodnju, promet i usluge, OIB 37415179026, Prerovec 62, 10310 Prerovec zastupanog po punomoćniku Mario Kelin</item>
    </derivirana_varijabla>
  </DomainObject.Predmet.ProtuStrankaListFormatedWithAdressOIB>
  <DomainObject.Predmet.ProtuStrankaListNazivFormated>
    <izvorni_sadrzaj>
      <item>AUTUS PROMET j.d.o.o. za proizvodnju, promet i usluge</item>
    </izvorni_sadrzaj>
    <derivirana_varijabla naziv="DomainObject.Predmet.ProtuStrankaListNazivFormated_1">
      <item>AUTUS PROMET j.d.o.o. za proizvodnju, promet i usluge</item>
    </derivirana_varijabla>
  </DomainObject.Predmet.ProtuStrankaListNazivFormated>
  <DomainObject.Predmet.ProtuStrankaListNazivFormatedOIB>
    <izvorni_sadrzaj>
      <item>AUTUS PROMET j.d.o.o. za proizvodnju, promet i usluge, OIB 37415179026</item>
    </izvorni_sadrzaj>
    <derivirana_varijabla naziv="DomainObject.Predmet.ProtuStrankaListNazivFormatedOIB_1">
      <item>AUTUS PROMET j.d.o.o. za proizvodnju, promet i usluge, OIB 37415179026</item>
    </derivirana_varijabla>
  </DomainObject.Predmet.ProtuStrankaListNazivFormatedOIB>
  <DomainObject.Predmet.OstaliListFormated>
    <izvorni_sadrzaj>
      <item>Mario Kelin punomoćnik sudionika u postupku AUTUS PROMET j.d.o.o. za proizvodnju, promet i usluge</item>
    </izvorni_sadrzaj>
    <derivirana_varijabla naziv="DomainObject.Predmet.OstaliListFormated_1">
      <item>Mario Kelin punomoćnik sudionika u postupku AUTUS PROMET j.d.o.o. za proizvodnju, promet i usluge</item>
    </derivirana_varijabla>
  </DomainObject.Predmet.OstaliListFormated>
  <DomainObject.Predmet.OstaliListFormatedOIB>
    <izvorni_sadrzaj>
      <item>Mario Kelin, OIB 64061097084 punomoćnik sudionika u postupku AUTUS PROMET j.d.o.o. za proizvodnju, promet i usluge</item>
    </izvorni_sadrzaj>
    <derivirana_varijabla naziv="DomainObject.Predmet.OstaliListFormatedOIB_1">
      <item>Mario Kelin, OIB 64061097084 punomoćnik sudionika u postupku AUTUS PROMET j.d.o.o. za proizvodnju, promet i usluge</item>
    </derivirana_varijabla>
  </DomainObject.Predmet.OstaliListFormatedOIB>
  <DomainObject.Predmet.OstaliListFormatedWithAdress>
    <izvorni_sadrzaj>
      <item>Mario Kelin, Prerovec 62, 10310 Prerovec punomoćnik sudionika u postupku AUTUS PROMET j.d.o.o. za proizvodnju, promet i usluge</item>
    </izvorni_sadrzaj>
    <derivirana_varijabla naziv="DomainObject.Predmet.OstaliListFormatedWithAdress_1">
      <item>Mario Kelin, Prerovec 62, 10310 Prerovec punomoćnik sudionika u postupku AUTUS PROMET j.d.o.o. za proizvodnju, promet i usluge</item>
    </derivirana_varijabla>
  </DomainObject.Predmet.OstaliListFormatedWithAdress>
  <DomainObject.Predmet.OstaliListFormatedWithAdressOIB>
    <izvorni_sadrzaj>
      <item>Mario Kelin, OIB 64061097084, Prerovec 62, 10310 Prerovec punomoćnik sudionika u postupku AUTUS PROMET j.d.o.o. za proizvodnju, promet i usluge</item>
    </izvorni_sadrzaj>
    <derivirana_varijabla naziv="DomainObject.Predmet.OstaliListFormatedWithAdressOIB_1">
      <item>Mario Kelin, OIB 64061097084, Prerovec 62, 10310 Prerovec punomoćnik sudionika u postupku AUTUS PROMET j.d.o.o. za proizvodnju, promet i usluge</item>
    </derivirana_varijabla>
  </DomainObject.Predmet.OstaliListFormatedWithAdressOIB>
  <DomainObject.Predmet.OstaliListNazivFormated>
    <izvorni_sadrzaj>
      <item>Mario Kelin</item>
    </izvorni_sadrzaj>
    <derivirana_varijabla naziv="DomainObject.Predmet.OstaliListNazivFormated_1">
      <item>Mario Kelin</item>
    </derivirana_varijabla>
  </DomainObject.Predmet.OstaliListNazivFormated>
  <DomainObject.Predmet.OstaliListNazivFormatedOIB>
    <izvorni_sadrzaj>
      <item>Mario Kelin, OIB 64061097084</item>
    </izvorni_sadrzaj>
    <derivirana_varijabla naziv="DomainObject.Predmet.OstaliListNazivFormatedOIB_1">
      <item>Mario Kelin, OIB 64061097084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PROMET j.d.o.o. za proizvodnju, promet i usluge</izvorni_sadrzaj>
    <derivirana_varijabla naziv="DomainObject.Predmet.ProtustrankaIDrugi_1">AUTUS PROMET j.d.o.o. za proizvodnju, promet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PROMET j.d.o.o. za proizvodnju, promet i usluge, OIB 37415179026, Prerovec 62, 10310 Prerovec</izvorni_sadrzaj>
    <derivirana_varijabla naziv="DomainObject.Predmet.ProtustrankaIDrugiAdressOIB_1">AUTUS PROMET j.d.o.o. za proizvodnju, promet i usluge, OIB 37415179026, Prerovec 62, 10310 Prerovec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PROMET j.d.o.o. za proizvodnju, promet i usluge</item>
      <item>Mario Kelin</item>
    </izvorni_sadrzaj>
    <derivirana_varijabla naziv="DomainObject.Predmet.SudioniciListNaziv_1">
      <item>FINA Regionalni centar Zagreb</item>
      <item>AUTUS PROMET j.d.o.o. za proizvodnju, promet i usluge</item>
      <item>Mario 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izvorni_sadrzaj>
    <derivirana_varijabla naziv="DomainObject.Predmet.SudioniciListAdressOIB_1"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37415179026</item>
      <item>, OIB 64061097084</item>
    </izvorni_sadrzaj>
    <derivirana_varijabla naziv="DomainObject.Predmet.SudioniciListNazivOIB_1">
      <item>, OIB 85821130368</item>
      <item>, OIB 37415179026</item>
      <item>, OIB 64061097084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1367</properties:Words>
  <properties:Characters>7658</properties:Characters>
  <properties:Lines>154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2018-01-02T09:41:00Z</dcterms:created>
  <dc:creator>Korisnik</dc:creator>
  <cp:lastModifiedBy>Goranka Boljkovac</cp:lastModifiedBy>
  <cp:lastPrinted>2018-01-02T09:47:00Z</cp:lastPrinted>
  <dcterms:modified xmlns:xsi="http://www.w3.org/2001/XMLSchema-instance" xsi:type="dcterms:W3CDTF">2018-01-02T09:48:00Z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