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be33d" w14:paraId="67be33d"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6E323F" w:rsidP="006E323F" w:rsidR="006E323F">
      <w:pPr>
        <w:spacing w:after="0"/>
        <w:jc w:val="both"/>
      </w:pPr>
    </w:p>
    <w:p w:rsidRDefault="006E323F" w:rsidP="006E323F" w:rsidR="006E323F">
      <w:pPr>
        <w:spacing w:after="0"/>
        <w:jc w:val="both"/>
      </w:pPr>
    </w:p>
    <w:p w:rsidRDefault="006E323F" w:rsidP="006E323F" w:rsidR="006E323F">
      <w:pPr>
        <w:spacing w:after="0"/>
        <w:jc w:val="both"/>
      </w:pPr>
    </w:p>
    <w:p w:rsidRDefault="006E323F" w:rsidP="006E323F" w:rsidR="006E323F">
      <w:pPr>
        <w:spacing w:after="0"/>
        <w:jc w:val="both"/>
      </w:pPr>
    </w:p>
    <w:p w:rsidRDefault="006E323F" w:rsidP="006E323F" w:rsidR="006E323F">
      <w:pPr>
        <w:spacing w:after="0"/>
        <w:jc w:val="both"/>
      </w:pPr>
    </w:p>
    <w:p w:rsidRDefault="006E323F" w:rsidP="006E323F" w:rsidR="006E323F">
      <w:pPr>
        <w:spacing w:after="0"/>
        <w:jc w:val="both"/>
      </w:pPr>
    </w:p>
    <w:p w:rsidRDefault="006E323F" w:rsidP="006E323F" w:rsidR="006E323F">
      <w:pPr>
        <w:spacing w:after="0"/>
        <w:jc w:val="both"/>
      </w:pPr>
    </w:p>
    <w:p w:rsidRDefault="006E323F" w:rsidP="006E323F" w:rsidR="006E323F">
      <w:pPr>
        <w:spacing w:after="0"/>
        <w:jc w:val="center"/>
      </w:pPr>
      <w:r>
        <w:t>R E P U B L I K A   H R V A T S K A</w:t>
      </w:r>
    </w:p>
    <w:p w:rsidRDefault="006E323F" w:rsidP="006E323F" w:rsidR="006E323F">
      <w:pPr>
        <w:spacing w:after="0"/>
        <w:jc w:val="center"/>
      </w:pPr>
    </w:p>
    <w:p w:rsidRDefault="006E323F" w:rsidP="006E323F" w:rsidR="006E323F">
      <w:pPr>
        <w:spacing w:after="0"/>
        <w:jc w:val="center"/>
      </w:pPr>
      <w:r>
        <w:t>R J E Š E NJ E</w:t>
      </w:r>
    </w:p>
    <w:p w:rsidRDefault="006E323F" w:rsidP="006E323F" w:rsidR="006E323F">
      <w:pPr>
        <w:spacing w:after="0"/>
        <w:jc w:val="both"/>
      </w:pPr>
    </w:p>
    <w:p w:rsidRDefault="006E323F" w:rsidP="006E323F" w:rsidR="006E323F">
      <w:pPr>
        <w:spacing w:after="0"/>
        <w:jc w:val="both"/>
      </w:pPr>
    </w:p>
    <w:p w:rsidRDefault="006E323F" w:rsidP="006E323F" w:rsidR="006E323F">
      <w:pPr>
        <w:spacing w:after="0"/>
        <w:ind w:firstLine="708"/>
        <w:jc w:val="both"/>
      </w:pPr>
      <w:r>
        <w:t>Visoki trgovački sud Republike Hrvatske, u vijeću sastavljenom od sudaca Kamelije Parać, predsjednice vijeća, Gorane Aralice Martinović, sutkinje izvjestiteljice i Maje Bilandžić, članice vijeća, u postupku po prijedlogu predlagatelja FINANCIJSKE AGENCIJE, Regionalni centar Zagreb, Podružnica Varaždin, za otvaranje stečajnog postupka nad dužnikom QUISISANA d.o.o. za ugostiteljstvo, trgovinu i usluge, Ludbreg, Kolodvorska 6, OIB 76508721997, odlučujući o žalbi KATICE BUNČIĆ, Ludbreg, Kolodvorska 6, OIB 57607245363, protiv rješenja Trgovačkog suda u Bjelovaru poslovni broj St-37/2018-2 od 12. siječnja 2018., u sjednici vijeća održanoj 8. veljače 2018.</w:t>
      </w:r>
    </w:p>
    <w:p w:rsidRDefault="006E323F" w:rsidP="006E323F" w:rsidR="006E323F">
      <w:pPr>
        <w:spacing w:after="0"/>
        <w:jc w:val="both"/>
      </w:pPr>
    </w:p>
    <w:p w:rsidRDefault="006E323F" w:rsidP="006E323F" w:rsidR="006E323F">
      <w:pPr>
        <w:spacing w:after="0"/>
        <w:jc w:val="center"/>
      </w:pPr>
      <w:r>
        <w:t>r i j e š i o   j e</w:t>
      </w:r>
    </w:p>
    <w:p w:rsidRDefault="006E323F" w:rsidP="006E323F" w:rsidR="006E323F">
      <w:pPr>
        <w:spacing w:after="0"/>
        <w:jc w:val="both"/>
      </w:pPr>
    </w:p>
    <w:p w:rsidRDefault="006E323F" w:rsidP="006E323F" w:rsidR="006E323F">
      <w:pPr>
        <w:spacing w:after="0"/>
        <w:jc w:val="both"/>
      </w:pPr>
      <w:r>
        <w:tab/>
        <w:t>I. Odbija se žalba Katice Bunčić kao neosnovana i potvrđuje rješenje Trgovačkog suda u Bjelovaru poslovni broj St-37/2018-2 od 12. siječnja 2018. u dijelu u kojem je naloženo Katici Bunčić platiti predujam u iznosu od 1.000,00 kn u Fond za namirenje troškova stečajnog postupka.</w:t>
      </w:r>
    </w:p>
    <w:p w:rsidRDefault="006E323F" w:rsidP="006E323F" w:rsidR="006E323F">
      <w:pPr>
        <w:spacing w:after="0"/>
        <w:jc w:val="both"/>
      </w:pPr>
    </w:p>
    <w:p w:rsidRDefault="006E323F" w:rsidP="006E323F" w:rsidR="006E323F">
      <w:pPr>
        <w:spacing w:after="0"/>
        <w:jc w:val="both"/>
      </w:pPr>
      <w:r>
        <w:tab/>
        <w:t>II. Ukida se rješenje Trgovačkog suda u Bjelovaru poslovni broj St-37/2018-2 od 12. siječnja 2018. u dijelu u kojem je naloženo Katici Bunčić platiti dodatni predujam u iznosu od 5.000,00 kn i u tom dijelu predmet se vraća tom sudu na ponovan postupak.</w:t>
      </w:r>
    </w:p>
    <w:p w:rsidRDefault="006E323F" w:rsidP="006E323F" w:rsidR="006E323F">
      <w:pPr>
        <w:spacing w:after="0"/>
        <w:jc w:val="both"/>
      </w:pPr>
    </w:p>
    <w:p w:rsidRDefault="006E323F" w:rsidP="006E323F" w:rsidR="006E323F">
      <w:pPr>
        <w:spacing w:after="0"/>
        <w:jc w:val="center"/>
      </w:pPr>
      <w:r>
        <w:t>Obrazloženje</w:t>
      </w:r>
    </w:p>
    <w:p w:rsidRDefault="006E323F" w:rsidP="006E323F" w:rsidR="006E323F">
      <w:pPr>
        <w:spacing w:after="0"/>
        <w:jc w:val="both"/>
      </w:pPr>
    </w:p>
    <w:p w:rsidRDefault="006E323F" w:rsidP="006E323F" w:rsidR="006E323F">
      <w:pPr>
        <w:spacing w:after="0"/>
        <w:jc w:val="both"/>
      </w:pPr>
      <w:r>
        <w:tab/>
        <w:t>Rješenjem Trgovačkog suda u Bjelovaru poslovni broj St-37/2018-2 od 12. siječnja 2018. u točki 1. njegove izreke naloženo je Katici Bunčić, kao osobi ovlaštenoj po zakonu za zastupanje dužnika da u roku od osam dana od dostave tog rješenja plati predujam u iznosu od 6.000,00 kn na žiro-račun suda. Točkama od 2. do 4. izreke rješenja upozorena je Katica Bunčić na posljedice propuštanja uplate predujma, određeno je da će se po pravomoćnosti rješenje dostaviti na provedbu Financijskoj agenciji ako ovlaštena osoba ne postupi po nalogu suda iz točke 1. izreke rješenja te je naložena provedba tog rješenja.</w:t>
      </w:r>
    </w:p>
    <w:p w:rsidRDefault="006E323F" w:rsidP="006E323F" w:rsidR="006E323F">
      <w:pPr>
        <w:spacing w:after="0"/>
        <w:jc w:val="both"/>
      </w:pPr>
    </w:p>
    <w:p w:rsidRDefault="006E323F" w:rsidP="006E323F" w:rsidR="006E323F">
      <w:pPr>
        <w:spacing w:after="0"/>
        <w:jc w:val="both"/>
      </w:pPr>
      <w:r>
        <w:tab/>
        <w:t>Iz obrazloženja pobijanog rješenja proizlazi da je prvostupanjski sud rješenje donio u skladu s odredbom članka 110. stavka 2., članka 113. i članka 114. stavka 1. Stečajnog zakona („Narodne novine“ broj 71/15; dalje: SZ).</w:t>
      </w:r>
    </w:p>
    <w:p w:rsidRDefault="006E323F" w:rsidP="006E323F" w:rsidR="006E323F">
      <w:pPr>
        <w:spacing w:after="0"/>
        <w:jc w:val="both"/>
      </w:pPr>
    </w:p>
    <w:p w:rsidRDefault="006E323F" w:rsidP="006E323F" w:rsidR="006E323F">
      <w:pPr>
        <w:spacing w:after="0"/>
        <w:jc w:val="both"/>
      </w:pPr>
      <w:r>
        <w:tab/>
        <w:t>Protiv označenog rješenja žalbu je podnijela Katica Bunčić u kojoj navodi kako nema imovine te da se radi o prevelikom iznosu. Predlaže rješenje ukinuti.</w:t>
      </w:r>
    </w:p>
    <w:p w:rsidRDefault="006E323F" w:rsidP="006E323F" w:rsidR="006E323F">
      <w:pPr>
        <w:spacing w:after="0"/>
        <w:jc w:val="both"/>
      </w:pPr>
      <w:r>
        <w:tab/>
        <w:t>Žalba je djelomično osnovana.</w:t>
      </w:r>
    </w:p>
    <w:p w:rsidRDefault="006E323F" w:rsidP="006E323F" w:rsidR="006E323F">
      <w:pPr>
        <w:spacing w:after="0"/>
        <w:jc w:val="both"/>
      </w:pPr>
    </w:p>
    <w:p w:rsidRDefault="006E323F" w:rsidP="006E323F" w:rsidR="006E323F">
      <w:pPr>
        <w:spacing w:after="0"/>
        <w:jc w:val="both"/>
      </w:pPr>
      <w:r>
        <w:tab/>
        <w:t>Ispitavši pobijano rješenje sukladno odredbi članka 381. i članka 365. stavka 2. Zakona o parničnom postupku („Narodne novine“ broj: 53/91, 91/92, 112/99, 88/01, 117/03, 88/05, 2/07, 84/08, 123/08, 57/11, 25/13 i 89/14; dalje: ZPP) u vezi s člankom 10. SZ-a u granicama žalbenih razloga, pazeći po službenoj dužnosti na bitne povrede odredaba postupka iz članka 354. stavka 2. točaka 2., 4., 8., 9., 11., 13. i 14. ZPP-a, kao i na pravilnu primjenu materijalnog prava, ovaj sud nalazi da je pobijano rješenje djelomično pravilno i osnovano na zakonu.</w:t>
      </w:r>
    </w:p>
    <w:p w:rsidRDefault="006E323F" w:rsidP="006E323F" w:rsidR="006E323F">
      <w:pPr>
        <w:spacing w:after="0"/>
        <w:jc w:val="both"/>
      </w:pPr>
    </w:p>
    <w:p w:rsidRDefault="006E323F" w:rsidP="006E323F" w:rsidR="006E323F">
      <w:pPr>
        <w:spacing w:after="0"/>
        <w:ind w:firstLine="708"/>
        <w:jc w:val="both"/>
      </w:pPr>
      <w:r>
        <w:t>Iz stanja spisa proizlazi da je Financijska agencija 12. prosinca 2017. podnijela prijedlog za otvaranje stečajnog postupka protiv dužnika na temelju odredbe članka 110. stavka 1. SZ-a zbog toga što je dužnik na dan 10. srpnja 2017. imao u Očevidniku redoslijeda osnova za plaćanje evidentirane neizvršene osnove za plaćanje u neprekinutom razdoblju od 120 dana u ukupnom iznosu od 92.335,72 kn.</w:t>
      </w:r>
    </w:p>
    <w:p w:rsidRDefault="006E323F" w:rsidP="006E323F" w:rsidR="006E323F">
      <w:pPr>
        <w:spacing w:after="0"/>
        <w:ind w:firstLine="708"/>
        <w:jc w:val="both"/>
      </w:pPr>
    </w:p>
    <w:p w:rsidRDefault="006E323F" w:rsidP="006E323F" w:rsidR="006E323F">
      <w:pPr>
        <w:spacing w:after="0"/>
        <w:ind w:firstLine="708"/>
        <w:jc w:val="both"/>
      </w:pPr>
      <w:r>
        <w:t>Dužnost podnošenja prijedloga za otvaranje stečajnog postupka pravne osobe predviđena je odredbama članka 110. SZ-a: (1) Financijska agencija dužna je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iz članka 428. ovog Zakona. (2)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6E323F" w:rsidP="006E323F" w:rsidR="006E323F">
      <w:pPr>
        <w:spacing w:after="0"/>
        <w:jc w:val="both"/>
      </w:pPr>
    </w:p>
    <w:p w:rsidRDefault="006E323F" w:rsidP="006E323F" w:rsidR="006E323F">
      <w:pPr>
        <w:spacing w:after="0"/>
        <w:ind w:firstLine="708"/>
        <w:jc w:val="both"/>
      </w:pPr>
      <w:r>
        <w:t>Sukladno odredbi članka 114. stavka 1. SZ-a podnositelj prijedloga za otvaranje stečajnog postupka dužan je platiti iznos predujma od 1.000,00 kn u Fond za namirenje troškova stečajnog postupka te po nalogu suda u roku od osam dana dodatni iznos predujma koji ne može biti viši od 20.000,00 kn, ako tim Zakonom nije drukčije određeno. Međutim, navedeni predujam nisu dužni platiti: 1) radnici i prijašnji dužnikovi radnici ako su podnijeli prijedlog za otvaranje stečajnog postupka radi namirenja svoje dospjele tražbine po osnovi rada, 2) Financijska agencija ako je podnijela prijedlog za otvaranje stečajnog postupka u skladu s člankom 110. stavkom 1. SZ-a i 3) Republika Hrvatska (članak 114. stavak 3. SZ-a).</w:t>
      </w:r>
    </w:p>
    <w:p w:rsidRDefault="006E323F" w:rsidP="006E323F" w:rsidR="006E323F">
      <w:pPr>
        <w:spacing w:after="0"/>
        <w:jc w:val="both"/>
      </w:pPr>
    </w:p>
    <w:p w:rsidRDefault="006E323F" w:rsidP="006E323F" w:rsidR="006E323F">
      <w:pPr>
        <w:spacing w:after="0"/>
        <w:jc w:val="both"/>
      </w:pPr>
      <w:r>
        <w:tab/>
        <w:t>Naime, prema odredbi članka 110. stavka 2. SZ-a žalitelj kao osoba odgovorna za zastupanje dužnika bila je dužna bez odgode, a najkasnije 21 dan od dana nastanka stečajnog razloga (nesposobnosti za plaćanje) podnijeti prijedlog za otvaranje stečajnog postupka nad dužnikom, a ako propusti podnijeti taj prijedlog, Financijska agencija dužna je podnijeti prijedlog za otvaranje stečajnog postupka, što je ovdje slučaj.</w:t>
      </w:r>
    </w:p>
    <w:p w:rsidRDefault="006E323F" w:rsidP="006E323F" w:rsidR="006E323F">
      <w:pPr>
        <w:spacing w:after="0"/>
        <w:jc w:val="both"/>
      </w:pPr>
    </w:p>
    <w:p w:rsidRDefault="006E323F" w:rsidP="006E323F" w:rsidR="006E323F">
      <w:pPr>
        <w:spacing w:after="0"/>
        <w:jc w:val="both"/>
      </w:pPr>
      <w:r>
        <w:tab/>
        <w:t xml:space="preserve">Stoga je po ocjeni ovog suda, prvostupanjski sud pravilno primijenio odredbu članka 113. stavka 1. SZ-a, kada je pozvao žalitelja na uplatu predujma, budući da žalitelj kao osoba </w:t>
      </w:r>
      <w:r>
        <w:lastRenderedPageBreak/>
        <w:t>odgovorna za zastupanje dužnika nije podnijela prijedlog za otvaranje stečajnog postupka, pa je taj prijedlog podnijela Financijska agencija u smislu odredbe članka 110. stavka 1. SZ-a.</w:t>
      </w:r>
    </w:p>
    <w:p w:rsidRDefault="006E323F" w:rsidP="006E323F" w:rsidR="006E323F">
      <w:pPr>
        <w:spacing w:after="0"/>
        <w:jc w:val="both"/>
      </w:pPr>
    </w:p>
    <w:p w:rsidRDefault="006E323F" w:rsidP="006E323F" w:rsidR="006E323F">
      <w:pPr>
        <w:spacing w:after="0"/>
        <w:jc w:val="both"/>
      </w:pPr>
      <w:r>
        <w:tab/>
        <w:t>Pravilno je prvostupanjski sud naložio plaćanje predujma u iznosu od 1.000,00 kn jer uplata tog iznosa predujma proizlazi iz odredbe članka 114. stavka 1. SZ-a i ne mora se posebno obrazlagati. Međutim, pored tog iznosa predujma sud može naložiti predlagatelju, odnosno u konkretnom slučaju osobi ovlaštenoj za zastupanje dužnika po zakonu uplatiti i dodatni iznos predujma koji ne može biti viši od 20.000,00 kn, ali je pri tome dužan navesti razloge zbog čega je žalitelj dužan uplatiti zatraženi iznos dodatnog predujma.</w:t>
      </w:r>
    </w:p>
    <w:p w:rsidRDefault="006E323F" w:rsidP="006E323F" w:rsidR="006E323F">
      <w:pPr>
        <w:spacing w:after="0"/>
        <w:jc w:val="both"/>
      </w:pPr>
    </w:p>
    <w:p w:rsidRDefault="006E323F" w:rsidP="006E323F" w:rsidR="006E323F">
      <w:pPr>
        <w:spacing w:after="0"/>
        <w:jc w:val="both"/>
      </w:pPr>
      <w:r>
        <w:tab/>
        <w:t>Naime, predujam služi za namirenje predvidivih troškova stečajnog postupka, pa je sud dužan obrazložiti koje je troškove potrebno namiriti iz zatraženog dodatnog predujma (npr. nagrada privremenom stečajnom upravitelju, trošak stečajnog upravitelja, sudski troškovi i dr.).</w:t>
      </w:r>
    </w:p>
    <w:p w:rsidRDefault="006E323F" w:rsidP="006E323F" w:rsidR="006E323F">
      <w:pPr>
        <w:spacing w:after="0"/>
        <w:jc w:val="both"/>
      </w:pPr>
    </w:p>
    <w:p w:rsidRDefault="006E323F" w:rsidP="006E323F" w:rsidR="006E323F">
      <w:pPr>
        <w:spacing w:after="0"/>
        <w:jc w:val="both"/>
      </w:pPr>
      <w:r>
        <w:tab/>
        <w:t>Iz obrazloženja pobijanog rješenja nije razvidno koji bi se predvidivi troškovi namirili iz zatraženog dodatnog predujma u iznosu od 5.000,00 kn, pa u tom dijelu rješenje ima nedostataka zbog kojih se ne može ispitati čime je počinjena povreda iz odredbe članka 354. stavka 2. točke 11. ZPP-a.</w:t>
      </w:r>
    </w:p>
    <w:p w:rsidRDefault="006E323F" w:rsidP="006E323F" w:rsidR="006E323F">
      <w:pPr>
        <w:spacing w:after="0"/>
        <w:jc w:val="both"/>
      </w:pPr>
    </w:p>
    <w:p w:rsidRDefault="006E323F" w:rsidP="006E323F" w:rsidR="006E323F">
      <w:pPr>
        <w:spacing w:after="0"/>
        <w:jc w:val="both"/>
      </w:pPr>
      <w:r>
        <w:tab/>
        <w:t xml:space="preserve">Stoga je prvostupanjsko rješenje valjalo djelomično potvrditi prema odredbi članka 380. točke 2. ZPP-a kako je odlučeno u točki I. izreke ovog rješenja i djelomično ukinuti prema odredbi članka 380. točke 3. ZPP-a kako je odlučeno u točki II. izreke ovog rješenja. </w:t>
      </w:r>
    </w:p>
    <w:p w:rsidRDefault="006E323F" w:rsidP="006E323F" w:rsidR="006E323F">
      <w:pPr>
        <w:spacing w:after="0"/>
        <w:jc w:val="both"/>
      </w:pPr>
    </w:p>
    <w:p w:rsidRDefault="006E323F" w:rsidP="006E323F" w:rsidR="006E323F">
      <w:pPr>
        <w:spacing w:after="0"/>
        <w:jc w:val="both"/>
      </w:pPr>
      <w:r>
        <w:tab/>
        <w:t>U ponovnom postupku sud će prilikom odlučivanja o obvezi uplate dodatnog iznosa predujma voditi računa da mora dati valjano obrazloženje zbog pokrića kojih troškova stečajnog postupka je odredio upravo zatraženi dodatni iznos predujma.</w:t>
      </w:r>
    </w:p>
    <w:p w:rsidRDefault="006E323F" w:rsidP="006E323F" w:rsidR="006E323F">
      <w:pPr>
        <w:spacing w:after="0"/>
        <w:jc w:val="both"/>
      </w:pPr>
    </w:p>
    <w:p w:rsidRDefault="006E323F" w:rsidP="006E323F" w:rsidR="006E323F">
      <w:pPr>
        <w:spacing w:after="0"/>
        <w:jc w:val="center"/>
      </w:pPr>
      <w:r>
        <w:t>Zagreb, 8. veljače 2018.</w:t>
      </w:r>
    </w:p>
    <w:p w:rsidRDefault="006E323F" w:rsidP="006E323F" w:rsidR="006E323F">
      <w:pPr>
        <w:spacing w:after="0"/>
        <w:jc w:val="both"/>
      </w:pPr>
    </w:p>
    <w:p w:rsidRDefault="006E323F" w:rsidP="006E323F" w:rsidR="006E323F">
      <w:pPr>
        <w:pStyle w:val="Bezproreda"/>
        <w:ind w:left="4536"/>
        <w:jc w:val="center"/>
      </w:pPr>
      <w:r>
        <w:t>Predsjednica vijeća</w:t>
      </w:r>
    </w:p>
    <w:p w:rsidRDefault="006E323F" w:rsidP="006E323F" w:rsidR="006E323F">
      <w:pPr>
        <w:pStyle w:val="Bezproreda"/>
        <w:ind w:left="4536"/>
        <w:jc w:val="center"/>
      </w:pPr>
      <w:r>
        <w:t>Kamelija Parać, v. r.</w:t>
      </w:r>
    </w:p>
    <w:p w:rsidRDefault="006E323F" w:rsidP="006E323F" w:rsidR="006E323F">
      <w:pPr>
        <w:pStyle w:val="Bezproreda"/>
        <w:ind w:left="4536"/>
        <w:jc w:val="center"/>
      </w:pPr>
    </w:p>
    <w:p w:rsidRDefault="006E323F" w:rsidP="006E323F" w:rsidR="006E323F">
      <w:pPr>
        <w:pStyle w:val="Bezproreda"/>
        <w:ind w:left="4536"/>
        <w:jc w:val="center"/>
      </w:pPr>
      <w:r>
        <w:t>Za točnost otpravka – ovlašteni službenik</w:t>
      </w:r>
    </w:p>
    <w:p w:rsidRDefault="006E323F" w:rsidP="006E323F" w:rsidR="006E323F">
      <w:pPr>
        <w:pStyle w:val="Bezproreda"/>
        <w:ind w:left="4536"/>
        <w:jc w:val="center"/>
      </w:pPr>
      <w:r>
        <w:t>Brankica Curman</w:t>
      </w:r>
    </w:p>
    <w:p w:rsidRDefault="006E323F" w:rsidP="006E323F" w:rsidR="006E323F">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A53" w:rsidP="00BD5A69" w:rsidR="008F5A53">
      <w:pPr>
        <w:spacing w:after="0"/>
      </w:pPr>
      <w:r>
        <w:separator/>
      </w:r>
    </w:p>
  </w:endnote>
  <w:endnote w:id="0" w:type="continuationSeparator">
    <w:p w:rsidRDefault="008F5A53" w:rsidP="00BD5A69" w:rsidR="008F5A5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8A3FFD">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A53" w:rsidP="00BD5A69" w:rsidR="008F5A53">
      <w:pPr>
        <w:spacing w:after="0"/>
      </w:pPr>
      <w:r>
        <w:separator/>
      </w:r>
    </w:p>
  </w:footnote>
  <w:footnote w:id="0" w:type="continuationSeparator">
    <w:p w:rsidRDefault="008F5A53" w:rsidP="00BD5A69" w:rsidR="008F5A5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6E323F">
      <w:t>73 Pž-649/2018-2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49A1"/>
    <w:rsid w:val="005474F3"/>
    <w:rsid w:val="006D7A34"/>
    <w:rsid w:val="006E323F"/>
    <w:rsid w:val="00896057"/>
    <w:rsid w:val="008A3FFD"/>
    <w:rsid w:val="008F5A53"/>
    <w:rsid w:val="009538B5"/>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8A3FFD"/>
    <w:rPr>
      <w:color w:val="808080"/>
      <w:bdr w:space="0" w:sz="0" w:color="auto" w:val="none"/>
      <w:shd w:fill="auto" w:color="auto" w:val="clear"/>
    </w:rPr>
  </w:style>
  <w:style w:customStyle="true" w:styleId="eSPISCCParagraphDefaultFont" w:type="character">
    <w:name w:val="eSPIS_CC_Paragraph Default Font"/>
    <w:basedOn w:val="Zadanifontodlomka"/>
    <w:rsid w:val="008A3F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3FFD"/>
    <w:rPr>
      <w:bdr w:space="0" w:sz="0" w:color="auto" w:val="none"/>
      <w:shd w:fill="FFFFCC" w:color="auto" w:val="clear"/>
      <w:lang w:val="hr-HR"/>
    </w:rPr>
  </w:style>
  <w:style w:customStyle="true" w:styleId="PozadinaSvijetloCrvena" w:type="character">
    <w:name w:val="Pozadina_SvijetloCrvena"/>
    <w:basedOn w:val="eSPISCCParagraphDefaultFont"/>
    <w:rsid w:val="008A3F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3F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8A3FFD"/>
    <w:rPr>
      <w:color w:val="808080"/>
      <w:bdr w:color="auto" w:space="0" w:sz="0" w:val="none"/>
      <w:shd w:color="auto" w:fill="auto" w:val="clear"/>
    </w:rPr>
  </w:style>
  <w:style w:customStyle="1" w:styleId="eSPISCCParagraphDefaultFont" w:type="character">
    <w:name w:val="eSPIS_CC_Paragraph Default Font"/>
    <w:basedOn w:val="Zadanifontodlomka"/>
    <w:rsid w:val="008A3F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3FFD"/>
    <w:rPr>
      <w:bdr w:color="auto" w:space="0" w:sz="0" w:val="none"/>
      <w:shd w:color="auto" w:fill="FFFFCC" w:val="clear"/>
      <w:lang w:val="hr-HR"/>
    </w:rPr>
  </w:style>
  <w:style w:customStyle="1" w:styleId="PozadinaSvijetloCrvena" w:type="character">
    <w:name w:val="Pozadina_SvijetloCrvena"/>
    <w:basedOn w:val="eSPISCCParagraphDefaultFont"/>
    <w:rsid w:val="008A3F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3F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2140758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1170</properties:Words>
  <properties:Characters>6489</properties:Characters>
  <properties:Lines>135</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2018-02-16T07:12:00Z</dcterms:created>
  <dc:creator>Ljiljana Cafuk</dc:creator>
  <cp:lastModifiedBy>Ljiljana Cafuk</cp:lastModifiedBy>
  <dcterms:modified xmlns:xsi="http://www.w3.org/2001/XMLSchema-instance" xsi:type="dcterms:W3CDTF">2018-02-19T12:35:00Z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St-37-18 - Pž-649-18.docx</vt:lpwstr>
  </prop:property>
  <prop:property name="CC_coloring" pid="4" fmtid="{D5CDD505-2E9C-101B-9397-08002B2CF9AE}">
    <vt:bool>false</vt:bool>
  </prop:property>
  <prop:property name="BrojStranica" pid="5" fmtid="{D5CDD505-2E9C-101B-9397-08002B2CF9AE}">
    <vt:i4>3</vt:i4>
  </prop:property>
</prop:Properties>
</file>