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f0a2" w14:paraId="e6df0a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91A8D">
        <w:t>1254/17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157A6">
        <w:rPr>
          <w:lang w:val="pt-BR"/>
        </w:rPr>
        <w:t>PeIr CATERING j.d.o.o.</w:t>
      </w:r>
      <w:r w:rsidR="005157A6" w:rsidRPr="002E6980">
        <w:t>,</w:t>
      </w:r>
      <w:r w:rsidR="005157A6">
        <w:t xml:space="preserve"> Zagreb, Podbrežje XIII, </w:t>
      </w:r>
      <w:r w:rsidR="005157A6" w:rsidRPr="00DA7FB0">
        <w:t>OIB: 77127958208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91A8D">
        <w:rPr>
          <w:lang w:val="pt-BR"/>
        </w:rPr>
        <w:t>18.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9F6F13" w:rsidP="00D677F7" w:rsidR="009F6F1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75416">
        <w:rPr>
          <w:lang w:val="pt-BR"/>
        </w:rPr>
        <w:t>PeIr CATERING j.d.o.o.</w:t>
      </w:r>
      <w:r w:rsidR="00F75416" w:rsidRPr="002E6980">
        <w:t>,</w:t>
      </w:r>
      <w:r w:rsidR="00F75416">
        <w:t xml:space="preserve"> Zagreb, Podbrežje XIII, </w:t>
      </w:r>
      <w:r w:rsidR="00F75416" w:rsidRPr="00DA7FB0">
        <w:t>OIB: 77127958208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40C8B">
        <w:t>1254</w:t>
      </w:r>
      <w:r w:rsidR="00535D8E" w:rsidRPr="00B9015B">
        <w:t>-</w:t>
      </w:r>
      <w:r w:rsidR="00240C8B">
        <w:t>17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F7F33">
        <w:rPr>
          <w:lang w:val="pt-BR"/>
        </w:rPr>
        <w:t>PeIr CATERING j.d.o.o.</w:t>
      </w:r>
      <w:r w:rsidR="006F7F33" w:rsidRPr="002E6980">
        <w:t>,</w:t>
      </w:r>
      <w:r w:rsidR="006F7F33">
        <w:t xml:space="preserve"> Zagreb, Podbrežje XIII, </w:t>
      </w:r>
      <w:r w:rsidR="006F7F33" w:rsidRPr="00DA7FB0">
        <w:t>OIB: 77127958208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724A1" w:rsidR="005724A1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94C11">
        <w:rPr>
          <w:lang w:val="pt-BR"/>
        </w:rPr>
        <w:t>PeIr CATERING j.d.o.o.</w:t>
      </w:r>
      <w:r w:rsidR="00694C11" w:rsidRPr="002E6980">
        <w:t>,</w:t>
      </w:r>
      <w:r w:rsidR="00694C11">
        <w:t xml:space="preserve"> Zagreb, Podbrežje XIII, </w:t>
      </w:r>
      <w:r w:rsidR="00694C11" w:rsidRPr="00DA7FB0">
        <w:t>OIB: 77127958208</w:t>
      </w:r>
      <w:r w:rsidR="00694C1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5724A1">
        <w:t>U</w:t>
      </w:r>
      <w:r w:rsidR="005724A1" w:rsidRPr="00E974B3">
        <w:t xml:space="preserve"> prijedlogu za otvaranje stečajnog postupka </w:t>
      </w:r>
      <w:r w:rsidR="005724A1">
        <w:t xml:space="preserve">se u bitnome navodi </w:t>
      </w:r>
      <w:r w:rsidR="005724A1" w:rsidRPr="00E974B3">
        <w:t xml:space="preserve">kako </w:t>
      </w:r>
      <w:r w:rsidR="005724A1">
        <w:t xml:space="preserve">je na dan 18. travnja 2017. </w:t>
      </w:r>
      <w:r w:rsidR="005724A1" w:rsidRPr="00E974B3">
        <w:t>dužnik u Očevidniku redoslijeda osnova za plaćanje ima</w:t>
      </w:r>
      <w:r w:rsidR="005724A1">
        <w:t>o</w:t>
      </w:r>
      <w:r w:rsidR="005724A1" w:rsidRPr="00E974B3">
        <w:t xml:space="preserve"> evidentirane neizvršene osnove za plaćanje</w:t>
      </w:r>
      <w:r w:rsidR="005724A1">
        <w:t xml:space="preserve"> u neprekinutom razdoblju od 120 </w:t>
      </w:r>
      <w:r w:rsidR="005724A1" w:rsidRPr="00E974B3">
        <w:t xml:space="preserve">dana, u ukupnom iznosu od </w:t>
      </w:r>
      <w:r w:rsidR="005724A1">
        <w:t xml:space="preserve">34.949,70 </w:t>
      </w:r>
      <w:r w:rsidR="005724A1" w:rsidRPr="00E974B3">
        <w:t xml:space="preserve">kn, </w:t>
      </w:r>
      <w:r w:rsidR="005724A1">
        <w:t>te je imao 5</w:t>
      </w:r>
      <w:r w:rsidR="005724A1" w:rsidRPr="00E974B3">
        <w:t xml:space="preserve"> zaposlen</w:t>
      </w:r>
      <w:r w:rsidR="005724A1">
        <w:t>ih.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9E3B48">
        <w:t>1</w:t>
      </w:r>
      <w:r w:rsidR="007B1E22">
        <w:t>1. rujna</w:t>
      </w:r>
      <w:r w:rsidR="002B01BF">
        <w:t xml:space="preserve"> 2017., koje je </w:t>
      </w:r>
      <w:r w:rsidR="00295704">
        <w:t xml:space="preserve">12. rujna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E7B92">
        <w:t>1</w:t>
      </w:r>
      <w:r w:rsidR="00A77CC9">
        <w:t>2</w:t>
      </w:r>
      <w:r w:rsidR="008019C2">
        <w:t xml:space="preserve">. </w:t>
      </w:r>
      <w:r w:rsidR="00FE7B92">
        <w:t>listopada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FC7B11">
        <w:t>Petra Gospić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C52004" w:rsidP="008019C2" w:rsidR="00C52004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181BA2">
        <w:t>19</w:t>
      </w:r>
      <w:r w:rsidRPr="007F5E0F">
        <w:t xml:space="preserve">. spisa) i Očevidnika o redoslijedu plaćanja s obračunatom kamatom (list </w:t>
      </w:r>
      <w:r w:rsidR="00181BA2">
        <w:t>20.-23.</w:t>
      </w:r>
      <w:r w:rsidRPr="007F5E0F">
        <w:t xml:space="preserve">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181BA2">
        <w:t>4</w:t>
      </w:r>
      <w:r w:rsidRPr="007F5E0F">
        <w:t xml:space="preserve">. </w:t>
      </w:r>
      <w:r w:rsidR="00181BA2">
        <w:t>listopada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181BA2">
        <w:t>288</w:t>
      </w:r>
      <w:r w:rsidRPr="007F5E0F">
        <w:t xml:space="preserve"> dana, u ukupnom iznosu od </w:t>
      </w:r>
      <w:r w:rsidR="00181BA2">
        <w:t>45.740,59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336464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(ispis na listu 25. spisa)</w:t>
      </w:r>
      <w:r w:rsidR="00857324">
        <w:t>.</w:t>
      </w:r>
    </w:p>
    <w:p w:rsidRDefault="00645FE2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>
        <w:t>13. listopada</w:t>
      </w:r>
      <w:r w:rsidR="00457978">
        <w:t xml:space="preserve"> 2017.</w:t>
      </w:r>
      <w:r>
        <w:t xml:space="preserve"> (list 16. spisa)</w:t>
      </w:r>
      <w:r w:rsidR="00457978">
        <w:t>, koje je ovaj sud pribavio na temelju odredbe čl. 11. st.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C52004" w:rsidR="00C52004">
      <w:pPr>
        <w:jc w:val="both"/>
      </w:pPr>
      <w:r>
        <w:tab/>
      </w:r>
    </w:p>
    <w:p w:rsidRDefault="008F656F" w:rsidP="00C52004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0C8B">
        <w:t>18. listopada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D73A9">
        <w:t>, v.r.</w:t>
      </w:r>
    </w:p>
    <w:p w:rsidRDefault="00C52004" w:rsidP="00F110C5" w:rsidR="00C52004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9D73A9" w:rsidP="00F110C5" w:rsidR="009D73A9" w:rsidRPr="00732F2C">
      <w:pPr>
        <w:jc w:val="both"/>
        <w:rPr>
          <w:lang w:val="pl-PL"/>
        </w:rPr>
      </w:pPr>
    </w:p>
    <w:p w:rsidRDefault="00483BBE" w:rsidP="009D73A9" w:rsidR="00483BBE">
      <w:pPr>
        <w:autoSpaceDE w:val="false"/>
        <w:autoSpaceDN w:val="false"/>
        <w:adjustRightInd w:val="false"/>
        <w:jc w:val="both"/>
      </w:pPr>
    </w:p>
    <w:p w:rsidRDefault="00483BBE" w:rsidP="009D73A9" w:rsidR="00483BBE">
      <w:pPr>
        <w:autoSpaceDE w:val="false"/>
        <w:autoSpaceDN w:val="false"/>
        <w:adjustRightInd w:val="false"/>
        <w:jc w:val="both"/>
      </w:pPr>
    </w:p>
    <w:p w:rsidRDefault="009D73A9" w:rsidP="009D73A9" w:rsidR="009D73A9">
      <w:pPr>
        <w:autoSpaceDE w:val="false"/>
        <w:autoSpaceDN w:val="false"/>
        <w:adjustRightInd w:val="false"/>
        <w:jc w:val="both"/>
      </w:pPr>
      <w:r>
        <w:lastRenderedPageBreak/>
        <w:t>Za točnost otpravka - ovlašteni službenik</w:t>
      </w:r>
    </w:p>
    <w:p w:rsidRDefault="009D73A9" w:rsidP="009D73A9" w:rsidR="00F110C5" w:rsidRPr="00A17F45">
      <w:r>
        <w:t>Petra Čiček</w:t>
      </w:r>
    </w:p>
    <w:sectPr w:rsidSect="009D73A9" w:rsidR="00F110C5" w:rsidRPr="00A17F45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0B4C6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240C8B">
      <w:rPr>
        <w:sz w:val="24"/>
        <w:szCs w:val="24"/>
      </w:rPr>
      <w:t>1254/17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4C61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1BA2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40C8B"/>
    <w:rsid w:val="00250A6E"/>
    <w:rsid w:val="00260C00"/>
    <w:rsid w:val="00263FC1"/>
    <w:rsid w:val="002817DE"/>
    <w:rsid w:val="00291A8D"/>
    <w:rsid w:val="00295704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6464"/>
    <w:rsid w:val="00341766"/>
    <w:rsid w:val="003B028A"/>
    <w:rsid w:val="003B0E87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3BBE"/>
    <w:rsid w:val="00496278"/>
    <w:rsid w:val="004B08A4"/>
    <w:rsid w:val="004C428C"/>
    <w:rsid w:val="00501EBB"/>
    <w:rsid w:val="00510C83"/>
    <w:rsid w:val="005157A6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24A1"/>
    <w:rsid w:val="0059075B"/>
    <w:rsid w:val="00591F57"/>
    <w:rsid w:val="005A364A"/>
    <w:rsid w:val="005B004F"/>
    <w:rsid w:val="005C2B6C"/>
    <w:rsid w:val="005F03BD"/>
    <w:rsid w:val="00606CC8"/>
    <w:rsid w:val="00644EFB"/>
    <w:rsid w:val="00645FE2"/>
    <w:rsid w:val="0065448B"/>
    <w:rsid w:val="00662884"/>
    <w:rsid w:val="00681B1A"/>
    <w:rsid w:val="00694C11"/>
    <w:rsid w:val="006970B9"/>
    <w:rsid w:val="006C57B8"/>
    <w:rsid w:val="006D3FFA"/>
    <w:rsid w:val="006D72C2"/>
    <w:rsid w:val="006F0FB4"/>
    <w:rsid w:val="006F6C1C"/>
    <w:rsid w:val="006F7F33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B1E22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73A9"/>
    <w:rsid w:val="009E3B48"/>
    <w:rsid w:val="009F6F13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5200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75416"/>
    <w:rsid w:val="00FA08F1"/>
    <w:rsid w:val="00FB1C97"/>
    <w:rsid w:val="00FB75D2"/>
    <w:rsid w:val="00FC2727"/>
    <w:rsid w:val="00FC7A95"/>
    <w:rsid w:val="00FC7B11"/>
    <w:rsid w:val="00FE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St-1254/2017-16</izvorni_sadrzaj>
    <derivirana_varijabla naziv="DomainObject.Oznaka_1">St-1254/2017-16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St-1254/2017</izvorni_sadrzaj>
    <derivirana_varijabla naziv="DomainObject.Predmet.OznakaBroj_1">St-1254/2017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PeIr CATERING j.d.o.o.</izvorni_sadrzaj>
    <derivirana_varijabla naziv="DomainObject.Predmet.ProtustrankaFormated_1">  PeIr CATERING j.d.o.o.</derivirana_varijabla>
  </DomainObject.Predmet.ProtustrankaFormated>
  <DomainObject.Predmet.ProtustrankaFormatedOIB>
    <izvorni_sadrzaj>  PeIr CATERING j.d.o.o., OIB 77127958208</izvorni_sadrzaj>
    <derivirana_varijabla naziv="DomainObject.Predmet.ProtustrankaFormatedOIB_1">  PeIr CATERING j.d.o.o., OIB 77127958208</derivirana_varijabla>
  </DomainObject.Predmet.ProtustrankaFormatedOIB>
  <DomainObject.Predmet.ProtustrankaFormatedWithAdress>
    <izvorni_sadrzaj> PeIr CATERING j.d.o.o., Podbrežje/XIII. 2, 10000 Zagreb</izvorni_sadrzaj>
    <derivirana_varijabla naziv="DomainObject.Predmet.ProtustrankaFormatedWithAdress_1"> PeIr CATERING j.d.o.o., Podbrežje/XIII. 2, 10000 Zagreb</derivirana_varijabla>
  </DomainObject.Predmet.ProtustrankaFormatedWithAdress>
  <DomainObject.Predmet.ProtustrankaFormatedWithAdressOIB>
    <izvorni_sadrzaj> PeIr CATERING j.d.o.o., OIB 77127958208, Podbrežje/XIII. 2, 10000 Zagreb</izvorni_sadrzaj>
    <derivirana_varijabla naziv="DomainObject.Predmet.ProtustrankaFormatedWithAdressOIB_1"> PeIr CATERING j.d.o.o., OIB 77127958208, Podbrežje/XIII. 2, 10000 Zagreb</derivirana_varijabla>
  </DomainObject.Predmet.ProtustrankaFormatedWithAdressOIB>
  <DomainObject.Predmet.ProtustrankaWithAdress>
    <izvorni_sadrzaj>PeIr CATERING j.d.o.o. Podbrežje/XIII. 2, 10000 Zagreb</izvorni_sadrzaj>
    <derivirana_varijabla naziv="DomainObject.Predmet.ProtustrankaWithAdress_1">PeIr CATERING j.d.o.o. Podbrežje/XIII. 2, 10000 Zagreb</derivirana_varijabla>
  </DomainObject.Predmet.ProtustrankaWithAdress>
  <DomainObject.Predmet.ProtustrankaWithAdressOIB>
    <izvorni_sadrzaj>PeIr CATERING j.d.o.o., OIB 77127958208, Podbrežje/XIII. 2, 10000 Zagreb</izvorni_sadrzaj>
    <derivirana_varijabla naziv="DomainObject.Predmet.ProtustrankaWithAdressOIB_1">PeIr CATERING j.d.o.o., OIB 77127958208, Podbrežje/XIII. 2, 10000 Zagreb</derivirana_varijabla>
  </DomainObject.Predmet.ProtustrankaWithAdressOIB>
  <DomainObject.Predmet.ProtustrankaNazivFormated>
    <izvorni_sadrzaj>PeIr CATERING j.d.o.o.</izvorni_sadrzaj>
    <derivirana_varijabla naziv="DomainObject.Predmet.ProtustrankaNazivFormated_1">PeIr CATERING j.d.o.o.</derivirana_varijabla>
  </DomainObject.Predmet.ProtustrankaNazivFormated>
  <DomainObject.Predmet.ProtustrankaNazivFormatedOIB>
    <izvorni_sadrzaj>PeIr CATERING j.d.o.o., OIB 77127958208</izvorni_sadrzaj>
    <derivirana_varijabla naziv="DomainObject.Predmet.ProtustrankaNazivFormatedOIB_1">PeIr CATERING j.d.o.o., OIB 77127958208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Petra Gospić</izvorni_sadrzaj>
    <derivirana_varijabla naziv="DomainObject.Predmet.StrankaFormated_1">  FINA Regionalni centar Zagreb; Petra Gospić</derivirana_varijabla>
  </DomainObject.Predmet.StrankaFormated>
  <DomainObject.Predmet.StrankaFormatedOIB>
    <izvorni_sadrzaj>  FINA Regionalni centar Zagreb, OIB 85821130368; Petra Gospić, OIB 03808464527</izvorni_sadrzaj>
    <derivirana_varijabla naziv="DomainObject.Predmet.StrankaFormatedOIB_1">  FINA Regionalni centar Zagreb, OIB 85821130368; Petra Gospić, OIB 03808464527</derivirana_varijabla>
  </DomainObject.Predmet.StrankaFormatedOIB>
  <DomainObject.Predmet.StrankaFormatedWithAdress>
    <izvorni_sadrzaj> FINA Regionalni centar Zagreb, Trg svibanjskih žrtava 1995. 1, 10000 Zagreb; Petra Gospić, Skalinska 2, 10000 Zagreb</izvorni_sadrzaj>
    <derivirana_varijabla naziv="DomainObject.Predmet.StrankaFormatedWithAdress_1"> FINA Regionalni centar Zagreb, Trg svibanjskih žrtava 1995. 1, 10000 Zagreb; Petra Gospić, Skalinska 2, 10000 Zagreb</derivirana_varijabla>
  </DomainObject.Predmet.StrankaFormatedWithAdress>
  <DomainObject.Predmet.StrankaFormatedWithAdressOIB>
    <izvorni_sadrzaj> FINA Regionalni centar Zagreb, OIB 85821130368, Trg svibanjskih žrtava 1995. 1, 10000 Zagreb; Petra Gospić, OIB 03808464527, Skalinska 2, 10000 Zagreb</izvorni_sadrzaj>
    <derivirana_varijabla naziv="DomainObject.Predmet.StrankaFormatedWithAdressOIB_1"> FINA Regionalni centar Zagreb, OIB 85821130368, Trg svibanjskih žrtava 1995. 1, 10000 Zagreb; Petra Gospić, OIB 03808464527, Skalinska 2, 10000 Zagreb</derivirana_varijabla>
  </DomainObject.Predmet.StrankaFormatedWithAdressOIB>
  <DomainObject.Predmet.StrankaWithAdress>
    <izvorni_sadrzaj>FINA Regionalni centar Zagreb Trg svibanjskih žrtava 1995. 1,10000 Zagreb,Petra Gospić Skalinska 2,10000 Zagreb</izvorni_sadrzaj>
    <derivirana_varijabla naziv="DomainObject.Predmet.StrankaWithAdress_1">FINA Regionalni centar Zagreb Trg svibanjskih žrtava 1995. 1,10000 Zagreb,Petra Gospić Skalinska 2,10000 Zagreb</derivirana_varijabla>
  </DomainObject.Predmet.StrankaWithAdress>
  <DomainObject.Predmet.StrankaWithAdressOIB>
    <izvorni_sadrzaj>FINA Regionalni centar Zagreb, OIB 85821130368, Trg svibanjskih žrtava 1995. 1,10000 Zagreb,Petra Gospić, OIB 03808464527, Skalinska 2,10000 Zagreb</izvorni_sadrzaj>
    <derivirana_varijabla naziv="DomainObject.Predmet.StrankaWithAdressOIB_1">FINA Regionalni centar Zagreb, OIB 85821130368, Trg svibanjskih žrtava 1995. 1,10000 Zagreb,Petra Gospić, OIB 03808464527, Skalinska 2,10000 Zagreb</derivirana_varijabla>
  </DomainObject.Predmet.StrankaWithAdressOIB>
  <DomainObject.Predmet.StrankaNazivFormated>
    <izvorni_sadrzaj>FINA Regionalni centar Zagreb,Petra Gospić</izvorni_sadrzaj>
    <derivirana_varijabla naziv="DomainObject.Predmet.StrankaNazivFormated_1">FINA Regionalni centar Zagreb,Petra Gospić</derivirana_varijabla>
  </DomainObject.Predmet.StrankaNazivFormated>
  <DomainObject.Predmet.StrankaNazivFormatedOIB>
    <izvorni_sadrzaj>FINA Regionalni centar Zagreb, OIB 85821130368,Petra Gospić, OIB 03808464527</izvorni_sadrzaj>
    <derivirana_varijabla naziv="DomainObject.Predmet.StrankaNazivFormatedOIB_1">FINA Regionalni centar Zagreb, OIB 85821130368,Petra Gospić, OIB 03808464527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Petra Gospić</item>
    </izvorni_sadrzaj>
    <derivirana_varijabla naziv="DomainObject.Predmet.StrankaListFormated_1">
      <item>FINA Regionalni centar Zagreb</item>
      <item>Petra Gospić</item>
    </derivirana_varijabla>
  </DomainObject.Predmet.StrankaListFormated>
  <DomainObject.Predmet.StrankaListFormatedOIB>
    <izvorni_sadrzaj>
      <item>FINA Regionalni centar Zagreb, OIB 85821130368</item>
      <item>Petra Gospić, OIB 03808464527</item>
    </izvorni_sadrzaj>
    <derivirana_varijabla naziv="DomainObject.Predmet.StrankaListFormatedOIB_1">
      <item>FINA Regionalni centar Zagreb, OIB 85821130368</item>
      <item>Petra Gospić, OIB 03808464527</item>
    </derivirana_varijabla>
  </DomainObject.Predmet.StrankaListFormatedOIB>
  <DomainObject.Predmet.StrankaListFormatedWithAdress>
    <izvorni_sadrzaj>
      <item>FINA Regionalni centar Zagreb, Trg svibanjskih žrtava 1995. 1, 10000 Zagreb</item>
      <item>Petra Gospić, Skalinska 2, 10000 Zagreb</item>
    </izvorni_sadrzaj>
    <derivirana_varijabla naziv="DomainObject.Predmet.StrankaListFormatedWithAdress_1">
      <item>FINA Regionalni centar Zagreb, Trg svibanjskih žrtava 1995. 1, 10000 Zagreb</item>
      <item>Petra Gospić, Skalinska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Petra Gospić, OIB 03808464527, Skalinska 2, 10000 Zagreb</item>
    </izvorni_sadrzaj>
    <derivirana_varijabla naziv="DomainObject.Predmet.StrankaListFormatedWithAdressOIB_1">
      <item>FINA Regionalni centar Zagreb, OIB 85821130368, Trg svibanjskih žrtava 1995. 1, 10000 Zagreb</item>
      <item>Petra Gospić, OIB 03808464527, Skalinska 2, 10000 Zagreb</item>
    </derivirana_varijabla>
  </DomainObject.Predmet.StrankaListFormatedWithAdressOIB>
  <DomainObject.Predmet.StrankaListNazivFormated>
    <izvorni_sadrzaj>
      <item>FINA Regionalni centar Zagreb</item>
      <item>Petra Gospić</item>
    </izvorni_sadrzaj>
    <derivirana_varijabla naziv="DomainObject.Predmet.StrankaListNazivFormated_1">
      <item>FINA Regionalni centar Zagreb</item>
      <item>Petra Gospić</item>
    </derivirana_varijabla>
  </DomainObject.Predmet.StrankaListNazivFormated>
  <DomainObject.Predmet.StrankaListNazivFormatedOIB>
    <izvorni_sadrzaj>
      <item>FINA Regionalni centar Zagreb, OIB 85821130368</item>
      <item>Petra Gospić, OIB 03808464527</item>
    </izvorni_sadrzaj>
    <derivirana_varijabla naziv="DomainObject.Predmet.StrankaListNazivFormatedOIB_1">
      <item>FINA Regionalni centar Zagreb, OIB 85821130368</item>
      <item>Petra Gospić, OIB 03808464527</item>
    </derivirana_varijabla>
  </DomainObject.Predmet.StrankaListNazivFormatedOIB>
  <DomainObject.Predmet.ProtuStrankaListFormated>
    <izvorni_sadrzaj>
      <item>PeIr CATERING j.d.o.o.</item>
    </izvorni_sadrzaj>
    <derivirana_varijabla naziv="DomainObject.Predmet.ProtuStrankaListFormated_1">
      <item>PeIr CATERING j.d.o.o.</item>
    </derivirana_varijabla>
  </DomainObject.Predmet.ProtuStrankaListFormated>
  <DomainObject.Predmet.ProtuStrankaListFormatedOIB>
    <izvorni_sadrzaj>
      <item>PeIr CATERING j.d.o.o., OIB 77127958208</item>
    </izvorni_sadrzaj>
    <derivirana_varijabla naziv="DomainObject.Predmet.ProtuStrankaListFormatedOIB_1">
      <item>PeIr CATERING j.d.o.o., OIB 77127958208</item>
    </derivirana_varijabla>
  </DomainObject.Predmet.ProtuStrankaListFormatedOIB>
  <DomainObject.Predmet.ProtuStrankaListFormatedWithAdress>
    <izvorni_sadrzaj>
      <item>PeIr CATERING j.d.o.o., Podbrežje/XIII. 2, 10000 Zagreb</item>
    </izvorni_sadrzaj>
    <derivirana_varijabla naziv="DomainObject.Predmet.ProtuStrankaListFormatedWithAdress_1">
      <item>PeIr CATERING j.d.o.o., Podbrežje/XIII. 2, 10000 Zagreb</item>
    </derivirana_varijabla>
  </DomainObject.Predmet.ProtuStrankaListFormatedWithAdress>
  <DomainObject.Predmet.ProtuStrankaListFormatedWithAdressOIB>
    <izvorni_sadrzaj>
      <item>PeIr CATERING j.d.o.o., OIB 77127958208, Podbrežje/XIII. 2, 10000 Zagreb</item>
    </izvorni_sadrzaj>
    <derivirana_varijabla naziv="DomainObject.Predmet.ProtuStrankaListFormatedWithAdressOIB_1">
      <item>PeIr CATERING j.d.o.o., OIB 77127958208, Podbrežje/XIII. 2, 10000 Zagreb</item>
    </derivirana_varijabla>
  </DomainObject.Predmet.ProtuStrankaListFormatedWithAdressOIB>
  <DomainObject.Predmet.ProtuStrankaListNazivFormated>
    <izvorni_sadrzaj>
      <item>PeIr CATERING j.d.o.o.</item>
    </izvorni_sadrzaj>
    <derivirana_varijabla naziv="DomainObject.Predmet.ProtuStrankaListNazivFormated_1">
      <item>PeIr CATERING j.d.o.o.</item>
    </derivirana_varijabla>
  </DomainObject.Predmet.ProtuStrankaListNazivFormated>
  <DomainObject.Predmet.ProtuStrankaListNazivFormatedOIB>
    <izvorni_sadrzaj>
      <item>PeIr CATERING j.d.o.o., OIB 77127958208</item>
    </izvorni_sadrzaj>
    <derivirana_varijabla naziv="DomainObject.Predmet.ProtuStrankaListNazivFormatedOIB_1">
      <item>PeIr CATERING j.d.o.o., OIB 77127958208</item>
    </derivirana_varijabla>
  </DomainObject.Predmet.ProtuStrankaListNazivFormatedOIB>
  <DomainObject.Predmet.OstaliListFormated>
    <izvorni_sadrzaj>
      <item>Petra Gospić</item>
      <item>Raiffeisenbank Austria d.d.</item>
    </izvorni_sadrzaj>
    <derivirana_varijabla naziv="DomainObject.Predmet.OstaliListFormated_1">
      <item>Petra Gospić</item>
      <item>Raiffeisenbank Austria d.d.</item>
    </derivirana_varijabla>
  </DomainObject.Predmet.OstaliListFormated>
  <DomainObject.Predmet.OstaliListFormatedOIB>
    <izvorni_sadrzaj>
      <item>Petra Gospić, OIB 03808464527</item>
      <item>Raiffeisenbank Austria d.d., OIB 53056966535</item>
    </izvorni_sadrzaj>
    <derivirana_varijabla naziv="DomainObject.Predmet.OstaliListFormatedOIB_1">
      <item>Petra Gospić, OIB 03808464527</item>
      <item>Raiffeisenbank Austria d.d., OIB 53056966535</item>
    </derivirana_varijabla>
  </DomainObject.Predmet.OstaliListFormatedOIB>
  <DomainObject.Predmet.OstaliListFormatedWithAdress>
    <izvorni_sadrzaj>
      <item>Petra Gospić, Skalinska 2, 10000 Zagreb</item>
      <item>Raiffeisenbank Austria d.d., Magazinska cesta 69, 10000 Zagreb</item>
    </izvorni_sadrzaj>
    <derivirana_varijabla naziv="DomainObject.Predmet.OstaliListFormatedWithAdress_1">
      <item>Petra Gospić, Skalinska 2,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Gospić, OIB 03808464527, Skalinska 2, 10000 Zagreb</item>
      <item>Raiffeisenbank Austria d.d., OIB 53056966535, Magazinska cesta 69, 10000 Zagreb</item>
    </izvorni_sadrzaj>
    <derivirana_varijabla naziv="DomainObject.Predmet.OstaliListFormatedWithAdressOIB_1">
      <item>Petra Gospić, OIB 03808464527, Skalinska 2,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Gospić</item>
      <item>Raiffeisenbank Austria d.d.</item>
    </izvorni_sadrzaj>
    <derivirana_varijabla naziv="DomainObject.Predmet.OstaliListNazivFormated_1">
      <item>Petra Gospić</item>
      <item>Raiffeisenbank Austria d.d.</item>
    </derivirana_varijabla>
  </DomainObject.Predmet.OstaliListNazivFormated>
  <DomainObject.Predmet.OstaliListNazivFormatedOIB>
    <izvorni_sadrzaj>
      <item>Petra Gospić, OIB 03808464527</item>
      <item>Raiffeisenbank Austria d.d., OIB 53056966535</item>
    </izvorni_sadrzaj>
    <derivirana_varijabla naziv="DomainObject.Predmet.OstaliListNazivFormatedOIB_1">
      <item>Petra Gospić, OIB 03808464527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St-1254/2017-16</izvorni_sadrzaj>
    <derivirana_varijabla naziv="DomainObject.PoslovniBrojDokumenta_1">St-1254/2017-16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PeIr CATERING j.d.o.o.</izvorni_sadrzaj>
    <derivirana_varijabla naziv="DomainObject.Predmet.ProtustrankaIDrugi_1">PeIr CATERING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PeIr CATERING j.d.o.o., OIB 77127958208, Podbrežje/XIII. 2, 10000 Zagreb</izvorni_sadrzaj>
    <derivirana_varijabla naziv="DomainObject.Predmet.ProtustrankaIDrugiAdressOIB_1">PeIr CATERING j.d.o.o., OIB 77127958208, Podbrežje/XIII.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PeIr CATERING j.d.o.o.</item>
      <item>Petra Gospić</item>
      <item>Petra Gospić</item>
      <item>Raiffeisenbank Austria d.d.</item>
    </izvorni_sadrzaj>
    <derivirana_varijabla naziv="DomainObject.Predmet.SudioniciListNaziv_1">
      <item>FINA Regionalni centar Zagreb</item>
      <item>PeIr CATERING j.d.o.o.</item>
      <item>Petra Gospić</item>
      <item>Petra Gospić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PeIr CATERING j.d.o.o., OIB 77127958208, Podbrežje/XIII. 2,10000 Zagreb</item>
      <item>Petra Gospić, OIB 03808464527, Skalinska 2,10000 Zagreb</item>
      <item>Petra Gospić, OIB 03808464527, Skalinska 2,10000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77127958208</item>
      <item>, OIB 03808464527</item>
      <item>, OIB 03808464527</item>
      <item>, OIB 53056966535</item>
    </izvorni_sadrzaj>
    <derivirana_varijabla naziv="DomainObject.Predmet.SudioniciListNazivOIB_1">
      <item>, OIB 85821130368</item>
      <item>, OIB 77127958208</item>
      <item>, OIB 03808464527</item>
      <item>, OIB 03808464527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FC8C2-1700-42CC-8B8D-88DCCA251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5208</properties:Characters>
  <properties:Lines>101</properties:Lines>
  <properties:Paragraphs>28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2017-10-18T08:32:00Z</cp:lastPrinted>
  <dcterms:modified xmlns:xsi="http://www.w3.org/2001/XMLSchema-instance" xsi:type="dcterms:W3CDTF">2017-10-18T08:33:00Z</dcterms:modified>
  <cp:revision>196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St-1254/2017-16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