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5571" w14:paraId="4fb5571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A2672F">
        <w:rPr>
          <w:rFonts w:cs="Times New Roman" w:hAnsi="Times New Roman" w:ascii="Times New Roman"/>
          <w:sz w:val="24"/>
        </w:rPr>
        <w:t>4974</w:t>
      </w:r>
      <w:r w:rsidR="00B70107">
        <w:rPr>
          <w:rFonts w:cs="Times New Roman" w:hAnsi="Times New Roman" w:ascii="Times New Roman"/>
          <w:sz w:val="24"/>
        </w:rPr>
        <w:t>/16</w:t>
      </w:r>
      <w:r w:rsidR="00A2672F">
        <w:rPr>
          <w:rFonts w:cs="Times New Roman" w:hAnsi="Times New Roman" w:ascii="Times New Roman"/>
          <w:sz w:val="24"/>
        </w:rPr>
        <w:t>-25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C27934" w:rsidRPr="00C27934">
        <w:rPr>
          <w:sz w:val="24"/>
          <w:szCs w:val="24"/>
        </w:rPr>
        <w:t>nakon obustavljenog skraćenog stečajnog postupka nad dužnikom BENJAMIN LIN d.o.o. za trgovinu i usluge, Zagreb (Grad Zagreb), Trg bana Josipa Jelačića 3, OIB 27328515725,  povodom prijedloga vjerovnika INPULS-LEASING d.o.o. za lesaing, Zagreb, Velimira Škorpika 24/I, OIB 65918029671,koje zastupaju Zlatko Knezović, Marijana Dević i Ivana Brekalo Knezović, odvjetnici u OD Knezović &amp; partneri j.t.d., Zagreb, Radnička cesta 54, za otvaranje  stečajnog postupka nad dužnikom BENJAMIN LIN d.o.o. za trgovinu i usluge, Zagreb (Grad Zagreb), Trg bana Josipa Jelačića 3, OIB 27328515725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941952">
        <w:rPr>
          <w:sz w:val="24"/>
          <w:szCs w:val="24"/>
        </w:rPr>
        <w:t>dana 2</w:t>
      </w:r>
      <w:r w:rsidR="00C27934">
        <w:rPr>
          <w:sz w:val="24"/>
          <w:szCs w:val="24"/>
        </w:rPr>
        <w:t>0</w:t>
      </w:r>
      <w:r w:rsidRPr="008201EF">
        <w:rPr>
          <w:sz w:val="24"/>
          <w:szCs w:val="24"/>
        </w:rPr>
        <w:t xml:space="preserve">. </w:t>
      </w:r>
      <w:r w:rsidR="00C27934">
        <w:rPr>
          <w:sz w:val="24"/>
          <w:szCs w:val="24"/>
        </w:rPr>
        <w:t>ožujka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C27934" w:rsidRPr="00C27934">
        <w:rPr>
          <w:sz w:val="24"/>
          <w:szCs w:val="24"/>
        </w:rPr>
        <w:t>Jadranka Subašić, Zagreb, Dankovečka ulica 9, OIB: 12988907528</w:t>
      </w:r>
      <w:r w:rsidRPr="008201EF">
        <w:rPr>
          <w:sz w:val="24"/>
          <w:szCs w:val="24"/>
        </w:rPr>
        <w:t xml:space="preserve">, dužnika </w:t>
      </w:r>
      <w:r w:rsidR="00C27934" w:rsidRPr="00C27934">
        <w:rPr>
          <w:sz w:val="24"/>
          <w:szCs w:val="24"/>
        </w:rPr>
        <w:t>BENJAMIN LIN d.o.o. za trgovinu i usluge, Zagreb (Grad Zagreb), Trg bana Josipa Jelačića 3, OIB 27328515725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</w:t>
      </w:r>
      <w:r w:rsidR="00C27934">
        <w:rPr>
          <w:sz w:val="24"/>
          <w:szCs w:val="24"/>
        </w:rPr>
        <w:t xml:space="preserve"> HR9223900011300000460, model 00</w:t>
      </w:r>
      <w:r w:rsidR="00CA7AA4">
        <w:rPr>
          <w:sz w:val="24"/>
          <w:szCs w:val="24"/>
        </w:rPr>
        <w:t>, s pozivom na broj 2001-</w:t>
      </w:r>
      <w:r w:rsidR="00C27934">
        <w:rPr>
          <w:sz w:val="24"/>
          <w:szCs w:val="24"/>
        </w:rPr>
        <w:t>497416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C27934" w:rsidRPr="00C27934">
        <w:rPr>
          <w:sz w:val="24"/>
          <w:szCs w:val="24"/>
        </w:rPr>
        <w:t>BENJAMIN LIN d.o.o. za trgovinu i usluge, Zagreb (Grad Zagreb), Trg bana Josipa Jelačića 3, OIB 27328515725</w:t>
      </w:r>
      <w:r>
        <w:rPr>
          <w:sz w:val="24"/>
          <w:szCs w:val="24"/>
        </w:rPr>
        <w:t xml:space="preserve">, a predlagatelj je </w:t>
      </w:r>
      <w:r w:rsidR="00C27934" w:rsidRPr="00C27934">
        <w:rPr>
          <w:sz w:val="24"/>
          <w:szCs w:val="24"/>
        </w:rPr>
        <w:t>INPULS-LEASING d.o.o. za lesaing, Zagreb, Velimira Škorpika 24/I, OIB 65918029671</w:t>
      </w:r>
      <w:r w:rsidR="00C27934">
        <w:rPr>
          <w:sz w:val="24"/>
          <w:szCs w:val="24"/>
        </w:rPr>
        <w:t>.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41952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</w:t>
      </w:r>
      <w:r w:rsidR="00C27934">
        <w:rPr>
          <w:sz w:val="24"/>
          <w:szCs w:val="24"/>
        </w:rPr>
        <w:t>0</w:t>
      </w:r>
      <w:r w:rsidR="00CA7AA4">
        <w:rPr>
          <w:sz w:val="24"/>
          <w:szCs w:val="24"/>
        </w:rPr>
        <w:t xml:space="preserve">. </w:t>
      </w:r>
      <w:r w:rsidR="00C27934">
        <w:rPr>
          <w:sz w:val="24"/>
          <w:szCs w:val="24"/>
        </w:rPr>
        <w:t>ožujka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1A5CDD" w:rsidP="001A5CDD" w:rsidR="00CA7AA4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A7AA4">
        <w:rPr>
          <w:sz w:val="24"/>
          <w:szCs w:val="24"/>
        </w:rPr>
        <w:t>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992513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992513" w:rsidP="008D02DE" w:rsidR="00992513">
      <w:r>
        <w:t>Za točnost otpravka-ovlašteni službenik</w:t>
      </w:r>
    </w:p>
    <w:p w:rsidRDefault="00992513" w:rsidP="00992513" w:rsidR="002B4A0D">
      <w:r>
        <w:tab/>
        <w:t xml:space="preserve">   Monika Grbac</w:t>
      </w:r>
      <w:r w:rsidR="000F6013" w:rsidRPr="00992513">
        <w:rPr>
          <w:sz w:val="24"/>
          <w:szCs w:val="24"/>
        </w:rPr>
        <w:t xml:space="preserve"> </w:t>
      </w:r>
      <w:r w:rsidR="00234474" w:rsidRPr="00992513">
        <w:rPr>
          <w:sz w:val="24"/>
          <w:szCs w:val="24"/>
        </w:rPr>
        <w:t xml:space="preserve"> </w:t>
      </w:r>
    </w:p>
    <w:sectPr w:rsidSect="005A530A" w:rsidR="002B4A0D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62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C27934">
          <w:rPr>
            <w:sz w:val="24"/>
          </w:rPr>
          <w:t>4974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1A5CDD"/>
    <w:rsid w:val="00234474"/>
    <w:rsid w:val="002B4A0D"/>
    <w:rsid w:val="004A45B3"/>
    <w:rsid w:val="004F7144"/>
    <w:rsid w:val="00540E95"/>
    <w:rsid w:val="00563AF3"/>
    <w:rsid w:val="005A530A"/>
    <w:rsid w:val="0090551F"/>
    <w:rsid w:val="0093262C"/>
    <w:rsid w:val="00941952"/>
    <w:rsid w:val="00992513"/>
    <w:rsid w:val="009D164C"/>
    <w:rsid w:val="009F34A2"/>
    <w:rsid w:val="009F3F2D"/>
    <w:rsid w:val="00A2672F"/>
    <w:rsid w:val="00A90AAF"/>
    <w:rsid w:val="00B25E5B"/>
    <w:rsid w:val="00B70107"/>
    <w:rsid w:val="00C27934"/>
    <w:rsid w:val="00CA7AA4"/>
    <w:rsid w:val="00D03905"/>
    <w:rsid w:val="00D91F49"/>
    <w:rsid w:val="00DC76B0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51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51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St-4974/2016-25</izvorni_sadrzaj>
    <derivirana_varijabla naziv="DomainObject.Oznaka_1">St-4974/2016-25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4974</izvorni_sadrzaj>
    <derivirana_varijabla naziv="DomainObject.Predmet.Broj_1">4974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St-4974/2016</izvorni_sadrzaj>
    <derivirana_varijabla naziv="DomainObject.Predmet.OznakaBroj_1">St-4974/2016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BENJAMIN LIN d.o.o. zastupanog po punomoćniku JADRANKA SUBAŠIĆ</izvorni_sadrzaj>
    <derivirana_varijabla naziv="DomainObject.Predmet.ProtustrankaFormated_1">  BENJAMIN LIN d.o.o. zastupanog po punomoćniku JADRANKA SUBAŠIĆ</derivirana_varijabla>
  </DomainObject.Predmet.ProtustrankaFormated>
  <DomainObject.Predmet.ProtustrankaFormatedOIB>
    <izvorni_sadrzaj>  BENJAMIN LIN d.o.o., OIB 27328515725 zastupanog po punomoćniku JADRANKA SUBAŠIĆ</izvorni_sadrzaj>
    <derivirana_varijabla naziv="DomainObject.Predmet.ProtustrankaFormatedOIB_1">  BENJAMIN LIN d.o.o., OIB 27328515725 zastupanog po punomoćniku JADRANKA SUBAŠIĆ</derivirana_varijabla>
  </DomainObject.Predmet.ProtustrankaFormatedOIB>
  <DomainObject.Predmet.ProtustrankaFormatedWithAdress>
    <izvorni_sadrzaj> BENJAMIN LIN d.o.o., Trg bana Josipa Jelačića 3, 10000 Zagreb zastupanog po punomoćniku JADRANKA SUBAŠIĆ</izvorni_sadrzaj>
    <derivirana_varijabla naziv="DomainObject.Predmet.ProtustrankaFormatedWithAdress_1"> BENJAMIN LIN d.o.o., Trg bana Josipa Jelačića 3, 10000 Zagreb zastupanog po punomoćniku JADRANKA SUBAŠIĆ</derivirana_varijabla>
  </DomainObject.Predmet.ProtustrankaFormatedWithAdress>
  <DomainObject.Predmet.ProtustrankaFormatedWithAdressOIB>
    <izvorni_sadrzaj> BENJAMIN LIN d.o.o., OIB 27328515725, Trg bana Josipa Jelačića 3, 10000 Zagreb zastupanog po punomoćniku JADRANKA SUBAŠIĆ</izvorni_sadrzaj>
    <derivirana_varijabla naziv="DomainObject.Predmet.ProtustrankaFormatedWithAdressOIB_1"> BENJAMIN LIN d.o.o., OIB 27328515725, Trg bana Josipa Jelačića 3, 10000 Zagreb zastupanog po punomoćniku JADRANKA SUBAŠIĆ</derivirana_varijabla>
  </DomainObject.Predmet.ProtustrankaFormatedWithAdressOIB>
  <DomainObject.Predmet.ProtustrankaWithAdress>
    <izvorni_sadrzaj>BENJAMIN LIN d.o.o. Trg bana Josipa Jelačića 3, 10000 Zagreb</izvorni_sadrzaj>
    <derivirana_varijabla naziv="DomainObject.Predmet.ProtustrankaWithAdress_1">BENJAMIN LIN d.o.o. Trg bana Josipa Jelačića 3, 10000 Zagreb</derivirana_varijabla>
  </DomainObject.Predmet.ProtustrankaWithAdress>
  <DomainObject.Predmet.ProtustrankaWithAdressOIB>
    <izvorni_sadrzaj>BENJAMIN LIN d.o.o., OIB 27328515725, Trg bana Josipa Jelačića 3, 10000 Zagreb</izvorni_sadrzaj>
    <derivirana_varijabla naziv="DomainObject.Predmet.ProtustrankaWithAdressOIB_1">BENJAMIN LIN d.o.o., OIB 27328515725, Trg bana Josipa Jelačića 3, 10000 Zagreb</derivirana_varijabla>
  </DomainObject.Predmet.ProtustrankaWithAdressOIB>
  <DomainObject.Predmet.ProtustrankaNazivFormated>
    <izvorni_sadrzaj>BENJAMIN LIN d.o.o.</izvorni_sadrzaj>
    <derivirana_varijabla naziv="DomainObject.Predmet.ProtustrankaNazivFormated_1">BENJAMIN LIN d.o.o.</derivirana_varijabla>
  </DomainObject.Predmet.ProtustrankaNazivFormated>
  <DomainObject.Predmet.ProtustrankaNazivFormatedOIB>
    <izvorni_sadrzaj>BENJAMIN LIN d.o.o., OIB 27328515725</izvorni_sadrzaj>
    <derivirana_varijabla naziv="DomainObject.Predmet.ProtustrankaNazivFormatedOIB_1">BENJAMIN LIN d.o.o., OIB 27328515725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 KNEZOVIĆ &amp; PARTNERI j.t.d.</izvorni_sadrzaj>
    <derivirana_varijabla naziv="DomainObject.Predmet.StrankaFormated_1">  FINA Regionalni centar Zagreb; IMPULS-LEASING društvo s ograničenom odgovornošću za leasing zastupanog po punomoćniku OD KNEZOVIĆ &amp; PARTNERI j.t.d.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 KNEZOVIĆ &amp; PARTNERI j.t.d.</izvorni_sadrzaj>
    <derivirana_varijabla naziv="DomainObject.Predmet.StrankaFormatedOIB_1">  FINA Regionalni centar Zagreb, OIB 85821130368; IMPULS-LEASING društvo s ograničenom odgovornošću za leasing, OIB 65918029671 zastupanog po punomoćniku OD KNEZOVIĆ &amp; PARTNERI j.t.d.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 KNEZOVIĆ &amp; PARTNERI j.t.d.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 KNEZOVIĆ &amp; PARTNERI j.t.d.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 KNEZOVIĆ &amp; PARTNERI j.t.d.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 KNEZOVIĆ &amp; PARTNERI j.t.d.</item>
    </izvorni_sadrzaj>
    <derivirana_varijabla naziv="DomainObject.Predmet.StrankaListFormated_1">
      <item>FINA Regionalni centar Zagreb</item>
      <item>IMPULS-LEASING društvo s ograničenom odgovornošću za leasing zastupanog po punomoćniku OD KNEZOVIĆ &amp; PARTNERI j.t.d.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 KNEZOVIĆ &amp; PARTNERI j.t.d.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 KNEZOVIĆ &amp; PARTNERI j.t.d.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 KNEZOVIĆ &amp; PARTNERI j.t.d.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 KNEZOVIĆ &amp; PARTNERI j.t.d.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BENJAMIN LIN d.o.o. zastupanog po punomoćniku JADRANKA SUBAŠIĆ</item>
    </izvorni_sadrzaj>
    <derivirana_varijabla naziv="DomainObject.Predmet.ProtuStrankaListFormated_1">
      <item>BENJAMIN LIN d.o.o. zastupanog po punomoćniku JADRANKA SUBAŠIĆ</item>
    </derivirana_varijabla>
  </DomainObject.Predmet.ProtuStrankaListFormated>
  <DomainObject.Predmet.ProtuStrankaListFormatedOIB>
    <izvorni_sadrzaj>
      <item>BENJAMIN LIN d.o.o., OIB 27328515725 zastupanog po punomoćniku JADRANKA SUBAŠIĆ</item>
    </izvorni_sadrzaj>
    <derivirana_varijabla naziv="DomainObject.Predmet.ProtuStrankaListFormatedOIB_1">
      <item>BENJAMIN LIN d.o.o., OIB 27328515725 zastupanog po punomoćniku JADRANKA SUBAŠIĆ</item>
    </derivirana_varijabla>
  </DomainObject.Predmet.ProtuStrankaListFormatedOIB>
  <DomainObject.Predmet.ProtuStrankaListFormatedWithAdress>
    <izvorni_sadrzaj>
      <item>BENJAMIN LIN d.o.o., Trg bana Josipa Jelačića 3, 10000 Zagreb zastupanog po punomoćniku JADRANKA SUBAŠIĆ</item>
    </izvorni_sadrzaj>
    <derivirana_varijabla naziv="DomainObject.Predmet.ProtuStrankaListFormatedWithAdress_1">
      <item>BENJAMIN LIN d.o.o., Trg bana Josipa Jelačića 3, 10000 Zagreb zastupanog po punomoćniku JADRANKA SUBAŠIĆ</item>
    </derivirana_varijabla>
  </DomainObject.Predmet.ProtuStrankaListFormatedWithAdress>
  <DomainObject.Predmet.ProtuStrankaListFormatedWithAdressOIB>
    <izvorni_sadrzaj>
      <item>BENJAMIN LIN d.o.o., OIB 27328515725, Trg bana Josipa Jelačića 3, 10000 Zagreb zastupanog po punomoćniku JADRANKA SUBAŠIĆ</item>
    </izvorni_sadrzaj>
    <derivirana_varijabla naziv="DomainObject.Predmet.ProtuStrankaListFormatedWithAdressOIB_1">
      <item>BENJAMIN LIN d.o.o., OIB 27328515725, Trg bana Josipa Jelačića 3, 10000 Zagreb zastupanog po punomoćniku JADRANKA SUBAŠIĆ</item>
    </derivirana_varijabla>
  </DomainObject.Predmet.ProtuStrankaListFormatedWithAdressOIB>
  <DomainObject.Predmet.ProtuStrankaListNazivFormated>
    <izvorni_sadrzaj>
      <item>BENJAMIN LIN d.o.o.</item>
    </izvorni_sadrzaj>
    <derivirana_varijabla naziv="DomainObject.Predmet.ProtuStrankaListNazivFormated_1">
      <item>BENJAMIN LIN d.o.o.</item>
    </derivirana_varijabla>
  </DomainObject.Predmet.ProtuStrankaListNazivFormated>
  <DomainObject.Predmet.ProtuStrankaListNazivFormatedOIB>
    <izvorni_sadrzaj>
      <item>BENJAMIN LIN d.o.o., OIB 27328515725</item>
    </izvorni_sadrzaj>
    <derivirana_varijabla naziv="DomainObject.Predmet.ProtuStrankaListNazivFormatedOIB_1">
      <item>BENJAMIN LIN d.o.o., OIB 27328515725</item>
    </derivirana_varijabla>
  </DomainObject.Predmet.ProtuStrankaListNazivFormatedOIB>
  <DomainObject.Predmet.OstaliListFormated>
    <izvorni_sadrzaj>
      <item>JADRANKA SUBAŠIĆ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_1">
      <item>JADRANKA SUBAŠIĆ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>
  <DomainObject.Predmet.OstaliListFormatedOIB>
    <izvorni_sadrzaj>
      <item>JADRANKA SUBAŠIĆ, OIB 12988907528 punomoćnik sudionika u postupku BENJAMIN LIN d.o.o.</item>
      <item>OD KNEZOVIĆ &amp; PARTNERI j.t.d. punomoćnik sudionika u postupku IMPULS-LEASING društvo s ograničenom odgovornošću za leasing</item>
    </izvorni_sadrzaj>
    <derivirana_varijabla naziv="DomainObject.Predmet.OstaliListFormatedOIB_1">
      <item>JADRANKA SUBAŠIĆ, OIB 12988907528 punomoćnik sudionika u postupku BENJAMIN LIN d.o.o.</item>
      <item>OD KNEZOVIĆ &amp; PARTNERI j.t.d. punomoćnik sudionika u postupku IMPULS-LEASING društvo s ograničenom odgovornošću za leasing</item>
    </derivirana_varijabla>
  </DomainObject.Predmet.OstaliListFormatedOIB>
  <DomainObject.Predmet.OstaliListFormatedWithAdress>
    <izvorni_sadrzaj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_1">
      <item>JADRANKA SUBAŠIĆ,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izvorni_sadrzaj>
    <derivirana_varijabla naziv="DomainObject.Predmet.OstaliListFormatedWithAdressOIB_1">
      <item>JADRANKA SUBAŠIĆ, OIB 12988907528, Dankovečka 9, 10000 Zagreb punomoćnik sudionika u postupku BENJAMIN LIN d.o.o.</item>
      <item>OD KNEZOVIĆ &amp; PARTNERI j.t.d., Radnička c. 54,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JADRANKA SUBAŠIĆ</item>
      <item>OD KNEZOVIĆ &amp; PARTNERI j.t.d.</item>
    </izvorni_sadrzaj>
    <derivirana_varijabla naziv="DomainObject.Predmet.OstaliListNazivFormated_1">
      <item>JADRANKA SUBAŠIĆ</item>
      <item>OD KNEZOVIĆ &amp; PARTNERI j.t.d.</item>
    </derivirana_varijabla>
  </DomainObject.Predmet.OstaliListNazivFormated>
  <DomainObject.Predmet.OstaliListNazivFormatedOIB>
    <izvorni_sadrzaj>
      <item>JADRANKA SUBAŠIĆ, OIB 12988907528</item>
      <item>OD KNEZOVIĆ &amp; PARTNERI j.t.d.</item>
    </izvorni_sadrzaj>
    <derivirana_varijabla naziv="DomainObject.Predmet.OstaliListNazivFormatedOIB_1">
      <item>JADRANKA SUBAŠIĆ, OIB 12988907528</item>
      <item>OD KNEZOVIĆ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St-4974/2016-25</izvorni_sadrzaj>
    <derivirana_varijabla naziv="DomainObject.PoslovniBrojDokumenta_1">St-4974/2016-25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BENJAMIN LIN d.o.o.</izvorni_sadrzaj>
    <derivirana_varijabla naziv="DomainObject.Predmet.ProtustrankaIDrugi_1">BENJAMIN 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BENJAMIN LIN d.o.o., OIB 27328515725, Trg bana Josipa Jelačića 3, 10000 Zagreb</izvorni_sadrzaj>
    <derivirana_varijabla naziv="DomainObject.Predmet.ProtustrankaIDrugiAdressOIB_1">BENJAMIN LIN d.o.o., OIB 27328515725,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BENJAMIN LIN d.o.o.</item>
      <item>FINA Regionalni centar Zagreb</item>
      <item>JADRANKA SUBAŠIĆ</item>
      <item>OD KNEZOVIĆ &amp; PARTNERI j.t.d.</item>
      <item>IMPULS-LEASING društvo s ograničenom odgovornošću za leasing</item>
    </izvorni_sadrzaj>
    <derivirana_varijabla naziv="DomainObject.Predmet.SudioniciListNaziv_1">
      <item>BENJAMIN LIN d.o.o.</item>
      <item>FINA Regionalni centar Zagreb</item>
      <item>JADRANKA SUBAŠIĆ</item>
      <item>OD KNEZOVIĆ &amp; PARTNERI j.t.d.</item>
      <item>IMPULS-LEASING društvo s ograničenom odgovornošću za leasing</item>
    </derivirana_varijabla>
  </DomainObject.Predmet.SudioniciListNaziv>
  <DomainObject.Predmet.SudioniciListAdressOIB>
    <izvorni_sadrzaj>
      <item>BENJAMIN LIN d.o.o., OIB 27328515725, Trg bana Josipa Jelačića 3,10000 Zagreb</item>
      <item>FINA Regionalni centar Zagreb, OIB 85821130368, Trg svibanjskih žrtava 1995. 1,10000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izvorni_sadrzaj>
    <derivirana_varijabla naziv="DomainObject.Predmet.SudioniciListAdressOIB_1">
      <item>BENJAMIN LIN d.o.o., OIB 27328515725, Trg bana Josipa Jelačića 3,10000 Zagreb</item>
      <item>FINA Regionalni centar Zagreb, OIB 85821130368, Trg svibanjskih žrtava 1995. 1,10000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27328515725</item>
      <item>, OIB 85821130368</item>
      <item>, OIB 12988907528</item>
      <item>, OIB null</item>
      <item>, OIB 65918029671</item>
    </izvorni_sadrzaj>
    <derivirana_varijabla naziv="DomainObject.Predmet.SudioniciListNazivOIB_1">
      <item>, OIB 27328515725</item>
      <item>, OIB 85821130368</item>
      <item>, OIB 12988907528</item>
      <item>, OIB null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4295</properties:Characters>
  <properties:Lines>103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2018-03-20T11:49:00Z</dcterms:created>
  <dc:creator>Monika Grbac</dc:creator>
  <cp:lastModifiedBy>Monika Grbac</cp:lastModifiedBy>
  <cp:lastPrinted>2018-03-20T11:53:00Z</cp:lastPrinted>
  <dcterms:modified xmlns:xsi="http://www.w3.org/2001/XMLSchema-instance" xsi:type="dcterms:W3CDTF">2018-03-20T11:53:00Z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St-4974/2016-25 / Odluka - Rješenje - trošak (st-4974-16_BENJAMIN_LIN.docx)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