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446b" w14:paraId="73e446b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85211F" w:rsidRPr="0085211F">
        <w:rPr>
          <w:b/>
          <w:sz w:val="24"/>
        </w:rPr>
        <w:t>SPURS j.d.o.o.</w:t>
      </w:r>
      <w:r w:rsidRPr="003D5956">
        <w:rPr>
          <w:b/>
          <w:sz w:val="24"/>
        </w:rPr>
        <w:t xml:space="preserve">, </w:t>
      </w:r>
      <w:r w:rsidR="0085211F" w:rsidRPr="0085211F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85211F" w:rsidRPr="0085211F">
        <w:rPr>
          <w:b/>
          <w:sz w:val="24"/>
        </w:rPr>
        <w:t>Vijenac Kraljeve Sutjeske 2</w:t>
      </w:r>
      <w:r w:rsidRPr="003D5956">
        <w:rPr>
          <w:b/>
          <w:sz w:val="24"/>
        </w:rPr>
        <w:t xml:space="preserve">, MBS: </w:t>
      </w:r>
      <w:r w:rsidR="0085211F" w:rsidRPr="0085211F">
        <w:rPr>
          <w:b/>
          <w:sz w:val="24"/>
        </w:rPr>
        <w:t>030151789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85211F" w:rsidRPr="0085211F">
        <w:rPr>
          <w:b/>
          <w:sz w:val="24"/>
        </w:rPr>
        <w:t>78113256264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</w:t>
      </w:r>
      <w:r w:rsidR="00C12C14">
        <w:rPr>
          <w:sz w:val="24"/>
        </w:rPr>
        <w:t>8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85211F" w:rsidRPr="0085211F">
        <w:rPr>
          <w:b/>
        </w:rPr>
        <w:t xml:space="preserve">Filip </w:t>
      </w:r>
      <w:proofErr w:type="spellStart"/>
      <w:r w:rsidR="0085211F" w:rsidRPr="0085211F">
        <w:rPr>
          <w:b/>
        </w:rPr>
        <w:t>Španjić</w:t>
      </w:r>
      <w:proofErr w:type="spellEnd"/>
      <w:r w:rsidR="0085211F" w:rsidRPr="0085211F">
        <w:rPr>
          <w:b/>
        </w:rPr>
        <w:t>, OIB: 43755282820</w:t>
      </w:r>
      <w:r w:rsidRPr="00754992">
        <w:rPr>
          <w:b/>
        </w:rPr>
        <w:t xml:space="preserve">, </w:t>
      </w:r>
      <w:r w:rsidR="0085211F" w:rsidRPr="0085211F">
        <w:rPr>
          <w:b/>
        </w:rPr>
        <w:t>Osijek, Vijenac Kraljeve Sutjeske 2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85211F">
        <w:rPr>
          <w:b/>
        </w:rPr>
        <w:t>SPURS j.d.o.o., Osijek, Vijenac Kraljeve Sutjeske 2, MBS: 030151789</w:t>
      </w:r>
      <w:r w:rsidR="0085211F">
        <w:t xml:space="preserve">, </w:t>
      </w:r>
      <w:r w:rsidR="0085211F">
        <w:rPr>
          <w:b/>
        </w:rPr>
        <w:t>OIB: 78113256264</w:t>
      </w:r>
      <w:r w:rsidR="00640948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85211F">
        <w:rPr>
          <w:b/>
        </w:rPr>
        <w:t xml:space="preserve">Filip </w:t>
      </w:r>
      <w:proofErr w:type="spellStart"/>
      <w:r w:rsidR="0085211F">
        <w:rPr>
          <w:b/>
        </w:rPr>
        <w:t>Španjić</w:t>
      </w:r>
      <w:proofErr w:type="spellEnd"/>
      <w:r w:rsidR="0085211F">
        <w:rPr>
          <w:b/>
        </w:rPr>
        <w:t>, Osijek, Vijenac Kraljeve Sutjeske 2</w:t>
      </w:r>
      <w:r>
        <w:t xml:space="preserve">, </w:t>
      </w:r>
      <w:r w:rsidRPr="009C396C">
        <w:t>ne plati iznos iz točke 1</w:t>
      </w:r>
      <w:r w:rsidR="00A969B6">
        <w:t>.</w:t>
      </w:r>
      <w:r w:rsidRPr="009C396C">
        <w:t xml:space="preserve">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85211F">
        <w:rPr>
          <w:b/>
        </w:rPr>
        <w:t xml:space="preserve">Filip </w:t>
      </w:r>
      <w:proofErr w:type="spellStart"/>
      <w:r w:rsidR="0085211F">
        <w:rPr>
          <w:b/>
        </w:rPr>
        <w:t>Španjić</w:t>
      </w:r>
      <w:proofErr w:type="spellEnd"/>
      <w:r w:rsidR="0085211F">
        <w:rPr>
          <w:b/>
        </w:rPr>
        <w:t>, Osijek, Vijenac Kraljeve Sutjeske 2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85211F">
        <w:rPr>
          <w:b/>
        </w:rPr>
        <w:t xml:space="preserve">Filip </w:t>
      </w:r>
      <w:proofErr w:type="spellStart"/>
      <w:r w:rsidR="0085211F">
        <w:rPr>
          <w:b/>
        </w:rPr>
        <w:t>Španjić</w:t>
      </w:r>
      <w:proofErr w:type="spellEnd"/>
      <w:r w:rsidR="0085211F">
        <w:rPr>
          <w:b/>
        </w:rPr>
        <w:t>, Osijek, Vijenac Kraljeve Sutjeske 2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5D1E8D">
        <w:rPr>
          <w:b/>
        </w:rPr>
        <w:t xml:space="preserve">Filip </w:t>
      </w:r>
      <w:proofErr w:type="spellStart"/>
      <w:r w:rsidR="005D1E8D">
        <w:rPr>
          <w:b/>
        </w:rPr>
        <w:t>Španjić</w:t>
      </w:r>
      <w:proofErr w:type="spellEnd"/>
      <w:r w:rsidR="005D1E8D">
        <w:rPr>
          <w:b/>
        </w:rPr>
        <w:t>, Osijek, Vijenac Kraljeve Sutjeske 2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</w:t>
      </w:r>
      <w:r w:rsidR="00C12C14">
        <w:rPr>
          <w:sz w:val="24"/>
        </w:rPr>
        <w:t>8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5D1E8D" w:rsidRPr="005D1E8D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5D1E8D" w:rsidRPr="005D1E8D">
        <w:t xml:space="preserve">Filip </w:t>
      </w:r>
      <w:proofErr w:type="spellStart"/>
      <w:r w:rsidR="005D1E8D" w:rsidRPr="005D1E8D">
        <w:t>Španjić</w:t>
      </w:r>
      <w:proofErr w:type="spellEnd"/>
      <w:r w:rsidR="005D1E8D" w:rsidRPr="005D1E8D">
        <w:t>, Osijek, Vijenac Kraljeve Sutjeske 2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F435D4">
        <w:t>2</w:t>
      </w:r>
      <w:r w:rsidR="00C12C14">
        <w:t>8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B66" w:rsidR="003F7B66">
      <w:r>
        <w:separator/>
      </w:r>
    </w:p>
  </w:endnote>
  <w:endnote w:id="0" w:type="continuationSeparator">
    <w:p w:rsidRDefault="003F7B66" w:rsidR="003F7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B66" w:rsidR="003F7B66">
      <w:r>
        <w:separator/>
      </w:r>
    </w:p>
  </w:footnote>
  <w:footnote w:id="0" w:type="continuationSeparator">
    <w:p w:rsidRDefault="003F7B66" w:rsidR="003F7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B6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4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617C2">
      <w:t>6 St-2221/16-3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4617C2">
      <w:t>2221</w:t>
    </w:r>
    <w:r>
      <w:t>/16-3</w:t>
    </w:r>
  </w:p>
  <w:p w:rsidRDefault="003F7B66" w:rsidP="00546D11" w:rsidR="00546D11">
    <w:pPr>
      <w:jc w:val="right"/>
    </w:pPr>
  </w:p>
  <w:p w:rsidRDefault="003F7B6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440E"/>
    <w:rsid w:val="0009759A"/>
    <w:rsid w:val="00110DE1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1E2105"/>
    <w:rsid w:val="002010CC"/>
    <w:rsid w:val="00203CE3"/>
    <w:rsid w:val="00207758"/>
    <w:rsid w:val="002126A9"/>
    <w:rsid w:val="002378A7"/>
    <w:rsid w:val="00252EBC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3F7B66"/>
    <w:rsid w:val="00420F10"/>
    <w:rsid w:val="00425C43"/>
    <w:rsid w:val="00437E25"/>
    <w:rsid w:val="00440A6B"/>
    <w:rsid w:val="004445B5"/>
    <w:rsid w:val="0044680C"/>
    <w:rsid w:val="004617C2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D1E8D"/>
    <w:rsid w:val="005E147B"/>
    <w:rsid w:val="005F39F6"/>
    <w:rsid w:val="005F702C"/>
    <w:rsid w:val="0060372C"/>
    <w:rsid w:val="00630962"/>
    <w:rsid w:val="00640948"/>
    <w:rsid w:val="006478A3"/>
    <w:rsid w:val="00653F1A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5211F"/>
    <w:rsid w:val="00870A14"/>
    <w:rsid w:val="008A0198"/>
    <w:rsid w:val="008A6DA0"/>
    <w:rsid w:val="008A7573"/>
    <w:rsid w:val="008D3F18"/>
    <w:rsid w:val="008F6F35"/>
    <w:rsid w:val="008F70F4"/>
    <w:rsid w:val="0090080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104F2"/>
    <w:rsid w:val="00A61091"/>
    <w:rsid w:val="00A81A23"/>
    <w:rsid w:val="00A969B6"/>
    <w:rsid w:val="00AA1592"/>
    <w:rsid w:val="00AC143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12C14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41308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4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4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104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04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4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4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4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4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104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04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4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4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St-2221/2016</izvorni_sadrzaj>
    <derivirana_varijabla naziv="DomainObject.Predmet.OznakaBroj_1">St-2221/2016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SPURS j.d.o.o. za ugostiteljstvo i ostale usluge</izvorni_sadrzaj>
    <derivirana_varijabla naziv="DomainObject.Predmet.ProtustrankaFormated_1">  SPURS j.d.o.o. za ugostiteljstvo i ostale usluge</derivirana_varijabla>
  </DomainObject.Predmet.ProtustrankaFormated>
  <DomainObject.Predmet.ProtustrankaFormatedOIB>
    <izvorni_sadrzaj>  SPURS j.d.o.o. za ugostiteljstvo i ostale usluge, OIB 78113256264</izvorni_sadrzaj>
    <derivirana_varijabla naziv="DomainObject.Predmet.ProtustrankaFormatedOIB_1">  SPURS j.d.o.o. za ugostiteljstvo i ostale usluge, OIB 78113256264</derivirana_varijabla>
  </DomainObject.Predmet.ProtustrankaFormatedOIB>
  <DomainObject.Predmet.ProtustrankaFormatedWithAdress>
    <izvorni_sadrzaj> SPURS j.d.o.o. za ugostiteljstvo i ostale usluge, Vijenac Kraljeve Sutjeske 2, 31000 Osijek</izvorni_sadrzaj>
    <derivirana_varijabla naziv="DomainObject.Predmet.ProtustrankaFormatedWithAdress_1"> SPURS j.d.o.o. za ugostiteljstvo i ostale usluge, Vijenac Kraljeve Sutjeske 2, 31000 Osijek</derivirana_varijabla>
  </DomainObject.Predmet.ProtustrankaFormatedWithAdress>
  <DomainObject.Predmet.ProtustrankaFormatedWithAdressOIB>
    <izvorni_sadrzaj> SPURS j.d.o.o. za ugostiteljstvo i ostale usluge, OIB 78113256264, Vijenac Kraljeve Sutjeske 2, 31000 Osijek</izvorni_sadrzaj>
    <derivirana_varijabla naziv="DomainObject.Predmet.ProtustrankaFormatedWithAdressOIB_1"> SPURS j.d.o.o. za ugostiteljstvo i ostale usluge, OIB 78113256264, Vijenac Kraljeve Sutjeske 2, 31000 Osijek</derivirana_varijabla>
  </DomainObject.Predmet.ProtustrankaFormatedWithAdressOIB>
  <DomainObject.Predmet.ProtustrankaWithAdress>
    <izvorni_sadrzaj>SPURS j.d.o.o. za ugostiteljstvo i ostale usluge Vijenac Kraljeve Sutjeske 2, 31000 Osijek</izvorni_sadrzaj>
    <derivirana_varijabla naziv="DomainObject.Predmet.ProtustrankaWithAdress_1">SPURS j.d.o.o. za ugostiteljstvo i ostale usluge Vijenac Kraljeve Sutjeske 2, 31000 Osijek</derivirana_varijabla>
  </DomainObject.Predmet.ProtustrankaWithAdress>
  <DomainObject.Predmet.ProtustrankaWithAdressOIB>
    <izvorni_sadrzaj>SPURS j.d.o.o. za ugostiteljstvo i ostale usluge, OIB 78113256264, Vijenac Kraljeve Sutjeske 2, 31000 Osijek</izvorni_sadrzaj>
    <derivirana_varijabla naziv="DomainObject.Predmet.ProtustrankaWithAdressOIB_1">SPURS j.d.o.o. za ugostiteljstvo i ostale usluge, OIB 78113256264, Vijenac Kraljeve Sutjeske 2, 31000 Osijek</derivirana_varijabla>
  </DomainObject.Predmet.ProtustrankaWithAdressOIB>
  <DomainObject.Predmet.ProtustrankaNazivFormated>
    <izvorni_sadrzaj>SPURS j.d.o.o. za ugostiteljstvo i ostale usluge</izvorni_sadrzaj>
    <derivirana_varijabla naziv="DomainObject.Predmet.ProtustrankaNazivFormated_1">SPURS j.d.o.o. za ugostiteljstvo i ostale usluge</derivirana_varijabla>
  </DomainObject.Predmet.ProtustrankaNazivFormated>
  <DomainObject.Predmet.ProtustrankaNazivFormatedOIB>
    <izvorni_sadrzaj>SPURS j.d.o.o. za ugostiteljstvo i ostale usluge, OIB 78113256264</izvorni_sadrzaj>
    <derivirana_varijabla naziv="DomainObject.Predmet.ProtustrankaNazivFormatedOIB_1">SPURS j.d.o.o. za ugostiteljstvo i ostale usluge, OIB 78113256264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SPURS j.d.o.o. za ugostiteljstvo i ostale usluge</item>
    </izvorni_sadrzaj>
    <derivirana_varijabla naziv="DomainObject.Predmet.ProtuStrankaListFormated_1">
      <item>SPURS j.d.o.o. za ugostiteljstvo i ostale usluge</item>
    </derivirana_varijabla>
  </DomainObject.Predmet.ProtuStrankaListFormated>
  <DomainObject.Predmet.ProtuStrankaListFormatedOIB>
    <izvorni_sadrzaj>
      <item>SPURS j.d.o.o. za ugostiteljstvo i ostale usluge, OIB 78113256264</item>
    </izvorni_sadrzaj>
    <derivirana_varijabla naziv="DomainObject.Predmet.ProtuStrankaListFormatedOIB_1">
      <item>SPURS j.d.o.o. za ugostiteljstvo i ostale usluge, OIB 78113256264</item>
    </derivirana_varijabla>
  </DomainObject.Predmet.ProtuStrankaListFormatedOIB>
  <DomainObject.Predmet.ProtuStrankaListFormatedWithAdress>
    <izvorni_sadrzaj>
      <item>SPURS j.d.o.o. za ugostiteljstvo i ostale usluge, Vijenac Kraljeve Sutjeske 2, 31000 Osijek</item>
    </izvorni_sadrzaj>
    <derivirana_varijabla naziv="DomainObject.Predmet.ProtuStrankaListFormatedWithAdress_1">
      <item>SPURS j.d.o.o. za ugostiteljstvo i ostale usluge, Vijenac Kraljeve Sutjeske 2, 31000 Osijek</item>
    </derivirana_varijabla>
  </DomainObject.Predmet.ProtuStrankaListFormatedWithAdress>
  <DomainObject.Predmet.ProtuStrankaListFormatedWithAdressOIB>
    <izvorni_sadrzaj>
      <item>SPURS j.d.o.o. za ugostiteljstvo i ostale usluge, OIB 78113256264, Vijenac Kraljeve Sutjeske 2, 31000 Osijek</item>
    </izvorni_sadrzaj>
    <derivirana_varijabla naziv="DomainObject.Predmet.ProtuStrankaListFormatedWithAdressOIB_1">
      <item>SPURS j.d.o.o. za ugostiteljstvo i ostale usluge, OIB 78113256264, Vijenac Kraljeve Sutjeske 2, 31000 Osijek</item>
    </derivirana_varijabla>
  </DomainObject.Predmet.ProtuStrankaListFormatedWithAdressOIB>
  <DomainObject.Predmet.ProtuStrankaListNazivFormated>
    <izvorni_sadrzaj>
      <item>SPURS j.d.o.o. za ugostiteljstvo i ostale usluge</item>
    </izvorni_sadrzaj>
    <derivirana_varijabla naziv="DomainObject.Predmet.ProtuStrankaListNazivFormated_1">
      <item>SPURS j.d.o.o. za ugostiteljstvo i ostale usluge</item>
    </derivirana_varijabla>
  </DomainObject.Predmet.ProtuStrankaListNazivFormated>
  <DomainObject.Predmet.ProtuStrankaListNazivFormatedOIB>
    <izvorni_sadrzaj>
      <item>SPURS j.d.o.o. za ugostiteljstvo i ostale usluge, OIB 78113256264</item>
    </izvorni_sadrzaj>
    <derivirana_varijabla naziv="DomainObject.Predmet.ProtuStrankaListNazivFormatedOIB_1">
      <item>SPURS j.d.o.o. za ugostiteljstvo i ostale usluge, OIB 78113256264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SPURS j.d.o.o. za ugostiteljstvo i ostale usluge</izvorni_sadrzaj>
    <derivirana_varijabla naziv="DomainObject.Predmet.ProtustrankaIDrugi_1">SPURS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SPURS j.d.o.o. za ugostiteljstvo i ostale usluge, OIB 78113256264, Vijenac Kraljeve Sutjeske 2, 31000 Osijek</izvorni_sadrzaj>
    <derivirana_varijabla naziv="DomainObject.Predmet.ProtustrankaIDrugiAdressOIB_1">SPURS j.d.o.o. za ugostiteljstvo i ostale usluge, OIB 78113256264, Vijenac Kraljeve Sutjeske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SPURS j.d.o.o. za ugostiteljstvo i ostale usluge</item>
    </izvorni_sadrzaj>
    <derivirana_varijabla naziv="DomainObject.Predmet.SudioniciListNaziv_1">
      <item>FINA RC OSIJEK</item>
      <item>SPURS j.d.o.o. za ugostiteljstvo i ostale usluge</item>
    </derivirana_varijabla>
  </DomainObject.Predmet.SudioniciListNaziv>
  <DomainObject.Predmet.SudioniciListAdressOIB>
    <izvorni_sadrzaj>
      <item>FINA RC OSIJEK, OIB 85821130368</item>
      <item>SPURS j.d.o.o. za ugostiteljstvo i ostale usluge, OIB 78113256264, Vijenac Kraljeve Sutjeske 2,31000 Osijek</item>
    </izvorni_sadrzaj>
    <derivirana_varijabla naziv="DomainObject.Predmet.SudioniciListAdressOIB_1">
      <item>FINA RC OSIJEK, OIB 85821130368</item>
      <item>SPURS j.d.o.o. za ugostiteljstvo i ostale usluge, OIB 78113256264, Vijenac Kraljeve Sutjeske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78113256264</item>
    </izvorni_sadrzaj>
    <derivirana_varijabla naziv="DomainObject.Predmet.SudioniciListNazivOIB_1">
      <item>, OIB 85821130368</item>
      <item>, OIB 78113256264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F677D-68A1-4E4A-AA8A-6DE4DDD29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2566</properties:Characters>
  <properties:Lines>111</properties:Lines>
  <properties:Paragraphs>24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2016-11-28T09:31:00Z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