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c779" w14:paraId="a39c779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A1F97" w:rsidR="008A1F97" w:rsidRPr="002635B0">
      <w:pPr>
        <w:ind w:left="2880"/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A1F97" w:rsidP="008A1F97" w:rsidR="008A1F97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8A1F97" w:rsidP="008A1F97" w:rsidR="008A1F97" w:rsidRPr="006E7B5F">
      <w:pPr>
        <w:jc w:val="both"/>
        <w:rPr>
          <w:color w:val="FF0000"/>
        </w:rPr>
      </w:pPr>
      <w:r w:rsidRPr="00F25ABF">
        <w:rPr>
          <w:color w:val="FF0000"/>
        </w:rPr>
        <w:t xml:space="preserve">MARJAN ANTUNOVIĆ j.d.o.o. </w:t>
      </w:r>
      <w:r>
        <w:rPr>
          <w:color w:val="FF0000"/>
        </w:rPr>
        <w:t xml:space="preserve">, </w:t>
      </w:r>
      <w:r w:rsidRPr="00F25ABF">
        <w:rPr>
          <w:color w:val="FF0000"/>
        </w:rPr>
        <w:t>Dugo Selo (Grad Dugo Selo)</w:t>
      </w:r>
      <w:r>
        <w:rPr>
          <w:color w:val="FF0000"/>
        </w:rPr>
        <w:t>,</w:t>
      </w:r>
      <w:r w:rsidRPr="00F25ABF">
        <w:rPr>
          <w:color w:val="FF0000"/>
        </w:rPr>
        <w:t xml:space="preserve">Marije Jurić Zagorke 5 </w:t>
      </w:r>
      <w:r>
        <w:rPr>
          <w:color w:val="FF0000"/>
        </w:rPr>
        <w:t xml:space="preserve">, OIB: </w:t>
      </w:r>
      <w:r w:rsidRPr="00F25ABF">
        <w:rPr>
          <w:color w:val="FF0000"/>
        </w:rPr>
        <w:t xml:space="preserve">89461400298 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>
        <w:rPr>
          <w:color w:val="FF0000"/>
        </w:rPr>
        <w:t>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8A1F97" w:rsidRPr="00F25ABF">
        <w:rPr>
          <w:color w:val="FF0000"/>
        </w:rPr>
        <w:t xml:space="preserve">MARJAN ANTUNOVIĆ j.d.o.o. </w:t>
      </w:r>
      <w:r w:rsidR="008A1F97">
        <w:rPr>
          <w:color w:val="FF0000"/>
        </w:rPr>
        <w:t xml:space="preserve">, </w:t>
      </w:r>
      <w:r w:rsidR="008A1F97" w:rsidRPr="00F25ABF">
        <w:rPr>
          <w:color w:val="FF0000"/>
        </w:rPr>
        <w:t>Dugo Selo (Grad Dugo Selo)</w:t>
      </w:r>
      <w:r w:rsidR="008A1F97">
        <w:rPr>
          <w:color w:val="FF0000"/>
        </w:rPr>
        <w:t>,</w:t>
      </w:r>
      <w:r w:rsidR="008A1F97" w:rsidRPr="00F25ABF">
        <w:rPr>
          <w:color w:val="FF0000"/>
        </w:rPr>
        <w:t xml:space="preserve">Marije Jurić Zagorke 5 </w:t>
      </w:r>
      <w:r w:rsidR="008A1F97">
        <w:rPr>
          <w:color w:val="FF0000"/>
        </w:rPr>
        <w:t xml:space="preserve">, OIB: </w:t>
      </w:r>
      <w:r w:rsidR="008A1F97" w:rsidRPr="00F25ABF">
        <w:rPr>
          <w:color w:val="FF0000"/>
        </w:rPr>
        <w:t>89461400298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</w:t>
      </w:r>
      <w:r w:rsidR="008A1F97">
        <w:t>90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A1F97" w:rsidP="008A1F97" w:rsidR="008A1F9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A1F97" w:rsidP="008A1F97" w:rsidR="008A1F97">
      <w:pPr>
        <w:ind w:firstLine="555"/>
        <w:jc w:val="both"/>
      </w:pPr>
    </w:p>
    <w:p w:rsidRDefault="008A1F97" w:rsidP="008A1F97" w:rsidR="008A1F9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A1F97" w:rsidP="008A1F97" w:rsidR="008A1F97" w:rsidRPr="00E974B3">
      <w:pPr>
        <w:ind w:firstLine="709"/>
        <w:jc w:val="both"/>
      </w:pPr>
    </w:p>
    <w:p w:rsidRDefault="008A1F97" w:rsidP="008A1F97" w:rsidR="008A1F9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46.323,14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A1F97" w:rsidP="008A1F97" w:rsidR="008A1F97" w:rsidRPr="00E974B3">
      <w:pPr>
        <w:jc w:val="both"/>
      </w:pPr>
    </w:p>
    <w:p w:rsidRDefault="008A1F97" w:rsidP="008A1F97" w:rsidR="008A1F9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0E282B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9330CE">
        <w:t>4</w:t>
      </w:r>
      <w:r w:rsidR="00F33108">
        <w:t>.</w:t>
      </w:r>
      <w:r w:rsidR="009E601E">
        <w:t>8</w:t>
      </w:r>
      <w:r w:rsidR="00F33108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8A1F97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9330CE">
      <w:t>7</w:t>
    </w:r>
    <w:r w:rsidR="008A1F97">
      <w:t>90</w:t>
    </w:r>
    <w:r w:rsidR="00783373">
      <w:t>/</w:t>
    </w:r>
    <w:r w:rsidR="00453927">
      <w:t>2016</w:t>
    </w:r>
    <w:r w:rsidR="00E24890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55369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2489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36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369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36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36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36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369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36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36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St-3790/2016</izvorni_sadrzaj>
    <derivirana_varijabla naziv="DomainObject.Predmet.OznakaBroj_1">St-3790/2016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MARJAN ANTUNOVIĆ j.d.o.o.</izvorni_sadrzaj>
    <derivirana_varijabla naziv="DomainObject.Predmet.ProtustrankaFormated_1">  MARJAN ANTUNOVIĆ j.d.o.o.</derivirana_varijabla>
  </DomainObject.Predmet.ProtustrankaFormated>
  <DomainObject.Predmet.ProtustrankaFormatedOIB>
    <izvorni_sadrzaj>  MARJAN ANTUNOVIĆ j.d.o.o., OIB 89461400298</izvorni_sadrzaj>
    <derivirana_varijabla naziv="DomainObject.Predmet.ProtustrankaFormatedOIB_1">  MARJAN ANTUNOVIĆ j.d.o.o., OIB 89461400298</derivirana_varijabla>
  </DomainObject.Predmet.ProtustrankaFormatedOIB>
  <DomainObject.Predmet.ProtustrankaFormatedWithAdress>
    <izvorni_sadrzaj> MARJAN ANTUNOVIĆ j.d.o.o., Marije Jurić Zagorke 5, 10370 Dugo Selo</izvorni_sadrzaj>
    <derivirana_varijabla naziv="DomainObject.Predmet.ProtustrankaFormatedWithAdress_1"> MARJAN ANTUNOVIĆ j.d.o.o., Marije Jurić Zagorke 5, 10370 Dugo Selo</derivirana_varijabla>
  </DomainObject.Predmet.ProtustrankaFormatedWithAdress>
  <DomainObject.Predmet.ProtustrankaFormatedWithAdressOIB>
    <izvorni_sadrzaj> MARJAN ANTUNOVIĆ j.d.o.o., OIB 89461400298, Marije Jurić Zagorke 5, 10370 Dugo Selo</izvorni_sadrzaj>
    <derivirana_varijabla naziv="DomainObject.Predmet.ProtustrankaFormatedWithAdressOIB_1"> MARJAN ANTUNOVIĆ j.d.o.o., OIB 89461400298, Marije Jurić Zagorke 5, 10370 Dugo Selo</derivirana_varijabla>
  </DomainObject.Predmet.ProtustrankaFormatedWithAdressOIB>
  <DomainObject.Predmet.ProtustrankaWithAdress>
    <izvorni_sadrzaj>MARJAN ANTUNOVIĆ j.d.o.o. Marije Jurić Zagorke 5, 10370 Dugo Selo</izvorni_sadrzaj>
    <derivirana_varijabla naziv="DomainObject.Predmet.ProtustrankaWithAdress_1">MARJAN ANTUNOVIĆ j.d.o.o. Marije Jurić Zagorke 5, 10370 Dugo Selo</derivirana_varijabla>
  </DomainObject.Predmet.ProtustrankaWithAdress>
  <DomainObject.Predmet.ProtustrankaWithAdressOIB>
    <izvorni_sadrzaj>MARJAN ANTUNOVIĆ j.d.o.o., OIB 89461400298, Marije Jurić Zagorke 5, 10370 Dugo Selo</izvorni_sadrzaj>
    <derivirana_varijabla naziv="DomainObject.Predmet.ProtustrankaWithAdressOIB_1">MARJAN ANTUNOVIĆ j.d.o.o., OIB 89461400298, Marije Jurić Zagorke 5, 10370 Dugo Selo</derivirana_varijabla>
  </DomainObject.Predmet.ProtustrankaWithAdressOIB>
  <DomainObject.Predmet.ProtustrankaNazivFormated>
    <izvorni_sadrzaj>MARJAN ANTUNOVIĆ j.d.o.o.</izvorni_sadrzaj>
    <derivirana_varijabla naziv="DomainObject.Predmet.ProtustrankaNazivFormated_1">MARJAN ANTUNOVIĆ j.d.o.o.</derivirana_varijabla>
  </DomainObject.Predmet.ProtustrankaNazivFormated>
  <DomainObject.Predmet.ProtustrankaNazivFormatedOIB>
    <izvorni_sadrzaj>MARJAN ANTUNOVIĆ j.d.o.o., OIB 89461400298</izvorni_sadrzaj>
    <derivirana_varijabla naziv="DomainObject.Predmet.ProtustrankaNazivFormatedOIB_1">MARJAN ANTUNOVIĆ j.d.o.o., OIB 89461400298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Marjan Antunović</izvorni_sadrzaj>
    <derivirana_varijabla naziv="DomainObject.Predmet.StrankaFormated_1">  FINA Regionalni centar Zagreb; Marjan Antunović</derivirana_varijabla>
  </DomainObject.Predmet.StrankaFormated>
  <DomainObject.Predmet.StrankaFormatedOIB>
    <izvorni_sadrzaj>  FINA Regionalni centar Zagreb, OIB 85821130368; Marjan Antunović, OIB 93969580022</izvorni_sadrzaj>
    <derivirana_varijabla naziv="DomainObject.Predmet.StrankaFormatedOIB_1">  FINA Regionalni centar Zagreb, OIB 85821130368; Marjan Antunović, OIB 93969580022</derivirana_varijabla>
  </DomainObject.Predmet.StrankaFormatedOIB>
  <DomainObject.Predmet.StrankaFormatedWithAdress>
    <izvorni_sadrzaj> FINA Regionalni centar Zagreb, Trg svibanjskih žrtava 1995. 1, 10000 Zagreb; Marjan Antunović, Ulica Hrvatskih Branitelja 7, 10370 Dugo Selo</izvorni_sadrzaj>
    <derivirana_varijabla naziv="DomainObject.Predmet.StrankaFormatedWithAdress_1"> FINA Regionalni centar Zagreb, Trg svibanjskih žrtava 1995. 1, 10000 Zagreb; Marjan Antunović, Ulica Hrvatskih Branitelja 7, 10370 Dugo Selo</derivirana_varijabla>
  </DomainObject.Predmet.StrankaFormatedWithAdress>
  <DomainObject.Predmet.StrankaFormatedWithAdressOIB>
    <izvorni_sadrzaj> FINA Regionalni centar Zagreb, OIB 85821130368, Trg svibanjskih žrtava 1995. 1, 10000 Zagreb; Marjan Antunović, OIB 93969580022, Ulica Hrvatskih Branitelja 7, 10370 Dugo Selo</izvorni_sadrzaj>
    <derivirana_varijabla naziv="DomainObject.Predmet.StrankaFormatedWithAdressOIB_1"> FINA Regionalni centar Zagreb, OIB 85821130368, Trg svibanjskih žrtava 1995. 1, 10000 Zagreb; Marjan Antunović, OIB 93969580022, Ulica Hrvatskih Branitelja 7, 10370 Dugo Selo</derivirana_varijabla>
  </DomainObject.Predmet.StrankaFormatedWithAdressOIB>
  <DomainObject.Predmet.StrankaWithAdress>
    <izvorni_sadrzaj>FINA Regionalni centar Zagreb Trg svibanjskih žrtava 1995. 1,10000 Zagreb,Marjan Antunović Ulica Hrvatskih Branitelja 7,10370 Dugo Selo</izvorni_sadrzaj>
    <derivirana_varijabla naziv="DomainObject.Predmet.StrankaWithAdress_1">FINA Regionalni centar Zagreb Trg svibanjskih žrtava 1995. 1,10000 Zagreb,Marjan Antunović Ulica Hrvatskih Branitelja 7,10370 Dugo Selo</derivirana_varijabla>
  </DomainObject.Predmet.StrankaWithAdress>
  <DomainObject.Predmet.StrankaWithAdressOIB>
    <izvorni_sadrzaj>FINA Regionalni centar Zagreb, OIB 85821130368, Trg svibanjskih žrtava 1995. 1,10000 Zagreb,Marjan Antunović, OIB 93969580022, Ulica Hrvatskih Branitelja 7,10370 Dugo Selo</izvorni_sadrzaj>
    <derivirana_varijabla naziv="DomainObject.Predmet.StrankaWithAdressOIB_1">FINA Regionalni centar Zagreb, OIB 85821130368, Trg svibanjskih žrtava 1995. 1,10000 Zagreb,Marjan Antunović, OIB 93969580022, Ulica Hrvatskih Branitelja 7,10370 Dugo Selo</derivirana_varijabla>
  </DomainObject.Predmet.StrankaWithAdressOIB>
  <DomainObject.Predmet.StrankaNazivFormated>
    <izvorni_sadrzaj>FINA Regionalni centar Zagreb,Marjan Antunović</izvorni_sadrzaj>
    <derivirana_varijabla naziv="DomainObject.Predmet.StrankaNazivFormated_1">FINA Regionalni centar Zagreb,Marjan Antunović</derivirana_varijabla>
  </DomainObject.Predmet.StrankaNazivFormated>
  <DomainObject.Predmet.StrankaNazivFormatedOIB>
    <izvorni_sadrzaj>FINA Regionalni centar Zagreb, OIB 85821130368,Marjan Antunović, OIB 93969580022</izvorni_sadrzaj>
    <derivirana_varijabla naziv="DomainObject.Predmet.StrankaNazivFormatedOIB_1">FINA Regionalni centar Zagreb, OIB 85821130368,Marjan Antunović, OIB 93969580022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Marjan Antunović</item>
    </izvorni_sadrzaj>
    <derivirana_varijabla naziv="DomainObject.Predmet.StrankaListFormated_1">
      <item>FINA Regionalni centar Zagreb</item>
      <item>Marjan Antunović</item>
    </derivirana_varijabla>
  </DomainObject.Predmet.StrankaListFormated>
  <DomainObject.Predmet.StrankaListFormatedOIB>
    <izvorni_sadrzaj>
      <item>FINA Regionalni centar Zagreb, OIB 85821130368</item>
      <item>Marjan Antunović, OIB 93969580022</item>
    </izvorni_sadrzaj>
    <derivirana_varijabla naziv="DomainObject.Predmet.StrankaListFormatedOIB_1">
      <item>FINA Regionalni centar Zagreb, OIB 85821130368</item>
      <item>Marjan Antunović, OIB 93969580022</item>
    </derivirana_varijabla>
  </DomainObject.Predmet.StrankaListFormatedOIB>
  <DomainObject.Predmet.StrankaListFormatedWithAdress>
    <izvorni_sadrzaj>
      <item>FINA Regionalni centar Zagreb, Trg svibanjskih žrtava 1995. 1, 10000 Zagreb</item>
      <item>Marjan Antunović, Ulica Hrvatskih Branitelja 7, 10370 Dugo Selo</item>
    </izvorni_sadrzaj>
    <derivirana_varijabla naziv="DomainObject.Predmet.StrankaListFormatedWithAdress_1">
      <item>FINA Regionalni centar Zagreb, Trg svibanjskih žrtava 1995. 1, 10000 Zagreb</item>
      <item>Marjan Antunović, Ulica Hrvatskih Branitelja 7,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Marjan Antunović, OIB 93969580022, Ulica Hrvatskih Branitelja 7, 10370 Dugo Selo</item>
    </izvorni_sadrzaj>
    <derivirana_varijabla naziv="DomainObject.Predmet.StrankaListFormatedWithAdressOIB_1">
      <item>FINA Regionalni centar Zagreb, OIB 85821130368, Trg svibanjskih žrtava 1995. 1, 10000 Zagreb</item>
      <item>Marjan Antunović, OIB 93969580022, Ulica Hrvatskih Branitelja 7, 10370 Dugo Selo</item>
    </derivirana_varijabla>
  </DomainObject.Predmet.StrankaListFormatedWithAdressOIB>
  <DomainObject.Predmet.StrankaListNazivFormated>
    <izvorni_sadrzaj>
      <item>FINA Regionalni centar Zagreb</item>
      <item>Marjan Antunović</item>
    </izvorni_sadrzaj>
    <derivirana_varijabla naziv="DomainObject.Predmet.StrankaListNazivFormated_1">
      <item>FINA Regionalni centar Zagreb</item>
      <item>Marjan Antunović</item>
    </derivirana_varijabla>
  </DomainObject.Predmet.StrankaListNazivFormated>
  <DomainObject.Predmet.StrankaListNazivFormatedOIB>
    <izvorni_sadrzaj>
      <item>FINA Regionalni centar Zagreb, OIB 85821130368</item>
      <item>Marjan Antunović, OIB 93969580022</item>
    </izvorni_sadrzaj>
    <derivirana_varijabla naziv="DomainObject.Predmet.StrankaListNazivFormatedOIB_1">
      <item>FINA Regionalni centar Zagreb, OIB 85821130368</item>
      <item>Marjan Antunović, OIB 93969580022</item>
    </derivirana_varijabla>
  </DomainObject.Predmet.StrankaListNazivFormatedOIB>
  <DomainObject.Predmet.ProtuStrankaListFormated>
    <izvorni_sadrzaj>
      <item>MARJAN ANTUNOVIĆ j.d.o.o.</item>
    </izvorni_sadrzaj>
    <derivirana_varijabla naziv="DomainObject.Predmet.ProtuStrankaListFormated_1">
      <item>MARJAN ANTUNOVIĆ j.d.o.o.</item>
    </derivirana_varijabla>
  </DomainObject.Predmet.ProtuStrankaListFormated>
  <DomainObject.Predmet.ProtuStrankaListFormatedOIB>
    <izvorni_sadrzaj>
      <item>MARJAN ANTUNOVIĆ j.d.o.o., OIB 89461400298</item>
    </izvorni_sadrzaj>
    <derivirana_varijabla naziv="DomainObject.Predmet.ProtuStrankaListFormatedOIB_1">
      <item>MARJAN ANTUNOVIĆ j.d.o.o., OIB 89461400298</item>
    </derivirana_varijabla>
  </DomainObject.Predmet.ProtuStrankaListFormatedOIB>
  <DomainObject.Predmet.ProtuStrankaListFormatedWithAdress>
    <izvorni_sadrzaj>
      <item>MARJAN ANTUNOVIĆ j.d.o.o., Marije Jurić Zagorke 5, 10370 Dugo Selo</item>
    </izvorni_sadrzaj>
    <derivirana_varijabla naziv="DomainObject.Predmet.ProtuStrankaListFormatedWithAdress_1">
      <item>MARJAN ANTUNOVIĆ j.d.o.o., Marije Jurić Zagorke 5, 10370 Dugo Selo</item>
    </derivirana_varijabla>
  </DomainObject.Predmet.ProtuStrankaListFormatedWithAdress>
  <DomainObject.Predmet.ProtuStrankaListFormatedWithAdressOIB>
    <izvorni_sadrzaj>
      <item>MARJAN ANTUNOVIĆ j.d.o.o., OIB 89461400298, Marije Jurić Zagorke 5, 10370 Dugo Selo</item>
    </izvorni_sadrzaj>
    <derivirana_varijabla naziv="DomainObject.Predmet.ProtuStrankaListFormatedWithAdressOIB_1">
      <item>MARJAN ANTUNOVIĆ j.d.o.o., OIB 89461400298, Marije Jurić Zagorke 5, 10370 Dugo Selo</item>
    </derivirana_varijabla>
  </DomainObject.Predmet.ProtuStrankaListFormatedWithAdressOIB>
  <DomainObject.Predmet.ProtuStrankaListNazivFormated>
    <izvorni_sadrzaj>
      <item>MARJAN ANTUNOVIĆ j.d.o.o.</item>
    </izvorni_sadrzaj>
    <derivirana_varijabla naziv="DomainObject.Predmet.ProtuStrankaListNazivFormated_1">
      <item>MARJAN ANTUNOVIĆ j.d.o.o.</item>
    </derivirana_varijabla>
  </DomainObject.Predmet.ProtuStrankaListNazivFormated>
  <DomainObject.Predmet.ProtuStrankaListNazivFormatedOIB>
    <izvorni_sadrzaj>
      <item>MARJAN ANTUNOVIĆ j.d.o.o., OIB 89461400298</item>
    </izvorni_sadrzaj>
    <derivirana_varijabla naziv="DomainObject.Predmet.ProtuStrankaListNazivFormatedOIB_1">
      <item>MARJAN ANTUNOVIĆ j.d.o.o., OIB 89461400298</item>
    </derivirana_varijabla>
  </DomainObject.Predmet.ProtuStrankaListNazivFormatedOIB>
  <DomainObject.Predmet.OstaliListFormated>
    <izvorni_sadrzaj>
      <item>FINA</item>
      <item>RH MUP</item>
      <item>Marjan Antunović</item>
      <item>Sberbank d.d.</item>
    </izvorni_sadrzaj>
    <derivirana_varijabla naziv="DomainObject.Predmet.OstaliListFormated_1">
      <item>FINA</item>
      <item>RH MUP</item>
      <item>Marjan Antunović</item>
      <item>Sberbank d.d.</item>
    </derivirana_varijabla>
  </DomainObject.Predmet.OstaliListFormated>
  <DomainObject.Predmet.OstaliListFormatedOIB>
    <izvorni_sadrzaj>
      <item>FINA, OIB 85821130368</item>
      <item>RH MUP</item>
      <item>Marjan Antunović, OIB 93969580022</item>
      <item>Sberbank d.d., OIB 78427478595</item>
    </izvorni_sadrzaj>
    <derivirana_varijabla naziv="DomainObject.Predmet.OstaliListFormatedOIB_1">
      <item>FINA, OIB 85821130368</item>
      <item>RH MUP</item>
      <item>Marjan Antunović, OIB 93969580022</item>
      <item>Sberbank d.d., OIB 78427478595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Marjan Antunović, Ulica Hrvatskih Branitelja 7, 10370 Dugo Selo</item>
      <item>Sberbank d.d., Varšavska 9, 10000 Zagreb</item>
    </izvorni_sadrzaj>
    <derivirana_varijabla naziv="DomainObject.Predmet.OstaliListFormatedWithAdress_1">
      <item>FINA, Ul. grada Vukovara 70, 10000 Zagreb</item>
      <item>RH MUP, Heinzelova 98, 10000 Zagreb</item>
      <item>Marjan Antunović, Ulica Hrvatskih Branitelja 7, 10370 Dugo Selo</item>
      <item>Sberbank d.d., Varšavska 9,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Marjan Antunović, OIB 93969580022, Ulica Hrvatskih Branitelja 7, 10370 Dugo Selo</item>
      <item>Sberbank d.d., OIB 78427478595, Varšavska 9,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Marjan Antunović, OIB 93969580022, Ulica Hrvatskih Branitelja 7, 10370 Dugo Selo</item>
      <item>Sberbank d.d., OIB 78427478595, Varšavska 9, 10000 Zagreb</item>
    </derivirana_varijabla>
  </DomainObject.Predmet.OstaliListFormatedWithAdressOIB>
  <DomainObject.Predmet.OstaliListNazivFormated>
    <izvorni_sadrzaj>
      <item>FINA</item>
      <item>RH MUP</item>
      <item>Marjan Antunović</item>
      <item>Sberbank d.d.</item>
    </izvorni_sadrzaj>
    <derivirana_varijabla naziv="DomainObject.Predmet.OstaliListNazivFormated_1">
      <item>FINA</item>
      <item>RH MUP</item>
      <item>Marjan Antunović</item>
      <item>Sberbank d.d.</item>
    </derivirana_varijabla>
  </DomainObject.Predmet.OstaliListNazivFormated>
  <DomainObject.Predmet.OstaliListNazivFormatedOIB>
    <izvorni_sadrzaj>
      <item>FINA, OIB 85821130368</item>
      <item>RH MUP</item>
      <item>Marjan Antunović, OIB 93969580022</item>
      <item>Sberbank d.d., OIB 78427478595</item>
    </izvorni_sadrzaj>
    <derivirana_varijabla naziv="DomainObject.Predmet.OstaliListNazivFormatedOIB_1">
      <item>FINA, OIB 85821130368</item>
      <item>RH MUP</item>
      <item>Marjan Antunović, OIB 93969580022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MARJAN ANTUNOVIĆ j.d.o.o.</izvorni_sadrzaj>
    <derivirana_varijabla naziv="DomainObject.Predmet.ProtustrankaIDrugi_1">MARJAN ANTUNOVIĆ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MARJAN ANTUNOVIĆ j.d.o.o., OIB 89461400298, Marije Jurić Zagorke 5, 10370 Dugo Selo</izvorni_sadrzaj>
    <derivirana_varijabla naziv="DomainObject.Predmet.ProtustrankaIDrugiAdressOIB_1">MARJAN ANTUNOVIĆ j.d.o.o., OIB 89461400298, Marije Jurić Zagorke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MARJAN ANTUNOVIĆ j.d.o.o.</item>
      <item>FINA</item>
      <item>RH MUP</item>
      <item>Marjan Antunović</item>
      <item>Sberbank d.d.</item>
      <item>Marjan Antunović</item>
    </izvorni_sadrzaj>
    <derivirana_varijabla naziv="DomainObject.Predmet.SudioniciListNaziv_1">
      <item>FINA Regionalni centar Zagreb</item>
      <item>MARJAN ANTUNOVIĆ j.d.o.o.</item>
      <item>FINA</item>
      <item>RH MUP</item>
      <item>Marjan Antunović</item>
      <item>Sberbank d.d.</item>
      <item>Marjan Antunović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MARJAN ANTUNOVIĆ j.d.o.o., OIB 89461400298, Marije Jurić Zagorke 5,10370 Dugo Selo</item>
      <item>FINA, OIB 85821130368, Ul. grada Vukovara 70,10000 Zagreb</item>
      <item>RH MUP, Heinzelova 98,10000 Zagreb</item>
      <item>Marjan Antunović, OIB 93969580022, Ulica Hrvatskih Branitelja 7,10370 Dugo Selo</item>
      <item>Sberbank d.d., OIB 78427478595, Varšavska 9,10000 Zagreb</item>
      <item>Marjan Antunović, OIB 93969580022, Ulica Hrvatskih Branitelja 7,10370 Dugo Selo</item>
    </izvorni_sadrzaj>
    <derivirana_varijabla naziv="DomainObject.Predmet.SudioniciListAdressOIB_1">
      <item>FINA Regionalni centar Zagreb, OIB 85821130368, Trg svibanjskih žrtava 1995. 1,10000 Zagreb</item>
      <item>MARJAN ANTUNOVIĆ j.d.o.o., OIB 89461400298, Marije Jurić Zagorke 5,10370 Dugo Selo</item>
      <item>FINA, OIB 85821130368, Ul. grada Vukovara 70,10000 Zagreb</item>
      <item>RH MUP, Heinzelova 98,10000 Zagreb</item>
      <item>Marjan Antunović, OIB 93969580022, Ulica Hrvatskih Branitelja 7,10370 Dugo Selo</item>
      <item>Sberbank d.d., OIB 78427478595, Varšavska 9,10000 Zagreb</item>
      <item>Marjan Antunović, OIB 93969580022, Ulica Hrvatskih Branitelja 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89461400298</item>
      <item>, OIB 85821130368</item>
      <item>, OIB null</item>
      <item>, OIB 93969580022</item>
      <item>, OIB 78427478595</item>
      <item>, OIB 93969580022</item>
    </izvorni_sadrzaj>
    <derivirana_varijabla naziv="DomainObject.Predmet.SudioniciListNazivOIB_1">
      <item>, OIB 85821130368</item>
      <item>, OIB 89461400298</item>
      <item>, OIB 85821130368</item>
      <item>, OIB null</item>
      <item>, OIB 93969580022</item>
      <item>, OIB 78427478595</item>
      <item>, OIB 93969580022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4151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2017-09-25T12:39:00Z</dcterms:created>
  <dc:creator>Nikola Ribarić</dc:creator>
  <cp:lastModifiedBy>Jadranka Zelić</cp:lastModifiedBy>
  <cp:lastPrinted>2017-09-26T08:32:00Z</cp:lastPrinted>
  <dcterms:modified xmlns:xsi="http://www.w3.org/2001/XMLSchema-instance" xsi:type="dcterms:W3CDTF">2017-09-26T08:32:00Z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